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Hlk119388790"/>
    <w:bookmarkEnd w:id="0"/>
    <w:p w:rsidR="000D0CA1" w:rsidRPr="00F70CC9" w:rsidRDefault="000D0CA1" w:rsidP="003F756A">
      <w:pPr>
        <w:rPr>
          <w:sz w:val="22"/>
          <w:szCs w:val="28"/>
          <w:lang w:bidi="ar-SY"/>
        </w:rPr>
      </w:pPr>
      <w:r>
        <w:rPr>
          <w:noProof/>
          <w:sz w:val="22"/>
          <w:szCs w:val="28"/>
        </w:rPr>
        <mc:AlternateContent>
          <mc:Choice Requires="wpg">
            <w:drawing>
              <wp:anchor distT="0" distB="0" distL="114300" distR="114300" simplePos="0" relativeHeight="252254208" behindDoc="0" locked="0" layoutInCell="1" allowOverlap="1" wp14:anchorId="5B0040CF" wp14:editId="33C32D33">
                <wp:simplePos x="0" y="0"/>
                <wp:positionH relativeFrom="column">
                  <wp:posOffset>-1196975</wp:posOffset>
                </wp:positionH>
                <wp:positionV relativeFrom="paragraph">
                  <wp:posOffset>47625</wp:posOffset>
                </wp:positionV>
                <wp:extent cx="8276590" cy="819785"/>
                <wp:effectExtent l="57150" t="38100" r="48260" b="75565"/>
                <wp:wrapNone/>
                <wp:docPr id="57" name="مجموعة 57"/>
                <wp:cNvGraphicFramePr/>
                <a:graphic xmlns:a="http://schemas.openxmlformats.org/drawingml/2006/main">
                  <a:graphicData uri="http://schemas.microsoft.com/office/word/2010/wordprocessingGroup">
                    <wpg:wgp>
                      <wpg:cNvGrpSpPr/>
                      <wpg:grpSpPr>
                        <a:xfrm>
                          <a:off x="0" y="0"/>
                          <a:ext cx="8276590" cy="819785"/>
                          <a:chOff x="0" y="0"/>
                          <a:chExt cx="8276896" cy="819806"/>
                        </a:xfrm>
                      </wpg:grpSpPr>
                      <wps:wsp>
                        <wps:cNvPr id="55" name="مستطيل 55"/>
                        <wps:cNvSpPr/>
                        <wps:spPr>
                          <a:xfrm>
                            <a:off x="0" y="0"/>
                            <a:ext cx="8119241" cy="677917"/>
                          </a:xfrm>
                          <a:prstGeom prst="rect">
                            <a:avLst/>
                          </a:prstGeom>
                        </wps:spPr>
                        <wps:style>
                          <a:lnRef idx="0">
                            <a:schemeClr val="accent5"/>
                          </a:lnRef>
                          <a:fillRef idx="3">
                            <a:schemeClr val="accent5"/>
                          </a:fillRef>
                          <a:effectRef idx="3">
                            <a:schemeClr val="accent5"/>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6" name="مستطيل 56"/>
                        <wps:cNvSpPr/>
                        <wps:spPr>
                          <a:xfrm>
                            <a:off x="157655" y="141889"/>
                            <a:ext cx="8119241" cy="677917"/>
                          </a:xfrm>
                          <a:prstGeom prst="rect">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B619430" id="مجموعة 57" o:spid="_x0000_s1026" style="position:absolute;margin-left:-94.25pt;margin-top:3.75pt;width:651.7pt;height:64.55pt;z-index:252254208" coordsize="82768,8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">
                <v:rect id="مستطيل 55" o:spid="_x0000_s1027" style="position:absolute;width:81192;height:6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" fillcolor="#65a0d7 [3032]" stroked="f">
                  <v:fill color2="#5898d4 [3176]" rotate="t" colors="0 #71a6db;.5 #559bdb;1 #438ac9" focus="100%" type="gradient">
                    <o:fill v:ext="view" type="gradientUnscaled"/>
                  </v:fill>
                  <v:shadow on="t" color="black" opacity="41287f" offset="0,1.5pt"/>
                </v:rect>
                <v:rect id="مستطيل 56" o:spid="_x0000_s1028" style="position:absolute;left:1576;top:1418;width:81192;height:6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" fillcolor="#4f7ac7 [3028]" stroked="f">
                  <v:fill color2="#416fc3 [3172]" rotate="t" colors="0 #6083cb;.5 #3e70ca;1 #2e61ba" focus="100%" type="gradient">
                    <o:fill v:ext="view" type="gradientUnscaled"/>
                  </v:fill>
                  <v:shadow on="t" color="black" opacity="41287f" offset="0,1.5pt"/>
                </v:rect>
              </v:group>
            </w:pict>
          </mc:Fallback>
        </mc:AlternateContent>
      </w:r>
      <w:r>
        <w:rPr>
          <w:noProof/>
          <w:sz w:val="22"/>
          <w:szCs w:val="28"/>
        </w:rPr>
        <mc:AlternateContent>
          <mc:Choice Requires="wpg">
            <w:drawing>
              <wp:anchor distT="0" distB="0" distL="114300" distR="114300" simplePos="0" relativeHeight="252255232" behindDoc="0" locked="0" layoutInCell="1" allowOverlap="1" wp14:anchorId="4C647B0F" wp14:editId="45D1DD1E">
                <wp:simplePos x="0" y="0"/>
                <wp:positionH relativeFrom="column">
                  <wp:posOffset>5114459</wp:posOffset>
                </wp:positionH>
                <wp:positionV relativeFrom="paragraph">
                  <wp:posOffset>-5118100</wp:posOffset>
                </wp:positionV>
                <wp:extent cx="835572" cy="15946822"/>
                <wp:effectExtent l="57150" t="38100" r="60325" b="74295"/>
                <wp:wrapNone/>
                <wp:docPr id="58" name="مجموعة 58"/>
                <wp:cNvGraphicFramePr/>
                <a:graphic xmlns:a="http://schemas.openxmlformats.org/drawingml/2006/main">
                  <a:graphicData uri="http://schemas.microsoft.com/office/word/2010/wordprocessingGroup">
                    <wpg:wgp>
                      <wpg:cNvGrpSpPr/>
                      <wpg:grpSpPr>
                        <a:xfrm>
                          <a:off x="0" y="0"/>
                          <a:ext cx="835572" cy="15946822"/>
                          <a:chOff x="3720662" y="-3720662"/>
                          <a:chExt cx="835572" cy="8261130"/>
                        </a:xfrm>
                      </wpg:grpSpPr>
                      <wps:wsp>
                        <wps:cNvPr id="59" name="مستطيل 59"/>
                        <wps:cNvSpPr/>
                        <wps:spPr>
                          <a:xfrm rot="5400000">
                            <a:off x="0" y="0"/>
                            <a:ext cx="8119241" cy="677917"/>
                          </a:xfrm>
                          <a:prstGeom prst="rect">
                            <a:avLst/>
                          </a:prstGeom>
                        </wps:spPr>
                        <wps:style>
                          <a:lnRef idx="0">
                            <a:schemeClr val="accent5"/>
                          </a:lnRef>
                          <a:fillRef idx="3">
                            <a:schemeClr val="accent5"/>
                          </a:fillRef>
                          <a:effectRef idx="3">
                            <a:schemeClr val="accent5"/>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0" name="مستطيل 60"/>
                        <wps:cNvSpPr/>
                        <wps:spPr>
                          <a:xfrm rot="5400000">
                            <a:off x="157655" y="141889"/>
                            <a:ext cx="8119241" cy="677917"/>
                          </a:xfrm>
                          <a:prstGeom prst="rect">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ABDD5AF" id="مجموعة 58" o:spid="_x0000_s1026" style="position:absolute;margin-left:402.7pt;margin-top:-403pt;width:65.8pt;height:1255.65pt;z-index:252255232;mso-width-relative:margin;mso-height-relative:margin" coordorigin="37206,-37206" coordsize="8355,826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">
                <v:rect id="مستطيل 59" o:spid="_x0000_s1027" style="position:absolute;width:81191;height:67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" fillcolor="#65a0d7 [3032]" stroked="f">
                  <v:fill color2="#5898d4 [3176]" rotate="t" colors="0 #71a6db;.5 #559bdb;1 #438ac9" focus="100%" type="gradient">
                    <o:fill v:ext="view" type="gradientUnscaled"/>
                  </v:fill>
                  <v:shadow on="t" color="black" opacity="41287f" offset="0,1.5pt"/>
                </v:rect>
                <v:rect id="مستطيل 60" o:spid="_x0000_s1028" style="position:absolute;left:1577;top:1419;width:81191;height:67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" fillcolor="#4f7ac7 [3028]" stroked="f">
                  <v:fill color2="#416fc3 [3172]" rotate="t" colors="0 #6083cb;.5 #3e70ca;1 #2e61ba" focus="100%" type="gradient">
                    <o:fill v:ext="view" type="gradientUnscaled"/>
                  </v:fill>
                  <v:shadow on="t" color="black" opacity="41287f" offset="0,1.5pt"/>
                </v:rect>
              </v:group>
            </w:pict>
          </mc:Fallback>
        </mc:AlternateContent>
      </w:r>
    </w:p>
    <w:p w:rsidR="000D0CA1" w:rsidRPr="00F53D08" w:rsidRDefault="000D0CA1" w:rsidP="000D0CA1">
      <w:pPr>
        <w:rPr>
          <w:rtl/>
        </w:rPr>
      </w:pPr>
    </w:p>
    <w:p w:rsidR="000D0CA1" w:rsidRDefault="000D0CA1" w:rsidP="000D0CA1">
      <w:r>
        <w:rPr>
          <w:rFonts w:hint="cs"/>
          <w:noProof/>
        </w:rPr>
        <mc:AlternateContent>
          <mc:Choice Requires="wps">
            <w:drawing>
              <wp:anchor distT="0" distB="0" distL="114300" distR="114300" simplePos="0" relativeHeight="252257280" behindDoc="1" locked="0" layoutInCell="1" allowOverlap="1" wp14:anchorId="6DD24718" wp14:editId="36FE5250">
                <wp:simplePos x="0" y="0"/>
                <wp:positionH relativeFrom="page">
                  <wp:align>left</wp:align>
                </wp:positionH>
                <wp:positionV relativeFrom="paragraph">
                  <wp:posOffset>262589</wp:posOffset>
                </wp:positionV>
                <wp:extent cx="6376737" cy="7903869"/>
                <wp:effectExtent l="0" t="0" r="24130" b="20955"/>
                <wp:wrapNone/>
                <wp:docPr id="86" name="مستطيل 86"/>
                <wp:cNvGraphicFramePr/>
                <a:graphic xmlns:a="http://schemas.openxmlformats.org/drawingml/2006/main">
                  <a:graphicData uri="http://schemas.microsoft.com/office/word/2010/wordprocessingShape">
                    <wps:wsp>
                      <wps:cNvSpPr/>
                      <wps:spPr>
                        <a:xfrm>
                          <a:off x="0" y="0"/>
                          <a:ext cx="6376737" cy="7903869"/>
                        </a:xfrm>
                        <a:prstGeom prst="rect">
                          <a:avLst/>
                        </a:prstGeom>
                        <a:solidFill>
                          <a:schemeClr val="bg1">
                            <a:lumMod val="95000"/>
                          </a:schemeClr>
                        </a:solidFill>
                        <a:ln/>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3CD7ABE6" id="مستطيل 86" o:spid="_x0000_s1026" style="position:absolute;margin-left:0;margin-top:20.7pt;width:502.1pt;height:622.35pt;z-index:-25105920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" fillcolor="#f2f2f2 [3052]" strokecolor="#a5a5a5 [3206]" strokeweight=".5pt">
                <w10:wrap anchorx="page"/>
              </v:rect>
            </w:pict>
          </mc:Fallback>
        </mc:AlternateContent>
      </w:r>
    </w:p>
    <w:p w:rsidR="000D0CA1" w:rsidRPr="00F53D08" w:rsidRDefault="000D0CA1" w:rsidP="000D0CA1">
      <w:pPr>
        <w:rPr>
          <w:rtl/>
        </w:rPr>
      </w:pPr>
    </w:p>
    <w:p w:rsidR="000D0CA1" w:rsidRPr="00F53D08" w:rsidRDefault="000D0CA1" w:rsidP="000D0CA1">
      <w:pPr>
        <w:rPr>
          <w:rtl/>
        </w:rPr>
      </w:pPr>
    </w:p>
    <w:p w:rsidR="000D0CA1" w:rsidRPr="00F53D08" w:rsidRDefault="000D0CA1" w:rsidP="000D0CA1">
      <w:pPr>
        <w:rPr>
          <w:rtl/>
        </w:rPr>
      </w:pPr>
      <w:r>
        <w:rPr>
          <w:rFonts w:cs="Times New Roman"/>
          <w:noProof/>
          <w:color w:val="auto"/>
          <w:sz w:val="24"/>
          <w:szCs w:val="24"/>
        </w:rPr>
        <mc:AlternateContent>
          <mc:Choice Requires="wpg">
            <w:drawing>
              <wp:anchor distT="0" distB="0" distL="114300" distR="114300" simplePos="0" relativeHeight="252253184" behindDoc="0" locked="0" layoutInCell="1" allowOverlap="1" wp14:anchorId="55A8A4CC" wp14:editId="41C708DD">
                <wp:simplePos x="0" y="0"/>
                <wp:positionH relativeFrom="margin">
                  <wp:posOffset>-746493</wp:posOffset>
                </wp:positionH>
                <wp:positionV relativeFrom="margin">
                  <wp:posOffset>1756376</wp:posOffset>
                </wp:positionV>
                <wp:extent cx="5678805" cy="2974975"/>
                <wp:effectExtent l="0" t="0" r="0" b="0"/>
                <wp:wrapSquare wrapText="bothSides"/>
                <wp:docPr id="8427" name="Group 8427"/>
                <wp:cNvGraphicFramePr/>
                <a:graphic xmlns:a="http://schemas.openxmlformats.org/drawingml/2006/main">
                  <a:graphicData uri="http://schemas.microsoft.com/office/word/2010/wordprocessingGroup">
                    <wpg:wgp>
                      <wpg:cNvGrpSpPr/>
                      <wpg:grpSpPr>
                        <a:xfrm>
                          <a:off x="0" y="0"/>
                          <a:ext cx="5678805" cy="2974975"/>
                          <a:chOff x="-390229" y="161220"/>
                          <a:chExt cx="5679413" cy="2976526"/>
                        </a:xfrm>
                      </wpg:grpSpPr>
                      <wps:wsp>
                        <wps:cNvPr id="1547" name="Text Box 44"/>
                        <wps:cNvSpPr txBox="1">
                          <a:spLocks noChangeArrowheads="1"/>
                        </wps:cNvSpPr>
                        <wps:spPr bwMode="auto">
                          <a:xfrm>
                            <a:off x="259645" y="1964266"/>
                            <a:ext cx="4212590" cy="1173480"/>
                          </a:xfrm>
                          <a:prstGeom prst="rect">
                            <a:avLst/>
                          </a:prstGeom>
                          <a:noFill/>
                          <a:ln w="9525">
                            <a:noFill/>
                            <a:miter lim="800000"/>
                            <a:headEnd/>
                            <a:tailEnd/>
                          </a:ln>
                        </wps:spPr>
                        <wps:txbx>
                          <w:txbxContent>
                            <w:p w:rsidR="00693FEF" w:rsidRDefault="00693FEF" w:rsidP="000D0CA1">
                              <w:pPr>
                                <w:pBdr>
                                  <w:top w:val="single" w:sz="12" w:space="1" w:color="002060"/>
                                </w:pBdr>
                                <w:bidi w:val="0"/>
                                <w:spacing w:line="240" w:lineRule="auto"/>
                                <w:jc w:val="center"/>
                                <w:rPr>
                                  <w:color w:val="3C88A6"/>
                                  <w:sz w:val="108"/>
                                  <w:szCs w:val="108"/>
                                </w:rPr>
                              </w:pPr>
                              <w:r>
                                <w:rPr>
                                  <w:rFonts w:cs="Monotype Koufi" w:hint="cs"/>
                                  <w:b/>
                                  <w:color w:val="3C88A6"/>
                                  <w:sz w:val="72"/>
                                  <w:szCs w:val="72"/>
                                  <w:rtl/>
                                  <w:lang w:bidi="ar-SY"/>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دليل المتدرّب</w:t>
                              </w:r>
                            </w:p>
                          </w:txbxContent>
                        </wps:txbx>
                        <wps:bodyPr rot="0" vert="horz" wrap="square" lIns="91440" tIns="45720" rIns="91440" bIns="45720" anchor="t" anchorCtr="0">
                          <a:noAutofit/>
                        </wps:bodyPr>
                      </wps:wsp>
                      <wps:wsp>
                        <wps:cNvPr id="1548" name="Text Box 14"/>
                        <wps:cNvSpPr txBox="1">
                          <a:spLocks noChangeArrowheads="1"/>
                        </wps:cNvSpPr>
                        <wps:spPr bwMode="auto">
                          <a:xfrm>
                            <a:off x="-390229" y="161220"/>
                            <a:ext cx="5679413" cy="2019349"/>
                          </a:xfrm>
                          <a:prstGeom prst="rect">
                            <a:avLst/>
                          </a:prstGeom>
                          <a:noFill/>
                          <a:ln w="9525">
                            <a:noFill/>
                            <a:miter lim="800000"/>
                            <a:headEnd/>
                            <a:tailEnd/>
                          </a:ln>
                        </wps:spPr>
                        <wps:txbx>
                          <w:txbxContent>
                            <w:p w:rsidR="00693FEF" w:rsidRPr="002563F8" w:rsidRDefault="00693FEF" w:rsidP="000D0CA1">
                              <w:pPr>
                                <w:spacing w:line="240" w:lineRule="auto"/>
                                <w:jc w:val="center"/>
                                <w:rPr>
                                  <w:color w:val="012E40"/>
                                  <w:sz w:val="108"/>
                                  <w:szCs w:val="108"/>
                                  <w:rtl/>
                                  <w:lang w:val="en-GB"/>
                                </w:rPr>
                              </w:pPr>
                              <w:r>
                                <w:rPr>
                                  <w:rFonts w:ascii="Adobe Arabic" w:hAnsi="Adobe Arabic" w:cs="Adobe Arabic" w:hint="cs"/>
                                  <w:b/>
                                  <w:bCs/>
                                  <w:color w:val="012E40"/>
                                  <w:sz w:val="120"/>
                                  <w:szCs w:val="120"/>
                                  <w:rtl/>
                                  <w:lang w:val="en-GB" w:bidi="ar-SY"/>
                                </w:rPr>
                                <w:t>مهارات التعامل مع المرؤوسين</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8427" o:spid="_x0000_s1026" style="position:absolute;left:0;text-align:left;margin-left:-58.8pt;margin-top:138.3pt;width:447.15pt;height:234.25pt;z-index:252253184;mso-position-horizontal-relative:margin;mso-position-vertical-relative:margin" coordorigin="-3902,1612" coordsize="56794,29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">
                <v:shapetype id="_x0000_t202" coordsize="21600,21600" o:spt="202" path="m,l,21600r21600,l21600,xe">
                  <v:stroke joinstyle="miter"/>
                  <v:path gradientshapeok="t" o:connecttype="rect"/>
                </v:shapetype>
                <v:shape id="Text Box 44" o:spid="_x0000_s1027" type="#_x0000_t202" style="position:absolute;left:2596;top:19642;width:42126;height:1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TlG8MA&#10;AADdAAAADwAAAGRycy9kb3ducmV2LnhtbERPS2vCQBC+F/wPywje6m5Fq6auIorgyWJ8QG9DdkxC&#10;s7Mhu5r033eFQm/z8T1nsepsJR7U+NKxhrehAkGcOVNyruF82r3OQPiAbLByTBp+yMNq2XtZYGJc&#10;y0d6pCEXMYR9ghqKEOpESp8VZNEPXU0cuZtrLIYIm1yaBtsYbis5UupdWiw5NhRY06ag7Du9Ww2X&#10;w+3rOlaf+dZO6tZ1SrKdS60H/W79ASJQF/7Ff+69ifMn4yk8v4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TlG8MAAADdAAAADwAAAAAAAAAAAAAAAACYAgAAZHJzL2Rv&#10;d25yZXYueG1sUEsFBgAAAAAEAAQA9QAAAIgDAAAAAA==&#10;" filled="f" stroked="f">
                  <v:textbox>
                    <w:txbxContent>
                      <w:p w:rsidR="00693FEF" w:rsidRDefault="00693FEF" w:rsidP="000D0CA1">
                        <w:pPr>
                          <w:pBdr>
                            <w:top w:val="single" w:sz="12" w:space="1" w:color="002060"/>
                          </w:pBdr>
                          <w:bidi w:val="0"/>
                          <w:spacing w:line="240" w:lineRule="auto"/>
                          <w:jc w:val="center"/>
                          <w:rPr>
                            <w:color w:val="3C88A6"/>
                            <w:sz w:val="108"/>
                            <w:szCs w:val="108"/>
                          </w:rPr>
                        </w:pPr>
                        <w:r>
                          <w:rPr>
                            <w:rFonts w:cs="Monotype Koufi" w:hint="cs"/>
                            <w:b/>
                            <w:color w:val="3C88A6"/>
                            <w:sz w:val="72"/>
                            <w:szCs w:val="72"/>
                            <w:rtl/>
                            <w:lang w:bidi="ar-SY"/>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دليل المتدرّب</w:t>
                        </w:r>
                      </w:p>
                    </w:txbxContent>
                  </v:textbox>
                </v:shape>
                <v:shape id="Text Box 14" o:spid="_x0000_s1028" type="#_x0000_t202" style="position:absolute;left:-3902;top:1612;width:56793;height:20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txacUA&#10;AADdAAAADwAAAGRycy9kb3ducmV2LnhtbESPQWvCQBCF70L/wzIFb7pbUampq5SK4KlFq0JvQ3ZM&#10;QrOzIbua9N93DoK3Gd6b975Zrntfqxu1sQps4WVsQBHnwVVcWDh+b0evoGJCdlgHJgt/FGG9ehos&#10;MXOh4z3dDqlQEsIxQwtlSk2mdcxL8hjHoSEW7RJaj0nWttCuxU7Cfa0nxsy1x4qlocSGPkrKfw9X&#10;b+H0efk5T81XsfGzpgu90ewX2trhc//+BipRnx7m+/XOCf5sKrjyjYy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W3FpxQAAAN0AAAAPAAAAAAAAAAAAAAAAAJgCAABkcnMv&#10;ZG93bnJldi54bWxQSwUGAAAAAAQABAD1AAAAigMAAAAA&#10;" filled="f" stroked="f">
                  <v:textbox>
                    <w:txbxContent>
                      <w:p w:rsidR="00693FEF" w:rsidRPr="002563F8" w:rsidRDefault="00693FEF" w:rsidP="000D0CA1">
                        <w:pPr>
                          <w:spacing w:line="240" w:lineRule="auto"/>
                          <w:jc w:val="center"/>
                          <w:rPr>
                            <w:color w:val="012E40"/>
                            <w:sz w:val="108"/>
                            <w:szCs w:val="108"/>
                            <w:rtl/>
                            <w:lang w:val="en-GB"/>
                          </w:rPr>
                        </w:pPr>
                        <w:r>
                          <w:rPr>
                            <w:rFonts w:ascii="Adobe Arabic" w:hAnsi="Adobe Arabic" w:cs="Adobe Arabic" w:hint="cs"/>
                            <w:b/>
                            <w:bCs/>
                            <w:color w:val="012E40"/>
                            <w:sz w:val="120"/>
                            <w:szCs w:val="120"/>
                            <w:rtl/>
                            <w:lang w:val="en-GB" w:bidi="ar-SY"/>
                          </w:rPr>
                          <w:t>مهارات التعامل مع المرؤوسين</w:t>
                        </w:r>
                      </w:p>
                    </w:txbxContent>
                  </v:textbox>
                </v:shape>
                <w10:wrap type="square" anchorx="margin" anchory="margin"/>
              </v:group>
            </w:pict>
          </mc:Fallback>
        </mc:AlternateContent>
      </w:r>
    </w:p>
    <w:p w:rsidR="000D0CA1" w:rsidRPr="00F53D08" w:rsidRDefault="000D0CA1" w:rsidP="000D0CA1">
      <w:pPr>
        <w:rPr>
          <w:rtl/>
        </w:rPr>
      </w:pPr>
    </w:p>
    <w:p w:rsidR="000D0CA1" w:rsidRPr="00F53D08" w:rsidRDefault="000D0CA1" w:rsidP="000D0CA1">
      <w:pPr>
        <w:rPr>
          <w:rtl/>
        </w:rPr>
      </w:pPr>
    </w:p>
    <w:p w:rsidR="000D0CA1" w:rsidRPr="00F53D08" w:rsidRDefault="000D0CA1" w:rsidP="000D0CA1">
      <w:pPr>
        <w:rPr>
          <w:rtl/>
        </w:rPr>
      </w:pPr>
    </w:p>
    <w:p w:rsidR="000D0CA1" w:rsidRPr="00F53D08" w:rsidRDefault="000D0CA1" w:rsidP="000D0CA1">
      <w:pPr>
        <w:rPr>
          <w:rtl/>
        </w:rPr>
      </w:pPr>
    </w:p>
    <w:p w:rsidR="000D0CA1" w:rsidRPr="00F53D08" w:rsidRDefault="000D0CA1" w:rsidP="000D0CA1">
      <w:pPr>
        <w:rPr>
          <w:rtl/>
        </w:rPr>
      </w:pPr>
    </w:p>
    <w:p w:rsidR="000D0CA1" w:rsidRPr="00F53D08" w:rsidRDefault="000D0CA1" w:rsidP="000D0CA1">
      <w:pPr>
        <w:rPr>
          <w:rtl/>
        </w:rPr>
      </w:pPr>
    </w:p>
    <w:p w:rsidR="000D0CA1" w:rsidRPr="00F53D08" w:rsidRDefault="000D0CA1" w:rsidP="000D0CA1">
      <w:pPr>
        <w:rPr>
          <w:rtl/>
        </w:rPr>
      </w:pPr>
    </w:p>
    <w:p w:rsidR="000D0CA1" w:rsidRDefault="000D0CA1" w:rsidP="000D0CA1">
      <w:pPr>
        <w:tabs>
          <w:tab w:val="left" w:pos="3171"/>
        </w:tabs>
        <w:rPr>
          <w:noProof/>
          <w:sz w:val="22"/>
          <w:szCs w:val="28"/>
        </w:rPr>
      </w:pPr>
    </w:p>
    <w:p w:rsidR="000D0CA1" w:rsidRPr="00F53D08" w:rsidRDefault="003F756A" w:rsidP="000D0CA1">
      <w:pPr>
        <w:tabs>
          <w:tab w:val="left" w:pos="3171"/>
        </w:tabs>
        <w:rPr>
          <w:rtl/>
        </w:rPr>
      </w:pPr>
      <w:r>
        <w:rPr>
          <w:noProof/>
          <w:sz w:val="22"/>
          <w:szCs w:val="28"/>
        </w:rPr>
        <w:drawing>
          <wp:anchor distT="0" distB="0" distL="114300" distR="114300" simplePos="0" relativeHeight="252258304" behindDoc="1" locked="0" layoutInCell="1" allowOverlap="1" wp14:anchorId="3175CB67" wp14:editId="0F090111">
            <wp:simplePos x="0" y="0"/>
            <wp:positionH relativeFrom="column">
              <wp:posOffset>-5218430</wp:posOffset>
            </wp:positionH>
            <wp:positionV relativeFrom="paragraph">
              <wp:posOffset>21590</wp:posOffset>
            </wp:positionV>
            <wp:extent cx="4925695" cy="3752215"/>
            <wp:effectExtent l="0" t="0" r="0" b="0"/>
            <wp:wrapNone/>
            <wp:docPr id="102" name="صورة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nvestor presentation-pana.png"/>
                    <pic:cNvPicPr/>
                  </pic:nvPicPr>
                  <pic:blipFill rotWithShape="1">
                    <a:blip r:embed="rId9" cstate="print">
                      <a:extLst>
                        <a:ext uri="{28A0092B-C50C-407E-A947-70E740481C1C}">
                          <a14:useLocalDpi xmlns:a14="http://schemas.microsoft.com/office/drawing/2010/main" val="0"/>
                        </a:ext>
                      </a:extLst>
                    </a:blip>
                    <a:srcRect t="9433" b="14364"/>
                    <a:stretch/>
                  </pic:blipFill>
                  <pic:spPr bwMode="auto">
                    <a:xfrm>
                      <a:off x="0" y="0"/>
                      <a:ext cx="4925695" cy="3752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D0CA1">
        <w:tab/>
      </w:r>
    </w:p>
    <w:p w:rsidR="000D0CA1" w:rsidRPr="00F53D08" w:rsidRDefault="000D0CA1" w:rsidP="000D0CA1">
      <w:pPr>
        <w:rPr>
          <w:rtl/>
        </w:rPr>
      </w:pPr>
    </w:p>
    <w:p w:rsidR="000D0CA1" w:rsidRPr="00F53D08" w:rsidRDefault="000D0CA1" w:rsidP="000D0CA1">
      <w:pPr>
        <w:bidi w:val="0"/>
        <w:spacing w:after="160" w:line="259" w:lineRule="auto"/>
        <w:jc w:val="left"/>
        <w:rPr>
          <w:rtl/>
        </w:rPr>
      </w:pPr>
      <w:r>
        <w:rPr>
          <w:noProof/>
          <w:sz w:val="22"/>
          <w:szCs w:val="28"/>
        </w:rPr>
        <mc:AlternateContent>
          <mc:Choice Requires="wpg">
            <w:drawing>
              <wp:anchor distT="0" distB="0" distL="114300" distR="114300" simplePos="0" relativeHeight="252256256" behindDoc="0" locked="0" layoutInCell="1" allowOverlap="1" wp14:anchorId="78C85B79" wp14:editId="396A25FF">
                <wp:simplePos x="0" y="0"/>
                <wp:positionH relativeFrom="column">
                  <wp:posOffset>-1178560</wp:posOffset>
                </wp:positionH>
                <wp:positionV relativeFrom="paragraph">
                  <wp:posOffset>3498850</wp:posOffset>
                </wp:positionV>
                <wp:extent cx="8276590" cy="458934"/>
                <wp:effectExtent l="57150" t="38100" r="48260" b="74930"/>
                <wp:wrapNone/>
                <wp:docPr id="7619" name="مجموعة 7619"/>
                <wp:cNvGraphicFramePr/>
                <a:graphic xmlns:a="http://schemas.openxmlformats.org/drawingml/2006/main">
                  <a:graphicData uri="http://schemas.microsoft.com/office/word/2010/wordprocessingGroup">
                    <wpg:wgp>
                      <wpg:cNvGrpSpPr/>
                      <wpg:grpSpPr>
                        <a:xfrm>
                          <a:off x="0" y="0"/>
                          <a:ext cx="8276590" cy="458934"/>
                          <a:chOff x="0" y="0"/>
                          <a:chExt cx="8276896" cy="819806"/>
                        </a:xfrm>
                      </wpg:grpSpPr>
                      <wps:wsp>
                        <wps:cNvPr id="7620" name="مستطيل 7620"/>
                        <wps:cNvSpPr/>
                        <wps:spPr>
                          <a:xfrm>
                            <a:off x="0" y="0"/>
                            <a:ext cx="8119241" cy="677917"/>
                          </a:xfrm>
                          <a:prstGeom prst="rect">
                            <a:avLst/>
                          </a:prstGeom>
                        </wps:spPr>
                        <wps:style>
                          <a:lnRef idx="0">
                            <a:schemeClr val="accent5"/>
                          </a:lnRef>
                          <a:fillRef idx="3">
                            <a:schemeClr val="accent5"/>
                          </a:fillRef>
                          <a:effectRef idx="3">
                            <a:schemeClr val="accent5"/>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5" name="مستطيل 85"/>
                        <wps:cNvSpPr/>
                        <wps:spPr>
                          <a:xfrm>
                            <a:off x="157655" y="141889"/>
                            <a:ext cx="8119241" cy="677917"/>
                          </a:xfrm>
                          <a:prstGeom prst="rect">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مجموعة 7619" o:spid="_x0000_s1026" style="position:absolute;left:0;text-align:left;margin-left:-92.8pt;margin-top:275.5pt;width:651.7pt;height:36.15pt;z-index:252256256;mso-height-relative:margin" coordsize="82768,8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">
                <v:rect id="مستطيل 7620" o:spid="_x0000_s1027" style="position:absolute;width:81192;height:67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Sl+cUA&#10;AADdAAAADwAAAGRycy9kb3ducmV2LnhtbERPTU/CQBC9m/gfNmPixcDWHtAUFkJIFA4cFE2A26Q7&#10;tIXubLM70Prv3YOJx5f3PVsMrlU3CrHxbOB5nIEiLr1tuDLw/fU2egUVBdli65kM/FCExfz+boaF&#10;9T1/0m0nlUohHAs0UIt0hdaxrMlhHPuOOHEnHxxKgqHSNmCfwl2r8yybaIcNp4YaO1rVVF52V2fg&#10;sJJNc3zP8mNw0m+rj/366bw25vFhWE5BCQ3yL/5zb6yBl0me9qc36Qn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ZKX5xQAAAN0AAAAPAAAAAAAAAAAAAAAAAJgCAABkcnMv&#10;ZG93bnJldi54bWxQSwUGAAAAAAQABAD1AAAAigMAAAAA&#10;" fillcolor="#000101 [40]" stroked="f">
                  <v:fill color2="#5898d4 [3176]" rotate="t" colors="0 #71a6db;.5 #559bdb;1 #438ac9" focus="100%" type="gradient">
                    <o:fill v:ext="view" type="gradientUnscaled"/>
                  </v:fill>
                  <v:shadow on="t" color="black" opacity="41287f" offset="0,1.5pt"/>
                </v:rect>
                <v:rect id="مستطيل 85" o:spid="_x0000_s1028" style="position:absolute;left:1576;top:1418;width:81192;height:67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hhfMQA&#10;AADbAAAADwAAAGRycy9kb3ducmV2LnhtbESPwWrDMBBE74H+g9hAb4kck4TUtRxKwVB6apNCrou1&#10;tU2slS0ptvv3VaGQ4zAzb5j8OJtOjOR8a1nBZp2AIK6sbrlW8HUuVwcQPiBr7CyTgh/ycCweFjlm&#10;2k78SeMp1CJC2GeooAmhz6T0VUMG/dr2xNH7ts5giNLVUjucItx0Mk2SvTTYclxosKfXhqrr6WYU&#10;JB92124376UbhvT2NPWXrakuSj0u55dnEIHmcA//t9+0gsMO/r7EHy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YXzEAAAA2wAAAA8AAAAAAAAAAAAAAAAAmAIAAGRycy9k&#10;b3ducmV2LnhtbFBLBQYAAAAABAAEAPUAAACJAwAAAAA=&#10;" fillcolor="#000001 [36]" stroked="f">
                  <v:fill color2="#416fc3 [3172]" rotate="t" colors="0 #6083cb;.5 #3e70ca;1 #2e61ba" focus="100%" type="gradient">
                    <o:fill v:ext="view" type="gradientUnscaled"/>
                  </v:fill>
                  <v:shadow on="t" color="black" opacity="41287f" offset="0,1.5pt"/>
                </v:rect>
              </v:group>
            </w:pict>
          </mc:Fallback>
        </mc:AlternateContent>
      </w:r>
      <w:r>
        <w:rPr>
          <w:rtl/>
        </w:rPr>
        <w:br w:type="page"/>
      </w:r>
    </w:p>
    <w:p w:rsidR="000D0CA1" w:rsidRPr="005447C6" w:rsidRDefault="000D0CA1" w:rsidP="000D0CA1">
      <w:pPr>
        <w:jc w:val="center"/>
        <w:rPr>
          <w:b/>
          <w:bCs/>
          <w:sz w:val="44"/>
          <w:szCs w:val="48"/>
          <w14:glow w14:rad="228600">
            <w14:schemeClr w14:val="accent1">
              <w14:alpha w14:val="60000"/>
              <w14:satMod w14:val="175000"/>
            </w14:schemeClr>
          </w14:glow>
        </w:rPr>
      </w:pPr>
      <w:r w:rsidRPr="005447C6">
        <w:rPr>
          <w:rFonts w:hint="cs"/>
          <w:b/>
          <w:bCs/>
          <w:sz w:val="44"/>
          <w:szCs w:val="48"/>
          <w:rtl/>
          <w14:glow w14:rad="228600">
            <w14:schemeClr w14:val="accent1">
              <w14:alpha w14:val="60000"/>
              <w14:satMod w14:val="175000"/>
            </w14:schemeClr>
          </w14:glow>
        </w:rPr>
        <w:lastRenderedPageBreak/>
        <w:t>الفهرس</w:t>
      </w:r>
    </w:p>
    <w:tbl>
      <w:tblPr>
        <w:tblStyle w:val="TableGrid"/>
        <w:bidiVisual/>
        <w:tblW w:w="9962" w:type="dxa"/>
        <w:tblInd w:w="-523" w:type="dxa"/>
        <w:tblBorders>
          <w:top w:val="thinThickSmallGap" w:sz="24" w:space="0" w:color="0070C0"/>
          <w:left w:val="thickThinSmallGap" w:sz="24" w:space="0" w:color="0070C0"/>
          <w:bottom w:val="thickThinSmallGap" w:sz="24" w:space="0" w:color="0070C0"/>
          <w:right w:val="thinThickSmallGap" w:sz="24" w:space="0" w:color="0070C0"/>
          <w:insideH w:val="single" w:sz="8" w:space="0" w:color="0070C0"/>
          <w:insideV w:val="single" w:sz="8" w:space="0" w:color="0070C0"/>
        </w:tblBorders>
        <w:tblLook w:val="04A0" w:firstRow="1" w:lastRow="0" w:firstColumn="1" w:lastColumn="0" w:noHBand="0" w:noVBand="1"/>
      </w:tblPr>
      <w:tblGrid>
        <w:gridCol w:w="7975"/>
        <w:gridCol w:w="1987"/>
      </w:tblGrid>
      <w:tr w:rsidR="000D0CA1" w:rsidTr="003F756A">
        <w:tc>
          <w:tcPr>
            <w:tcW w:w="7975" w:type="dxa"/>
          </w:tcPr>
          <w:p w:rsidR="000D0CA1" w:rsidRPr="00B21A45" w:rsidRDefault="000D0CA1" w:rsidP="003F756A">
            <w:pPr>
              <w:jc w:val="center"/>
              <w:rPr>
                <w:rFonts w:ascii="Adobe Arabic" w:hAnsi="Adobe Arabic" w:cs="Adobe Arabic"/>
                <w:b/>
                <w:bCs/>
                <w:color w:val="C00000"/>
                <w:sz w:val="40"/>
                <w:szCs w:val="40"/>
                <w:rtl/>
                <w:lang w:bidi="ar-SY"/>
              </w:rPr>
            </w:pPr>
            <w:r w:rsidRPr="00B21A45">
              <w:rPr>
                <w:rFonts w:ascii="Adobe Arabic" w:hAnsi="Adobe Arabic" w:cs="Adobe Arabic"/>
                <w:b/>
                <w:bCs/>
                <w:color w:val="C00000"/>
                <w:sz w:val="40"/>
                <w:szCs w:val="40"/>
                <w:rtl/>
                <w:lang w:bidi="ar-SY"/>
              </w:rPr>
              <w:t>المحتويات</w:t>
            </w:r>
          </w:p>
        </w:tc>
        <w:tc>
          <w:tcPr>
            <w:tcW w:w="1987" w:type="dxa"/>
          </w:tcPr>
          <w:p w:rsidR="000D0CA1" w:rsidRPr="00B21A45" w:rsidRDefault="000D0CA1" w:rsidP="003F756A">
            <w:pPr>
              <w:jc w:val="center"/>
              <w:rPr>
                <w:rFonts w:ascii="Adobe Arabic" w:hAnsi="Adobe Arabic" w:cs="Adobe Arabic"/>
                <w:b/>
                <w:bCs/>
                <w:color w:val="C00000"/>
                <w:sz w:val="40"/>
                <w:szCs w:val="40"/>
                <w:rtl/>
                <w:lang w:bidi="ar-SY"/>
              </w:rPr>
            </w:pPr>
            <w:r w:rsidRPr="00B21A45">
              <w:rPr>
                <w:rFonts w:ascii="Adobe Arabic" w:hAnsi="Adobe Arabic" w:cs="Adobe Arabic"/>
                <w:b/>
                <w:bCs/>
                <w:color w:val="C00000"/>
                <w:sz w:val="40"/>
                <w:szCs w:val="40"/>
                <w:rtl/>
                <w:lang w:bidi="ar-SY"/>
              </w:rPr>
              <w:t>رقم الصفحة</w:t>
            </w:r>
          </w:p>
        </w:tc>
      </w:tr>
      <w:tr w:rsidR="000D0CA1" w:rsidTr="003F756A">
        <w:tc>
          <w:tcPr>
            <w:tcW w:w="7975" w:type="dxa"/>
          </w:tcPr>
          <w:p w:rsidR="000D0CA1" w:rsidRPr="00B21A45" w:rsidRDefault="000D0CA1" w:rsidP="003F756A">
            <w:pPr>
              <w:jc w:val="left"/>
              <w:rPr>
                <w:rFonts w:ascii="Adobe Arabic" w:hAnsi="Adobe Arabic" w:cs="Adobe Arabic"/>
                <w:sz w:val="40"/>
                <w:szCs w:val="40"/>
                <w:rtl/>
                <w:lang w:bidi="ar-SY"/>
              </w:rPr>
            </w:pPr>
            <w:r w:rsidRPr="00B21A45">
              <w:rPr>
                <w:rFonts w:ascii="Adobe Arabic" w:eastAsia="Calibri" w:hAnsi="Adobe Arabic" w:cs="Adobe Arabic"/>
                <w:b/>
                <w:bCs/>
                <w:color w:val="002060"/>
                <w:sz w:val="40"/>
                <w:szCs w:val="40"/>
                <w:rtl/>
              </w:rPr>
              <w:t>دليل البرنامج</w:t>
            </w:r>
          </w:p>
        </w:tc>
        <w:tc>
          <w:tcPr>
            <w:tcW w:w="1987" w:type="dxa"/>
          </w:tcPr>
          <w:p w:rsidR="000D0CA1" w:rsidRPr="00B21A45" w:rsidRDefault="000D0CA1" w:rsidP="003F756A">
            <w:pPr>
              <w:jc w:val="center"/>
              <w:rPr>
                <w:rFonts w:ascii="Adobe Arabic" w:hAnsi="Adobe Arabic" w:cs="Adobe Arabic"/>
                <w:sz w:val="40"/>
                <w:szCs w:val="40"/>
                <w:rtl/>
                <w:lang w:bidi="ar-SY"/>
              </w:rPr>
            </w:pPr>
            <w:r w:rsidRPr="00B21A45">
              <w:rPr>
                <w:rFonts w:ascii="Adobe Arabic" w:hAnsi="Adobe Arabic" w:cs="Adobe Arabic"/>
                <w:sz w:val="40"/>
                <w:szCs w:val="40"/>
                <w:rtl/>
                <w:lang w:bidi="ar-SY"/>
              </w:rPr>
              <w:t>4</w:t>
            </w:r>
          </w:p>
        </w:tc>
      </w:tr>
      <w:tr w:rsidR="000D0CA1" w:rsidTr="003F756A">
        <w:tc>
          <w:tcPr>
            <w:tcW w:w="7975" w:type="dxa"/>
          </w:tcPr>
          <w:p w:rsidR="000D0CA1" w:rsidRPr="00B21A45" w:rsidRDefault="000D0CA1" w:rsidP="003F756A">
            <w:pPr>
              <w:jc w:val="left"/>
              <w:rPr>
                <w:rFonts w:ascii="Adobe Arabic" w:hAnsi="Adobe Arabic" w:cs="Adobe Arabic"/>
                <w:sz w:val="40"/>
                <w:szCs w:val="40"/>
                <w:rtl/>
                <w:lang w:bidi="ar-SY"/>
              </w:rPr>
            </w:pPr>
            <w:r w:rsidRPr="00B21A45">
              <w:rPr>
                <w:rFonts w:ascii="Adobe Arabic" w:eastAsia="Calibri" w:hAnsi="Adobe Arabic" w:cs="Adobe Arabic"/>
                <w:b/>
                <w:bCs/>
                <w:color w:val="002060"/>
                <w:sz w:val="40"/>
                <w:szCs w:val="40"/>
                <w:rtl/>
              </w:rPr>
              <w:t>ارشادات الم</w:t>
            </w:r>
            <w:r w:rsidR="00687885">
              <w:rPr>
                <w:rFonts w:ascii="Adobe Arabic" w:eastAsia="Calibri" w:hAnsi="Adobe Arabic" w:cs="Adobe Arabic" w:hint="cs"/>
                <w:b/>
                <w:bCs/>
                <w:color w:val="002060"/>
                <w:sz w:val="40"/>
                <w:szCs w:val="40"/>
                <w:rtl/>
              </w:rPr>
              <w:t>ت</w:t>
            </w:r>
            <w:r w:rsidRPr="00B21A45">
              <w:rPr>
                <w:rFonts w:ascii="Adobe Arabic" w:eastAsia="Calibri" w:hAnsi="Adobe Arabic" w:cs="Adobe Arabic"/>
                <w:b/>
                <w:bCs/>
                <w:color w:val="002060"/>
                <w:sz w:val="40"/>
                <w:szCs w:val="40"/>
                <w:rtl/>
              </w:rPr>
              <w:t>درب</w:t>
            </w:r>
          </w:p>
        </w:tc>
        <w:tc>
          <w:tcPr>
            <w:tcW w:w="1987" w:type="dxa"/>
          </w:tcPr>
          <w:p w:rsidR="000D0CA1" w:rsidRPr="00B21A45"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5</w:t>
            </w:r>
          </w:p>
        </w:tc>
      </w:tr>
      <w:tr w:rsidR="000D0CA1" w:rsidTr="003F756A">
        <w:tc>
          <w:tcPr>
            <w:tcW w:w="9962" w:type="dxa"/>
            <w:gridSpan w:val="2"/>
            <w:shd w:val="clear" w:color="auto" w:fill="D9D9D9" w:themeFill="background1" w:themeFillShade="D9"/>
          </w:tcPr>
          <w:p w:rsidR="000D0CA1" w:rsidRPr="00B21A45" w:rsidRDefault="000D0CA1" w:rsidP="003F756A">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الأول</w:t>
            </w:r>
          </w:p>
        </w:tc>
      </w:tr>
      <w:tr w:rsidR="000D0CA1" w:rsidTr="003F756A">
        <w:tc>
          <w:tcPr>
            <w:tcW w:w="9962" w:type="dxa"/>
            <w:gridSpan w:val="2"/>
            <w:shd w:val="clear" w:color="auto" w:fill="D9D9D9" w:themeFill="background1" w:themeFillShade="D9"/>
          </w:tcPr>
          <w:p w:rsidR="000D0CA1" w:rsidRPr="00B21A45" w:rsidRDefault="00693FEF" w:rsidP="003F756A">
            <w:pPr>
              <w:jc w:val="center"/>
              <w:rPr>
                <w:rFonts w:ascii="Adobe Arabic" w:eastAsia="Calibri" w:hAnsi="Adobe Arabic" w:cs="Adobe Arabic"/>
                <w:b/>
                <w:bCs/>
                <w:sz w:val="40"/>
                <w:szCs w:val="40"/>
                <w:rtl/>
                <w:lang w:bidi="ar-SY"/>
              </w:rPr>
            </w:pPr>
            <w:hyperlink r:id="rId10" w:history="1">
              <w:r w:rsidR="000D0CA1" w:rsidRPr="00693FEF">
                <w:rPr>
                  <w:rStyle w:val="Hyperlink"/>
                  <w:rFonts w:ascii="Adobe Arabic" w:eastAsia="Calibri" w:hAnsi="Adobe Arabic" w:cs="Adobe Arabic"/>
                  <w:b/>
                  <w:bCs/>
                  <w:sz w:val="40"/>
                  <w:szCs w:val="40"/>
                  <w:rtl/>
                </w:rPr>
                <w:t xml:space="preserve">الجلسة التدريبية الأولى: </w:t>
              </w:r>
              <w:r w:rsidR="000D0CA1" w:rsidRPr="00693FEF">
                <w:rPr>
                  <w:rStyle w:val="Hyperlink"/>
                  <w:rFonts w:ascii="Adobe Arabic" w:eastAsia="Calibri" w:hAnsi="Adobe Arabic" w:cs="Adobe Arabic" w:hint="cs"/>
                  <w:b/>
                  <w:bCs/>
                  <w:sz w:val="40"/>
                  <w:szCs w:val="40"/>
                  <w:rtl/>
                  <w:lang w:bidi="ar-SY"/>
                </w:rPr>
                <w:t>الإدارة</w:t>
              </w:r>
            </w:hyperlink>
          </w:p>
        </w:tc>
      </w:tr>
      <w:tr w:rsidR="000D0CA1" w:rsidTr="003F756A">
        <w:tc>
          <w:tcPr>
            <w:tcW w:w="7975" w:type="dxa"/>
          </w:tcPr>
          <w:p w:rsidR="000D0CA1" w:rsidRPr="00B21A45" w:rsidRDefault="000D0CA1" w:rsidP="003F756A">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مفهوم الإدارة</w:t>
            </w:r>
          </w:p>
        </w:tc>
        <w:tc>
          <w:tcPr>
            <w:tcW w:w="1987" w:type="dxa"/>
          </w:tcPr>
          <w:p w:rsidR="000D0CA1" w:rsidRPr="00B21A45"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8</w:t>
            </w:r>
          </w:p>
        </w:tc>
      </w:tr>
      <w:tr w:rsidR="000D0CA1" w:rsidTr="003F756A">
        <w:tc>
          <w:tcPr>
            <w:tcW w:w="7975" w:type="dxa"/>
          </w:tcPr>
          <w:p w:rsidR="000D0CA1" w:rsidRDefault="000D0CA1" w:rsidP="003F756A">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أهداف الإدارة</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8</w:t>
            </w:r>
          </w:p>
        </w:tc>
      </w:tr>
      <w:tr w:rsidR="000D0CA1" w:rsidTr="003F756A">
        <w:tc>
          <w:tcPr>
            <w:tcW w:w="7975" w:type="dxa"/>
          </w:tcPr>
          <w:p w:rsidR="000D0CA1" w:rsidRDefault="000D0CA1" w:rsidP="003F756A">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مبادئ الإدارة</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9</w:t>
            </w:r>
          </w:p>
        </w:tc>
      </w:tr>
      <w:tr w:rsidR="000D0CA1" w:rsidTr="003F756A">
        <w:tc>
          <w:tcPr>
            <w:tcW w:w="7975" w:type="dxa"/>
          </w:tcPr>
          <w:p w:rsidR="000D0CA1" w:rsidRDefault="000D0CA1" w:rsidP="003F756A">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عناصر العملية الإدارية</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10</w:t>
            </w:r>
          </w:p>
        </w:tc>
      </w:tr>
      <w:tr w:rsidR="000D0CA1" w:rsidTr="003F756A">
        <w:tc>
          <w:tcPr>
            <w:tcW w:w="7975" w:type="dxa"/>
          </w:tcPr>
          <w:p w:rsidR="000D0CA1" w:rsidRDefault="000D0CA1" w:rsidP="003F756A">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طبيعة عمل المدير</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14</w:t>
            </w:r>
          </w:p>
        </w:tc>
      </w:tr>
      <w:tr w:rsidR="000D0CA1" w:rsidTr="003F756A">
        <w:tc>
          <w:tcPr>
            <w:tcW w:w="7975" w:type="dxa"/>
          </w:tcPr>
          <w:p w:rsidR="000D0CA1" w:rsidRDefault="000D0CA1" w:rsidP="003F756A">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القيادة ونظرياتها</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16</w:t>
            </w:r>
          </w:p>
        </w:tc>
      </w:tr>
      <w:tr w:rsidR="000D0CA1" w:rsidTr="003F756A">
        <w:tc>
          <w:tcPr>
            <w:tcW w:w="9962" w:type="dxa"/>
            <w:gridSpan w:val="2"/>
            <w:shd w:val="clear" w:color="auto" w:fill="D9D9D9" w:themeFill="background1" w:themeFillShade="D9"/>
          </w:tcPr>
          <w:p w:rsidR="000D0CA1" w:rsidRPr="00B21A45" w:rsidRDefault="00693FEF" w:rsidP="003F756A">
            <w:pPr>
              <w:jc w:val="center"/>
              <w:rPr>
                <w:rFonts w:ascii="Adobe Arabic" w:eastAsia="Calibri" w:hAnsi="Adobe Arabic" w:cs="Adobe Arabic"/>
                <w:b/>
                <w:bCs/>
                <w:sz w:val="40"/>
                <w:szCs w:val="40"/>
                <w:rtl/>
              </w:rPr>
            </w:pPr>
            <w:hyperlink r:id="rId11" w:history="1">
              <w:r w:rsidR="000D0CA1" w:rsidRPr="00693FEF">
                <w:rPr>
                  <w:rStyle w:val="Hyperlink"/>
                  <w:rFonts w:ascii="Adobe Arabic" w:eastAsia="Calibri" w:hAnsi="Adobe Arabic" w:cs="Adobe Arabic"/>
                  <w:b/>
                  <w:bCs/>
                  <w:sz w:val="40"/>
                  <w:szCs w:val="40"/>
                  <w:rtl/>
                </w:rPr>
                <w:t xml:space="preserve">الجلسة التدريبية الثانية: </w:t>
              </w:r>
              <w:r w:rsidR="000D0CA1" w:rsidRPr="00693FEF">
                <w:rPr>
                  <w:rStyle w:val="Hyperlink"/>
                  <w:rFonts w:ascii="Adobe Arabic" w:eastAsia="Calibri" w:hAnsi="Adobe Arabic" w:cs="Adobe Arabic" w:hint="cs"/>
                  <w:b/>
                  <w:bCs/>
                  <w:sz w:val="40"/>
                  <w:szCs w:val="40"/>
                  <w:rtl/>
                </w:rPr>
                <w:t>أنماط الموظفين والتعامل معهم</w:t>
              </w:r>
            </w:hyperlink>
          </w:p>
        </w:tc>
      </w:tr>
      <w:tr w:rsidR="000D0CA1" w:rsidTr="003F756A">
        <w:tc>
          <w:tcPr>
            <w:tcW w:w="7975" w:type="dxa"/>
          </w:tcPr>
          <w:p w:rsidR="000D0CA1" w:rsidRDefault="000D0CA1" w:rsidP="003F756A">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أساسيات السلوك الإنساني</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24</w:t>
            </w:r>
          </w:p>
        </w:tc>
      </w:tr>
      <w:tr w:rsidR="000D0CA1" w:rsidTr="003F756A">
        <w:tc>
          <w:tcPr>
            <w:tcW w:w="7975" w:type="dxa"/>
          </w:tcPr>
          <w:p w:rsidR="000D0CA1" w:rsidRDefault="000D0CA1" w:rsidP="003F756A">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نافذة جوهاري</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24</w:t>
            </w:r>
          </w:p>
        </w:tc>
      </w:tr>
      <w:tr w:rsidR="000D0CA1" w:rsidTr="003F756A">
        <w:tc>
          <w:tcPr>
            <w:tcW w:w="7975" w:type="dxa"/>
          </w:tcPr>
          <w:p w:rsidR="000D0CA1" w:rsidRDefault="000D0CA1" w:rsidP="003F756A">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كيفية تطبيق نافذة جوهاري</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25</w:t>
            </w:r>
          </w:p>
        </w:tc>
      </w:tr>
      <w:tr w:rsidR="000D0CA1" w:rsidTr="003F756A">
        <w:tc>
          <w:tcPr>
            <w:tcW w:w="7975" w:type="dxa"/>
          </w:tcPr>
          <w:p w:rsidR="000D0CA1" w:rsidRPr="001F6F83" w:rsidRDefault="000D0CA1" w:rsidP="003F756A">
            <w:pPr>
              <w:keepNext/>
              <w:rPr>
                <w:rFonts w:ascii="Adobe Arabic" w:hAnsi="Adobe Arabic" w:cs="Adobe Arabic"/>
                <w:bCs/>
                <w:color w:val="002060"/>
                <w:sz w:val="40"/>
                <w:szCs w:val="40"/>
                <w:rtl/>
                <w:lang w:bidi="ar-SY"/>
              </w:rPr>
            </w:pPr>
            <w:r w:rsidRPr="001F6F83">
              <w:rPr>
                <w:rFonts w:ascii="Adobe Arabic" w:hAnsi="Adobe Arabic" w:cs="Adobe Arabic" w:hint="cs"/>
                <w:bCs/>
                <w:color w:val="002060"/>
                <w:sz w:val="40"/>
                <w:szCs w:val="40"/>
                <w:rtl/>
                <w:lang w:bidi="ar-SY"/>
              </w:rPr>
              <w:t>الأنماط المختلفة للموظفين وطرق التعامل مع كل نمط</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26</w:t>
            </w:r>
          </w:p>
        </w:tc>
      </w:tr>
      <w:tr w:rsidR="000D0CA1" w:rsidTr="003F756A">
        <w:tc>
          <w:tcPr>
            <w:tcW w:w="7975" w:type="dxa"/>
          </w:tcPr>
          <w:p w:rsidR="000D0CA1" w:rsidRPr="001F6F83" w:rsidRDefault="000D0CA1" w:rsidP="003F756A">
            <w:pPr>
              <w:keepNext/>
              <w:rPr>
                <w:rFonts w:ascii="Adobe Arabic" w:hAnsi="Adobe Arabic" w:cs="Adobe Arabic"/>
                <w:bCs/>
                <w:color w:val="002060"/>
                <w:sz w:val="40"/>
                <w:szCs w:val="40"/>
                <w:rtl/>
                <w:lang w:bidi="ar-SY"/>
              </w:rPr>
            </w:pPr>
            <w:r w:rsidRPr="001F6F83">
              <w:rPr>
                <w:rFonts w:ascii="Adobe Arabic" w:hAnsi="Adobe Arabic" w:cs="Adobe Arabic" w:hint="cs"/>
                <w:bCs/>
                <w:color w:val="002060"/>
                <w:sz w:val="40"/>
                <w:szCs w:val="40"/>
                <w:rtl/>
                <w:lang w:bidi="ar-SY"/>
              </w:rPr>
              <w:t>أنواع المرؤوسين وصفاتهم السلوكية والطرق المناسبة للتعامل معهم</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27</w:t>
            </w:r>
          </w:p>
        </w:tc>
      </w:tr>
      <w:tr w:rsidR="000D0CA1" w:rsidTr="003F756A">
        <w:tc>
          <w:tcPr>
            <w:tcW w:w="9962" w:type="dxa"/>
            <w:gridSpan w:val="2"/>
            <w:shd w:val="clear" w:color="auto" w:fill="D9D9D9" w:themeFill="background1" w:themeFillShade="D9"/>
          </w:tcPr>
          <w:p w:rsidR="000D0CA1" w:rsidRPr="00B21A45" w:rsidRDefault="000D0CA1" w:rsidP="003F756A">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الثاني</w:t>
            </w:r>
          </w:p>
        </w:tc>
      </w:tr>
      <w:tr w:rsidR="000D0CA1" w:rsidTr="003F756A">
        <w:tc>
          <w:tcPr>
            <w:tcW w:w="9962" w:type="dxa"/>
            <w:gridSpan w:val="2"/>
            <w:shd w:val="clear" w:color="auto" w:fill="D9D9D9" w:themeFill="background1" w:themeFillShade="D9"/>
          </w:tcPr>
          <w:p w:rsidR="000D0CA1" w:rsidRPr="00B21A45" w:rsidRDefault="00693FEF" w:rsidP="003F756A">
            <w:pPr>
              <w:jc w:val="center"/>
              <w:rPr>
                <w:rFonts w:ascii="Adobe Arabic" w:eastAsia="Calibri" w:hAnsi="Adobe Arabic" w:cs="Adobe Arabic"/>
                <w:b/>
                <w:bCs/>
                <w:sz w:val="40"/>
                <w:szCs w:val="40"/>
                <w:rtl/>
              </w:rPr>
            </w:pPr>
            <w:hyperlink r:id="rId12" w:history="1">
              <w:r w:rsidR="000D0CA1" w:rsidRPr="00693FEF">
                <w:rPr>
                  <w:rStyle w:val="Hyperlink"/>
                  <w:rFonts w:ascii="Adobe Arabic" w:eastAsia="Calibri" w:hAnsi="Adobe Arabic" w:cs="Adobe Arabic"/>
                  <w:b/>
                  <w:bCs/>
                  <w:sz w:val="40"/>
                  <w:szCs w:val="40"/>
                  <w:rtl/>
                </w:rPr>
                <w:t xml:space="preserve">الجلسة التدريبية الأولى: </w:t>
              </w:r>
              <w:r w:rsidR="000D0CA1" w:rsidRPr="00693FEF">
                <w:rPr>
                  <w:rStyle w:val="Hyperlink"/>
                  <w:rFonts w:ascii="Adobe Arabic" w:eastAsia="Calibri" w:hAnsi="Adobe Arabic" w:cs="Adobe Arabic" w:hint="cs"/>
                  <w:b/>
                  <w:bCs/>
                  <w:sz w:val="40"/>
                  <w:szCs w:val="40"/>
                  <w:rtl/>
                </w:rPr>
                <w:t>الاتصال الفعال</w:t>
              </w:r>
            </w:hyperlink>
          </w:p>
        </w:tc>
      </w:tr>
      <w:tr w:rsidR="000D0CA1" w:rsidTr="003F756A">
        <w:tc>
          <w:tcPr>
            <w:tcW w:w="7975" w:type="dxa"/>
          </w:tcPr>
          <w:p w:rsidR="000D0CA1" w:rsidRPr="00172B1B" w:rsidRDefault="000D0CA1" w:rsidP="003F756A">
            <w:pPr>
              <w:jc w:val="left"/>
              <w:rPr>
                <w:rFonts w:ascii="Adobe Arabic" w:eastAsia="Calibri" w:hAnsi="Adobe Arabic" w:cs="Adobe Arabic"/>
                <w:b/>
                <w:bCs/>
                <w:color w:val="002060"/>
                <w:sz w:val="40"/>
                <w:szCs w:val="40"/>
                <w:rtl/>
              </w:rPr>
            </w:pPr>
            <w:r w:rsidRPr="00172B1B">
              <w:rPr>
                <w:rFonts w:ascii="Adobe Arabic" w:hAnsi="Adobe Arabic" w:cs="Adobe Arabic" w:hint="cs"/>
                <w:bCs/>
                <w:color w:val="002060"/>
                <w:sz w:val="40"/>
                <w:szCs w:val="40"/>
                <w:rtl/>
                <w:lang w:bidi="ar-SY"/>
              </w:rPr>
              <w:t>عملية الاتصال</w:t>
            </w:r>
          </w:p>
        </w:tc>
        <w:tc>
          <w:tcPr>
            <w:tcW w:w="1987" w:type="dxa"/>
          </w:tcPr>
          <w:p w:rsidR="000D0CA1" w:rsidRPr="00B21A45"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34</w:t>
            </w:r>
          </w:p>
        </w:tc>
      </w:tr>
      <w:tr w:rsidR="000D0CA1" w:rsidTr="003F756A">
        <w:tc>
          <w:tcPr>
            <w:tcW w:w="7975" w:type="dxa"/>
          </w:tcPr>
          <w:p w:rsidR="000D0CA1" w:rsidRPr="00172B1B" w:rsidRDefault="000D0CA1" w:rsidP="003F756A">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t>معنى الاتصال</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35</w:t>
            </w:r>
          </w:p>
        </w:tc>
      </w:tr>
      <w:tr w:rsidR="000D0CA1" w:rsidTr="003F756A">
        <w:tc>
          <w:tcPr>
            <w:tcW w:w="7975" w:type="dxa"/>
          </w:tcPr>
          <w:p w:rsidR="000D0CA1" w:rsidRPr="00172B1B" w:rsidRDefault="000D0CA1" w:rsidP="003F756A">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t>خطوات عملية الاتصال</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35</w:t>
            </w:r>
          </w:p>
        </w:tc>
      </w:tr>
      <w:tr w:rsidR="000D0CA1" w:rsidTr="003F756A">
        <w:tc>
          <w:tcPr>
            <w:tcW w:w="7975" w:type="dxa"/>
          </w:tcPr>
          <w:p w:rsidR="000D0CA1" w:rsidRPr="00172B1B" w:rsidRDefault="000D0CA1" w:rsidP="003F756A">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t>مهارات الاتصالات</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36</w:t>
            </w:r>
          </w:p>
        </w:tc>
      </w:tr>
      <w:tr w:rsidR="000D0CA1" w:rsidTr="003F756A">
        <w:tc>
          <w:tcPr>
            <w:tcW w:w="7975" w:type="dxa"/>
          </w:tcPr>
          <w:p w:rsidR="000D0CA1" w:rsidRPr="00172B1B" w:rsidRDefault="000D0CA1" w:rsidP="003F756A">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t>أنواع من الإنصات</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37</w:t>
            </w:r>
          </w:p>
        </w:tc>
      </w:tr>
      <w:tr w:rsidR="000D0CA1" w:rsidTr="003F756A">
        <w:tc>
          <w:tcPr>
            <w:tcW w:w="7975" w:type="dxa"/>
          </w:tcPr>
          <w:p w:rsidR="000D0CA1" w:rsidRPr="00172B1B" w:rsidRDefault="000D0CA1" w:rsidP="003F756A">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lastRenderedPageBreak/>
              <w:t>مراحل الإنصات</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38</w:t>
            </w:r>
          </w:p>
        </w:tc>
      </w:tr>
      <w:tr w:rsidR="000D0CA1" w:rsidTr="003F756A">
        <w:tc>
          <w:tcPr>
            <w:tcW w:w="7975" w:type="dxa"/>
          </w:tcPr>
          <w:p w:rsidR="000D0CA1" w:rsidRPr="00172B1B" w:rsidRDefault="000D0CA1" w:rsidP="003F756A">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t>كيفية تنمية مهارات الإنصات</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38</w:t>
            </w:r>
          </w:p>
        </w:tc>
      </w:tr>
      <w:tr w:rsidR="000D0CA1" w:rsidTr="003F756A">
        <w:tc>
          <w:tcPr>
            <w:tcW w:w="7975" w:type="dxa"/>
          </w:tcPr>
          <w:p w:rsidR="000D0CA1" w:rsidRPr="00172B1B" w:rsidRDefault="000D0CA1" w:rsidP="003F756A">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t>الشروط الأولية لإلقاء الحديث الجيد</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40</w:t>
            </w:r>
          </w:p>
        </w:tc>
      </w:tr>
      <w:tr w:rsidR="000D0CA1" w:rsidTr="003F756A">
        <w:tc>
          <w:tcPr>
            <w:tcW w:w="7975" w:type="dxa"/>
          </w:tcPr>
          <w:p w:rsidR="000D0CA1" w:rsidRPr="00172B1B" w:rsidRDefault="000D0CA1" w:rsidP="003F756A">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t>التكتيكات الفعالة للتحدث مع الآخرين</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40</w:t>
            </w:r>
          </w:p>
        </w:tc>
      </w:tr>
      <w:tr w:rsidR="000D0CA1" w:rsidTr="003F756A">
        <w:tc>
          <w:tcPr>
            <w:tcW w:w="7975" w:type="dxa"/>
          </w:tcPr>
          <w:p w:rsidR="000D0CA1" w:rsidRPr="00172B1B" w:rsidRDefault="000D0CA1" w:rsidP="003F756A">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t>معوقات الاتصال</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41</w:t>
            </w:r>
          </w:p>
        </w:tc>
      </w:tr>
      <w:tr w:rsidR="000D0CA1" w:rsidTr="003F756A">
        <w:tc>
          <w:tcPr>
            <w:tcW w:w="9962" w:type="dxa"/>
            <w:gridSpan w:val="2"/>
            <w:shd w:val="clear" w:color="auto" w:fill="D9D9D9" w:themeFill="background1" w:themeFillShade="D9"/>
          </w:tcPr>
          <w:p w:rsidR="000D0CA1" w:rsidRPr="00B21A45" w:rsidRDefault="00693FEF" w:rsidP="003F756A">
            <w:pPr>
              <w:jc w:val="center"/>
              <w:rPr>
                <w:rFonts w:ascii="Adobe Arabic" w:hAnsi="Adobe Arabic" w:cs="Adobe Arabic"/>
                <w:sz w:val="40"/>
                <w:szCs w:val="40"/>
                <w:rtl/>
                <w:lang w:bidi="ar-SY"/>
              </w:rPr>
            </w:pPr>
            <w:hyperlink r:id="rId13" w:history="1">
              <w:r w:rsidR="000D0CA1" w:rsidRPr="00693FEF">
                <w:rPr>
                  <w:rStyle w:val="Hyperlink"/>
                  <w:rFonts w:ascii="Adobe Arabic" w:eastAsia="Calibri" w:hAnsi="Adobe Arabic" w:cs="Adobe Arabic"/>
                  <w:b/>
                  <w:bCs/>
                  <w:sz w:val="40"/>
                  <w:szCs w:val="40"/>
                  <w:rtl/>
                </w:rPr>
                <w:t>الجلسة التدريبية الثانية:</w:t>
              </w:r>
              <w:r w:rsidR="000D0CA1" w:rsidRPr="00693FEF">
                <w:rPr>
                  <w:rStyle w:val="Hyperlink"/>
                  <w:rFonts w:ascii="Adobe Arabic" w:hAnsi="Adobe Arabic" w:cs="Adobe Arabic"/>
                  <w:sz w:val="40"/>
                  <w:szCs w:val="40"/>
                  <w:rtl/>
                </w:rPr>
                <w:t xml:space="preserve"> </w:t>
              </w:r>
              <w:r w:rsidR="000D0CA1" w:rsidRPr="00693FEF">
                <w:rPr>
                  <w:rStyle w:val="Hyperlink"/>
                  <w:rFonts w:ascii="Adobe Arabic" w:eastAsia="Calibri" w:hAnsi="Adobe Arabic" w:cs="Adobe Arabic" w:hint="cs"/>
                  <w:b/>
                  <w:bCs/>
                  <w:sz w:val="40"/>
                  <w:szCs w:val="40"/>
                  <w:rtl/>
                </w:rPr>
                <w:t>نموذج الإسلام في التعامل مع المرؤوسين</w:t>
              </w:r>
            </w:hyperlink>
          </w:p>
        </w:tc>
      </w:tr>
      <w:tr w:rsidR="000D0CA1" w:rsidTr="003F756A">
        <w:tc>
          <w:tcPr>
            <w:tcW w:w="7975" w:type="dxa"/>
          </w:tcPr>
          <w:p w:rsidR="000D0CA1" w:rsidRPr="00172B1B" w:rsidRDefault="000D0CA1" w:rsidP="003F756A">
            <w:pPr>
              <w:jc w:val="left"/>
              <w:rPr>
                <w:bCs/>
                <w:color w:val="002060"/>
                <w:sz w:val="40"/>
                <w:szCs w:val="40"/>
                <w:rtl/>
              </w:rPr>
            </w:pPr>
            <w:r w:rsidRPr="00172B1B">
              <w:rPr>
                <w:rFonts w:ascii="Adobe Arabic" w:hAnsi="Adobe Arabic" w:cs="Adobe Arabic" w:hint="cs"/>
                <w:bCs/>
                <w:color w:val="002060"/>
                <w:sz w:val="40"/>
                <w:szCs w:val="40"/>
                <w:rtl/>
                <w:lang w:bidi="ar-SY"/>
              </w:rPr>
              <w:t>المعايير الأخلاقية</w:t>
            </w:r>
          </w:p>
        </w:tc>
        <w:tc>
          <w:tcPr>
            <w:tcW w:w="1987" w:type="dxa"/>
          </w:tcPr>
          <w:p w:rsidR="000D0CA1" w:rsidRPr="00B21A45"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45</w:t>
            </w:r>
          </w:p>
        </w:tc>
      </w:tr>
      <w:tr w:rsidR="000D0CA1" w:rsidTr="003F756A">
        <w:tc>
          <w:tcPr>
            <w:tcW w:w="7975" w:type="dxa"/>
          </w:tcPr>
          <w:p w:rsidR="000D0CA1" w:rsidRPr="00172B1B" w:rsidRDefault="000D0CA1" w:rsidP="003F756A">
            <w:pPr>
              <w:jc w:val="left"/>
              <w:rPr>
                <w:bCs/>
                <w:color w:val="002060"/>
                <w:sz w:val="40"/>
                <w:szCs w:val="40"/>
                <w:rtl/>
                <w:lang w:bidi="ar-SY"/>
              </w:rPr>
            </w:pPr>
            <w:r w:rsidRPr="00172B1B">
              <w:rPr>
                <w:rFonts w:ascii="Adobe Arabic" w:hAnsi="Adobe Arabic" w:cs="Adobe Arabic" w:hint="cs"/>
                <w:bCs/>
                <w:color w:val="002060"/>
                <w:sz w:val="40"/>
                <w:szCs w:val="40"/>
                <w:rtl/>
                <w:lang w:bidi="ar-SY"/>
              </w:rPr>
              <w:t>آداب الإسلام في تعامل المدير مع المرؤوسين</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46</w:t>
            </w:r>
          </w:p>
        </w:tc>
      </w:tr>
      <w:tr w:rsidR="000D0CA1" w:rsidTr="003F756A">
        <w:tc>
          <w:tcPr>
            <w:tcW w:w="7975" w:type="dxa"/>
          </w:tcPr>
          <w:p w:rsidR="000D0CA1" w:rsidRPr="00172B1B" w:rsidRDefault="000D0CA1" w:rsidP="003F756A">
            <w:pPr>
              <w:jc w:val="left"/>
              <w:rPr>
                <w:bCs/>
                <w:color w:val="002060"/>
                <w:sz w:val="40"/>
                <w:szCs w:val="40"/>
                <w:rtl/>
                <w:lang w:bidi="ar-SY"/>
              </w:rPr>
            </w:pPr>
            <w:r w:rsidRPr="00172B1B">
              <w:rPr>
                <w:rFonts w:ascii="Adobe Arabic" w:hAnsi="Adobe Arabic" w:cs="Adobe Arabic" w:hint="cs"/>
                <w:bCs/>
                <w:color w:val="002060"/>
                <w:sz w:val="40"/>
                <w:szCs w:val="40"/>
                <w:rtl/>
                <w:lang w:bidi="ar-SY"/>
              </w:rPr>
              <w:t>أهم صفات المدير الناجح في عمله</w:t>
            </w:r>
            <w:r w:rsidRPr="00172B1B">
              <w:rPr>
                <w:rFonts w:ascii="Adobe Arabic" w:eastAsia="Calibri" w:hAnsi="Adobe Arabic" w:cs="Adobe Arabic"/>
                <w:b/>
                <w:bCs/>
                <w:color w:val="002060"/>
                <w:sz w:val="40"/>
                <w:szCs w:val="40"/>
                <w:rtl/>
              </w:rPr>
              <w:tab/>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47</w:t>
            </w:r>
          </w:p>
        </w:tc>
      </w:tr>
      <w:tr w:rsidR="000D0CA1" w:rsidTr="003F756A">
        <w:tc>
          <w:tcPr>
            <w:tcW w:w="7975" w:type="dxa"/>
          </w:tcPr>
          <w:p w:rsidR="000D0CA1" w:rsidRPr="00172B1B" w:rsidRDefault="000D0CA1" w:rsidP="003F756A">
            <w:pPr>
              <w:jc w:val="left"/>
              <w:rPr>
                <w:bCs/>
                <w:color w:val="002060"/>
                <w:sz w:val="40"/>
                <w:szCs w:val="40"/>
                <w:rtl/>
                <w:lang w:bidi="ar-SY"/>
              </w:rPr>
            </w:pPr>
            <w:r w:rsidRPr="00172B1B">
              <w:rPr>
                <w:rFonts w:ascii="Adobe Arabic" w:hAnsi="Adobe Arabic" w:cs="Adobe Arabic" w:hint="cs"/>
                <w:bCs/>
                <w:color w:val="002060"/>
                <w:sz w:val="40"/>
                <w:szCs w:val="40"/>
                <w:rtl/>
                <w:lang w:bidi="ar-SY"/>
              </w:rPr>
              <w:t>مهارات فنية يجب أن يتحلى بها المدير الناجح</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49</w:t>
            </w:r>
          </w:p>
        </w:tc>
      </w:tr>
      <w:tr w:rsidR="000D0CA1" w:rsidTr="003F756A">
        <w:tc>
          <w:tcPr>
            <w:tcW w:w="7975" w:type="dxa"/>
          </w:tcPr>
          <w:p w:rsidR="000D0CA1" w:rsidRPr="00172B1B" w:rsidRDefault="000D0CA1" w:rsidP="003F756A">
            <w:pPr>
              <w:jc w:val="left"/>
              <w:rPr>
                <w:rFonts w:ascii="Adobe Arabic" w:eastAsia="Calibri" w:hAnsi="Adobe Arabic" w:cs="Adobe Arabic"/>
                <w:b/>
                <w:bCs/>
                <w:color w:val="002060"/>
                <w:sz w:val="40"/>
                <w:szCs w:val="40"/>
                <w:rtl/>
                <w:lang w:bidi="ar-SY"/>
              </w:rPr>
            </w:pPr>
            <w:r w:rsidRPr="00172B1B">
              <w:rPr>
                <w:rFonts w:ascii="Adobe Arabic" w:hAnsi="Adobe Arabic" w:cs="Adobe Arabic" w:hint="cs"/>
                <w:bCs/>
                <w:color w:val="002060"/>
                <w:sz w:val="40"/>
                <w:szCs w:val="40"/>
                <w:rtl/>
                <w:lang w:bidi="ar-SY"/>
              </w:rPr>
              <w:t>مهارات شخصية يحتاجها المدير الناجح</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49</w:t>
            </w:r>
          </w:p>
        </w:tc>
      </w:tr>
      <w:tr w:rsidR="000D0CA1" w:rsidTr="003F756A">
        <w:tc>
          <w:tcPr>
            <w:tcW w:w="7975" w:type="dxa"/>
          </w:tcPr>
          <w:p w:rsidR="000D0CA1" w:rsidRPr="00172B1B" w:rsidRDefault="000D0CA1" w:rsidP="003F756A">
            <w:pPr>
              <w:jc w:val="left"/>
              <w:rPr>
                <w:rFonts w:ascii="Adobe Arabic" w:eastAsia="Calibri" w:hAnsi="Adobe Arabic" w:cs="Adobe Arabic"/>
                <w:b/>
                <w:bCs/>
                <w:color w:val="002060"/>
                <w:sz w:val="40"/>
                <w:szCs w:val="40"/>
                <w:rtl/>
              </w:rPr>
            </w:pPr>
            <w:r w:rsidRPr="00172B1B">
              <w:rPr>
                <w:rFonts w:ascii="Adobe Arabic" w:hAnsi="Adobe Arabic" w:cs="Adobe Arabic" w:hint="cs"/>
                <w:bCs/>
                <w:color w:val="002060"/>
                <w:sz w:val="40"/>
                <w:szCs w:val="40"/>
                <w:rtl/>
                <w:lang w:bidi="ar-SY"/>
              </w:rPr>
              <w:t>كيفية التعامل مع الآخرين</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49</w:t>
            </w:r>
          </w:p>
        </w:tc>
      </w:tr>
      <w:tr w:rsidR="000D0CA1" w:rsidTr="003F756A">
        <w:tc>
          <w:tcPr>
            <w:tcW w:w="7975" w:type="dxa"/>
          </w:tcPr>
          <w:p w:rsidR="000D0CA1" w:rsidRPr="00172B1B" w:rsidRDefault="000D0CA1" w:rsidP="003F756A">
            <w:pPr>
              <w:rPr>
                <w:bCs/>
                <w:color w:val="002060"/>
                <w:sz w:val="40"/>
                <w:szCs w:val="40"/>
                <w:rtl/>
              </w:rPr>
            </w:pPr>
            <w:r w:rsidRPr="00172B1B">
              <w:rPr>
                <w:rFonts w:ascii="Adobe Arabic" w:hAnsi="Adobe Arabic" w:cs="Adobe Arabic" w:hint="cs"/>
                <w:bCs/>
                <w:color w:val="002060"/>
                <w:sz w:val="40"/>
                <w:szCs w:val="40"/>
                <w:rtl/>
                <w:lang w:bidi="ar-SY"/>
              </w:rPr>
              <w:t>التحفيز</w:t>
            </w:r>
          </w:p>
        </w:tc>
        <w:tc>
          <w:tcPr>
            <w:tcW w:w="1987" w:type="dxa"/>
          </w:tcPr>
          <w:p w:rsidR="000D0CA1" w:rsidRDefault="000D0CA1" w:rsidP="003F756A">
            <w:pPr>
              <w:tabs>
                <w:tab w:val="left" w:pos="728"/>
                <w:tab w:val="center" w:pos="885"/>
              </w:tabs>
              <w:jc w:val="left"/>
              <w:rPr>
                <w:rFonts w:ascii="Adobe Arabic" w:hAnsi="Adobe Arabic" w:cs="Adobe Arabic"/>
                <w:sz w:val="40"/>
                <w:szCs w:val="40"/>
                <w:rtl/>
                <w:lang w:bidi="ar-SY"/>
              </w:rPr>
            </w:pPr>
            <w:r>
              <w:rPr>
                <w:rFonts w:ascii="Adobe Arabic" w:hAnsi="Adobe Arabic" w:cs="Adobe Arabic"/>
                <w:sz w:val="40"/>
                <w:szCs w:val="40"/>
                <w:rtl/>
                <w:lang w:bidi="ar-SY"/>
              </w:rPr>
              <w:tab/>
            </w:r>
            <w:r>
              <w:rPr>
                <w:rFonts w:ascii="Adobe Arabic" w:hAnsi="Adobe Arabic" w:cs="Adobe Arabic" w:hint="cs"/>
                <w:sz w:val="40"/>
                <w:szCs w:val="40"/>
                <w:rtl/>
                <w:lang w:bidi="ar-SY"/>
              </w:rPr>
              <w:t>51</w:t>
            </w:r>
          </w:p>
        </w:tc>
      </w:tr>
      <w:tr w:rsidR="000D0CA1" w:rsidTr="003F756A">
        <w:tc>
          <w:tcPr>
            <w:tcW w:w="7975" w:type="dxa"/>
          </w:tcPr>
          <w:p w:rsidR="000D0CA1" w:rsidRPr="00172B1B" w:rsidRDefault="000D0CA1" w:rsidP="003F756A">
            <w:pPr>
              <w:jc w:val="left"/>
              <w:rPr>
                <w:rFonts w:ascii="Adobe Arabic" w:eastAsia="Calibri" w:hAnsi="Adobe Arabic" w:cs="Adobe Arabic"/>
                <w:b/>
                <w:bCs/>
                <w:color w:val="002060"/>
                <w:sz w:val="40"/>
                <w:szCs w:val="40"/>
                <w:rtl/>
                <w:lang w:bidi="ar-SY"/>
              </w:rPr>
            </w:pPr>
            <w:r w:rsidRPr="00172B1B">
              <w:rPr>
                <w:rFonts w:ascii="Adobe Arabic" w:hAnsi="Adobe Arabic" w:cs="Adobe Arabic" w:hint="cs"/>
                <w:bCs/>
                <w:color w:val="002060"/>
                <w:sz w:val="40"/>
                <w:szCs w:val="40"/>
                <w:rtl/>
                <w:lang w:bidi="ar-SY"/>
              </w:rPr>
              <w:t>طرق تحفيز الموظفين الأكثر فاعلية</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51</w:t>
            </w:r>
          </w:p>
        </w:tc>
      </w:tr>
      <w:tr w:rsidR="000D0CA1" w:rsidTr="003F756A">
        <w:tc>
          <w:tcPr>
            <w:tcW w:w="7975" w:type="dxa"/>
          </w:tcPr>
          <w:p w:rsidR="000D0CA1" w:rsidRPr="00172B1B" w:rsidRDefault="000D0CA1" w:rsidP="003F756A">
            <w:pPr>
              <w:rPr>
                <w:bCs/>
                <w:color w:val="002060"/>
                <w:sz w:val="40"/>
                <w:szCs w:val="40"/>
                <w:rtl/>
              </w:rPr>
            </w:pPr>
            <w:r w:rsidRPr="00172B1B">
              <w:rPr>
                <w:rFonts w:ascii="Adobe Arabic" w:hAnsi="Adobe Arabic" w:cs="Adobe Arabic" w:hint="cs"/>
                <w:bCs/>
                <w:color w:val="002060"/>
                <w:sz w:val="40"/>
                <w:szCs w:val="40"/>
                <w:rtl/>
                <w:lang w:bidi="ar-SY"/>
              </w:rPr>
              <w:t>الحوافز</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53</w:t>
            </w:r>
          </w:p>
        </w:tc>
      </w:tr>
      <w:tr w:rsidR="000D0CA1" w:rsidTr="003F756A">
        <w:tc>
          <w:tcPr>
            <w:tcW w:w="9962" w:type="dxa"/>
            <w:gridSpan w:val="2"/>
            <w:shd w:val="clear" w:color="auto" w:fill="D9D9D9" w:themeFill="background1" w:themeFillShade="D9"/>
          </w:tcPr>
          <w:p w:rsidR="000D0CA1" w:rsidRPr="00B21A45" w:rsidRDefault="000D0CA1" w:rsidP="003F756A">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الثالث</w:t>
            </w:r>
          </w:p>
        </w:tc>
      </w:tr>
      <w:tr w:rsidR="000D0CA1" w:rsidTr="003F756A">
        <w:tc>
          <w:tcPr>
            <w:tcW w:w="9962" w:type="dxa"/>
            <w:gridSpan w:val="2"/>
            <w:shd w:val="clear" w:color="auto" w:fill="D9D9D9" w:themeFill="background1" w:themeFillShade="D9"/>
          </w:tcPr>
          <w:p w:rsidR="000D0CA1" w:rsidRPr="00B21A45" w:rsidRDefault="00693FEF" w:rsidP="003F756A">
            <w:pPr>
              <w:jc w:val="center"/>
              <w:rPr>
                <w:rFonts w:ascii="Adobe Arabic" w:hAnsi="Adobe Arabic" w:cs="Adobe Arabic"/>
                <w:sz w:val="40"/>
                <w:szCs w:val="40"/>
                <w:rtl/>
                <w:lang w:bidi="ar-SY"/>
              </w:rPr>
            </w:pPr>
            <w:hyperlink r:id="rId14" w:history="1">
              <w:r w:rsidR="000D0CA1" w:rsidRPr="00693FEF">
                <w:rPr>
                  <w:rStyle w:val="Hyperlink"/>
                  <w:rFonts w:ascii="Adobe Arabic" w:eastAsia="Calibri" w:hAnsi="Adobe Arabic" w:cs="Adobe Arabic"/>
                  <w:b/>
                  <w:bCs/>
                  <w:sz w:val="40"/>
                  <w:szCs w:val="40"/>
                  <w:rtl/>
                </w:rPr>
                <w:t xml:space="preserve">الجلسة التدريبية الأولى: </w:t>
              </w:r>
              <w:r w:rsidR="000D0CA1" w:rsidRPr="00693FEF">
                <w:rPr>
                  <w:rStyle w:val="Hyperlink"/>
                  <w:rFonts w:ascii="Adobe Arabic" w:eastAsia="Calibri" w:hAnsi="Adobe Arabic" w:cs="Adobe Arabic" w:hint="cs"/>
                  <w:b/>
                  <w:bCs/>
                  <w:sz w:val="40"/>
                  <w:szCs w:val="40"/>
                  <w:rtl/>
                </w:rPr>
                <w:t>إدارة الشكاوى</w:t>
              </w:r>
            </w:hyperlink>
          </w:p>
        </w:tc>
      </w:tr>
      <w:tr w:rsidR="000D0CA1" w:rsidTr="003F756A">
        <w:tc>
          <w:tcPr>
            <w:tcW w:w="7975" w:type="dxa"/>
          </w:tcPr>
          <w:p w:rsidR="000D0CA1" w:rsidRPr="00172B1B" w:rsidRDefault="000D0CA1" w:rsidP="003F756A">
            <w:pPr>
              <w:jc w:val="left"/>
              <w:rPr>
                <w:rFonts w:ascii="Adobe Arabic" w:eastAsia="Calibri" w:hAnsi="Adobe Arabic" w:cs="Adobe Arabic"/>
                <w:b/>
                <w:bCs/>
                <w:color w:val="002060"/>
                <w:sz w:val="40"/>
                <w:szCs w:val="40"/>
                <w:rtl/>
              </w:rPr>
            </w:pPr>
            <w:r w:rsidRPr="00172B1B">
              <w:rPr>
                <w:rFonts w:ascii="Adobe Arabic" w:hAnsi="Adobe Arabic" w:cs="Adobe Arabic" w:hint="cs"/>
                <w:bCs/>
                <w:color w:val="002060"/>
                <w:sz w:val="40"/>
                <w:szCs w:val="40"/>
                <w:rtl/>
                <w:lang w:bidi="ar-SY"/>
              </w:rPr>
              <w:t>الشكوى فرصة للتحسن</w:t>
            </w:r>
          </w:p>
        </w:tc>
        <w:tc>
          <w:tcPr>
            <w:tcW w:w="1987" w:type="dxa"/>
          </w:tcPr>
          <w:p w:rsidR="000D0CA1" w:rsidRPr="00B21A45"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58</w:t>
            </w:r>
          </w:p>
        </w:tc>
      </w:tr>
      <w:tr w:rsidR="000D0CA1" w:rsidTr="003F756A">
        <w:tc>
          <w:tcPr>
            <w:tcW w:w="7975" w:type="dxa"/>
          </w:tcPr>
          <w:p w:rsidR="000D0CA1" w:rsidRPr="00172B1B" w:rsidRDefault="000D0CA1" w:rsidP="003F756A">
            <w:pPr>
              <w:jc w:val="left"/>
              <w:rPr>
                <w:rFonts w:ascii="Adobe Arabic" w:eastAsia="Calibri" w:hAnsi="Adobe Arabic" w:cs="Adobe Arabic"/>
                <w:b/>
                <w:bCs/>
                <w:color w:val="002060"/>
                <w:sz w:val="40"/>
                <w:szCs w:val="40"/>
                <w:rtl/>
              </w:rPr>
            </w:pPr>
            <w:r w:rsidRPr="00172B1B">
              <w:rPr>
                <w:rFonts w:ascii="Adobe Arabic" w:eastAsia="Calibri" w:hAnsi="Adobe Arabic" w:cs="Adobe Arabic" w:hint="cs"/>
                <w:b/>
                <w:bCs/>
                <w:color w:val="002060"/>
                <w:sz w:val="40"/>
                <w:szCs w:val="40"/>
                <w:rtl/>
              </w:rPr>
              <w:t>أنواع الشكاوى</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58</w:t>
            </w:r>
          </w:p>
        </w:tc>
      </w:tr>
      <w:tr w:rsidR="000D0CA1" w:rsidTr="003F756A">
        <w:tc>
          <w:tcPr>
            <w:tcW w:w="7975" w:type="dxa"/>
          </w:tcPr>
          <w:p w:rsidR="000D0CA1" w:rsidRPr="00172B1B" w:rsidRDefault="000D0CA1" w:rsidP="003F756A">
            <w:pPr>
              <w:jc w:val="left"/>
              <w:rPr>
                <w:rFonts w:ascii="Adobe Arabic" w:eastAsia="Calibri" w:hAnsi="Adobe Arabic" w:cs="Adobe Arabic"/>
                <w:b/>
                <w:bCs/>
                <w:color w:val="002060"/>
                <w:sz w:val="40"/>
                <w:szCs w:val="40"/>
                <w:rtl/>
              </w:rPr>
            </w:pPr>
            <w:r w:rsidRPr="00172B1B">
              <w:rPr>
                <w:rFonts w:ascii="Adobe Arabic" w:hAnsi="Adobe Arabic" w:cs="Adobe Arabic" w:hint="cs"/>
                <w:bCs/>
                <w:color w:val="002060"/>
                <w:sz w:val="40"/>
                <w:szCs w:val="40"/>
                <w:rtl/>
              </w:rPr>
              <w:t>إدارة</w:t>
            </w:r>
            <w:r w:rsidRPr="00172B1B">
              <w:rPr>
                <w:rFonts w:ascii="Adobe Arabic" w:hAnsi="Adobe Arabic" w:cs="Adobe Arabic" w:hint="cs"/>
                <w:bCs/>
                <w:color w:val="002060"/>
                <w:sz w:val="40"/>
                <w:szCs w:val="40"/>
                <w:rtl/>
                <w:lang w:bidi="ar-SY"/>
              </w:rPr>
              <w:t xml:space="preserve"> الشكاوى</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60</w:t>
            </w:r>
          </w:p>
        </w:tc>
      </w:tr>
      <w:tr w:rsidR="000D0CA1" w:rsidTr="003F756A">
        <w:tc>
          <w:tcPr>
            <w:tcW w:w="7975" w:type="dxa"/>
          </w:tcPr>
          <w:p w:rsidR="000D0CA1" w:rsidRPr="00172B1B" w:rsidRDefault="000D0CA1" w:rsidP="003F756A">
            <w:pPr>
              <w:jc w:val="left"/>
              <w:rPr>
                <w:rFonts w:ascii="Adobe Arabic" w:eastAsia="Calibri" w:hAnsi="Adobe Arabic" w:cs="Adobe Arabic"/>
                <w:b/>
                <w:bCs/>
                <w:color w:val="002060"/>
                <w:sz w:val="40"/>
                <w:szCs w:val="40"/>
                <w:rtl/>
              </w:rPr>
            </w:pPr>
            <w:r w:rsidRPr="00172B1B">
              <w:rPr>
                <w:rFonts w:ascii="Adobe Arabic" w:hAnsi="Adobe Arabic" w:cs="Adobe Arabic"/>
                <w:b/>
                <w:bCs/>
                <w:color w:val="002060"/>
                <w:sz w:val="40"/>
                <w:szCs w:val="40"/>
                <w:rtl/>
              </w:rPr>
              <w:t>أدوار ومسؤوليات المسؤول عن آلية تقديم الشكاوى والملاحظات</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61</w:t>
            </w:r>
          </w:p>
        </w:tc>
      </w:tr>
      <w:tr w:rsidR="000D0CA1" w:rsidTr="003F756A">
        <w:tc>
          <w:tcPr>
            <w:tcW w:w="7975" w:type="dxa"/>
          </w:tcPr>
          <w:p w:rsidR="000D0CA1" w:rsidRPr="00172B1B" w:rsidRDefault="000D0CA1" w:rsidP="003F756A">
            <w:pPr>
              <w:jc w:val="left"/>
              <w:rPr>
                <w:rFonts w:ascii="Adobe Arabic" w:eastAsia="Calibri" w:hAnsi="Adobe Arabic" w:cs="Adobe Arabic"/>
                <w:b/>
                <w:bCs/>
                <w:color w:val="002060"/>
                <w:sz w:val="40"/>
                <w:szCs w:val="40"/>
                <w:rtl/>
              </w:rPr>
            </w:pPr>
            <w:r w:rsidRPr="00172B1B">
              <w:rPr>
                <w:rFonts w:ascii="Adobe Arabic" w:hAnsi="Adobe Arabic" w:cs="Adobe Arabic"/>
                <w:b/>
                <w:bCs/>
                <w:color w:val="002060"/>
                <w:sz w:val="40"/>
                <w:szCs w:val="40"/>
                <w:rtl/>
              </w:rPr>
              <w:t>قاعدة بيانات الشكاوى والملاحظات</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61</w:t>
            </w:r>
          </w:p>
        </w:tc>
      </w:tr>
      <w:tr w:rsidR="000D0CA1" w:rsidTr="003F756A">
        <w:tc>
          <w:tcPr>
            <w:tcW w:w="7975" w:type="dxa"/>
          </w:tcPr>
          <w:p w:rsidR="000D0CA1" w:rsidRPr="00172B1B" w:rsidRDefault="000D0CA1" w:rsidP="003F756A">
            <w:pPr>
              <w:jc w:val="left"/>
              <w:rPr>
                <w:rFonts w:ascii="Adobe Arabic" w:hAnsi="Adobe Arabic" w:cs="Adobe Arabic"/>
                <w:b/>
                <w:bCs/>
                <w:color w:val="002060"/>
                <w:sz w:val="40"/>
                <w:szCs w:val="40"/>
                <w:rtl/>
              </w:rPr>
            </w:pPr>
            <w:r w:rsidRPr="00172B1B">
              <w:rPr>
                <w:rFonts w:ascii="Adobe Arabic" w:hAnsi="Adobe Arabic" w:cs="Adobe Arabic"/>
                <w:b/>
                <w:bCs/>
                <w:color w:val="002060"/>
                <w:sz w:val="40"/>
                <w:szCs w:val="40"/>
                <w:rtl/>
              </w:rPr>
              <w:t xml:space="preserve">أدوار ومسؤوليات </w:t>
            </w:r>
            <w:r w:rsidRPr="00172B1B">
              <w:rPr>
                <w:rFonts w:ascii="Adobe Arabic" w:hAnsi="Adobe Arabic" w:cs="Adobe Arabic" w:hint="cs"/>
                <w:b/>
                <w:bCs/>
                <w:color w:val="002060"/>
                <w:sz w:val="40"/>
                <w:szCs w:val="40"/>
                <w:rtl/>
              </w:rPr>
              <w:t>اللجنة المعنية ب</w:t>
            </w:r>
            <w:r w:rsidRPr="00172B1B">
              <w:rPr>
                <w:rFonts w:ascii="Adobe Arabic" w:hAnsi="Adobe Arabic" w:cs="Adobe Arabic"/>
                <w:b/>
                <w:bCs/>
                <w:color w:val="002060"/>
                <w:sz w:val="40"/>
                <w:szCs w:val="40"/>
                <w:rtl/>
              </w:rPr>
              <w:t>آلية تقديم الشكاوى والملاحظات</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62</w:t>
            </w:r>
          </w:p>
        </w:tc>
      </w:tr>
      <w:tr w:rsidR="000D0CA1" w:rsidTr="003F756A">
        <w:tc>
          <w:tcPr>
            <w:tcW w:w="7975" w:type="dxa"/>
          </w:tcPr>
          <w:p w:rsidR="000D0CA1" w:rsidRPr="00172B1B" w:rsidRDefault="000D0CA1" w:rsidP="003F756A">
            <w:pPr>
              <w:jc w:val="left"/>
              <w:rPr>
                <w:rFonts w:ascii="Adobe Arabic" w:hAnsi="Adobe Arabic" w:cs="Adobe Arabic"/>
                <w:b/>
                <w:bCs/>
                <w:color w:val="002060"/>
                <w:sz w:val="40"/>
                <w:szCs w:val="40"/>
                <w:rtl/>
              </w:rPr>
            </w:pPr>
            <w:r w:rsidRPr="00172B1B">
              <w:rPr>
                <w:rFonts w:ascii="Adobe Arabic" w:hAnsi="Adobe Arabic" w:cs="Adobe Arabic" w:hint="cs"/>
                <w:b/>
                <w:bCs/>
                <w:color w:val="002060"/>
                <w:sz w:val="40"/>
                <w:szCs w:val="40"/>
                <w:rtl/>
              </w:rPr>
              <w:t xml:space="preserve"> </w:t>
            </w:r>
            <w:r w:rsidRPr="00172B1B">
              <w:rPr>
                <w:rFonts w:ascii="Adobe Arabic" w:hAnsi="Adobe Arabic" w:cs="Adobe Arabic"/>
                <w:b/>
                <w:bCs/>
                <w:color w:val="002060"/>
                <w:sz w:val="40"/>
                <w:szCs w:val="40"/>
                <w:rtl/>
              </w:rPr>
              <w:t>أسباب الحكم على الخدمة بأنها فاشلة</w:t>
            </w:r>
          </w:p>
        </w:tc>
        <w:tc>
          <w:tcPr>
            <w:tcW w:w="1987" w:type="dxa"/>
          </w:tcPr>
          <w:p w:rsidR="000D0CA1" w:rsidRDefault="000D0CA1" w:rsidP="003F756A">
            <w:pPr>
              <w:jc w:val="center"/>
              <w:rPr>
                <w:rFonts w:ascii="Adobe Arabic" w:hAnsi="Adobe Arabic" w:cs="Adobe Arabic"/>
                <w:sz w:val="40"/>
                <w:szCs w:val="40"/>
                <w:rtl/>
              </w:rPr>
            </w:pPr>
            <w:r>
              <w:rPr>
                <w:rFonts w:ascii="Adobe Arabic" w:hAnsi="Adobe Arabic" w:cs="Adobe Arabic" w:hint="cs"/>
                <w:sz w:val="40"/>
                <w:szCs w:val="40"/>
                <w:rtl/>
              </w:rPr>
              <w:t>66</w:t>
            </w:r>
          </w:p>
        </w:tc>
      </w:tr>
      <w:tr w:rsidR="000D0CA1" w:rsidTr="003F756A">
        <w:tc>
          <w:tcPr>
            <w:tcW w:w="9962" w:type="dxa"/>
            <w:gridSpan w:val="2"/>
            <w:shd w:val="clear" w:color="auto" w:fill="D9D9D9" w:themeFill="background1" w:themeFillShade="D9"/>
            <w:vAlign w:val="center"/>
          </w:tcPr>
          <w:p w:rsidR="000D0CA1" w:rsidRPr="00B21A45" w:rsidRDefault="00693FEF" w:rsidP="003F756A">
            <w:pPr>
              <w:jc w:val="center"/>
              <w:rPr>
                <w:rFonts w:ascii="Adobe Arabic" w:hAnsi="Adobe Arabic" w:cs="Adobe Arabic"/>
                <w:sz w:val="40"/>
                <w:szCs w:val="40"/>
                <w:rtl/>
              </w:rPr>
            </w:pPr>
            <w:hyperlink r:id="rId15" w:history="1">
              <w:r w:rsidR="000D0CA1" w:rsidRPr="00693FEF">
                <w:rPr>
                  <w:rStyle w:val="Hyperlink"/>
                  <w:rFonts w:ascii="Adobe Arabic" w:eastAsia="Calibri" w:hAnsi="Adobe Arabic" w:cs="Adobe Arabic"/>
                  <w:b/>
                  <w:bCs/>
                  <w:sz w:val="40"/>
                  <w:szCs w:val="40"/>
                  <w:rtl/>
                </w:rPr>
                <w:t xml:space="preserve">الجلسة التدريبية </w:t>
              </w:r>
              <w:r w:rsidR="000D0CA1" w:rsidRPr="00693FEF">
                <w:rPr>
                  <w:rStyle w:val="Hyperlink"/>
                  <w:rFonts w:ascii="Adobe Arabic" w:eastAsia="Calibri" w:hAnsi="Adobe Arabic" w:cs="Adobe Arabic" w:hint="cs"/>
                  <w:b/>
                  <w:bCs/>
                  <w:sz w:val="40"/>
                  <w:szCs w:val="40"/>
                  <w:rtl/>
                </w:rPr>
                <w:t>الثانية</w:t>
              </w:r>
              <w:r w:rsidR="000D0CA1" w:rsidRPr="00693FEF">
                <w:rPr>
                  <w:rStyle w:val="Hyperlink"/>
                  <w:rFonts w:ascii="Adobe Arabic" w:eastAsia="Calibri" w:hAnsi="Adobe Arabic" w:cs="Adobe Arabic"/>
                  <w:b/>
                  <w:bCs/>
                  <w:sz w:val="40"/>
                  <w:szCs w:val="40"/>
                  <w:rtl/>
                </w:rPr>
                <w:t xml:space="preserve">: </w:t>
              </w:r>
              <w:r w:rsidR="000D0CA1" w:rsidRPr="00693FEF">
                <w:rPr>
                  <w:rStyle w:val="Hyperlink"/>
                  <w:rFonts w:ascii="Adobe Arabic" w:eastAsia="Calibri" w:hAnsi="Adobe Arabic" w:cs="Adobe Arabic" w:hint="cs"/>
                  <w:b/>
                  <w:bCs/>
                  <w:sz w:val="40"/>
                  <w:szCs w:val="40"/>
                  <w:rtl/>
                </w:rPr>
                <w:t>تحليل المشكلات واتخاذ القرارات</w:t>
              </w:r>
            </w:hyperlink>
          </w:p>
        </w:tc>
      </w:tr>
      <w:tr w:rsidR="000D0CA1" w:rsidTr="003F756A">
        <w:tc>
          <w:tcPr>
            <w:tcW w:w="7975" w:type="dxa"/>
          </w:tcPr>
          <w:p w:rsidR="000D0CA1" w:rsidRPr="00172B1B" w:rsidRDefault="000D0CA1" w:rsidP="003F756A">
            <w:pPr>
              <w:rPr>
                <w:rFonts w:ascii="Adobe Arabic" w:hAnsi="Adobe Arabic" w:cs="Adobe Arabic"/>
                <w:bCs/>
                <w:color w:val="002060"/>
                <w:sz w:val="40"/>
                <w:szCs w:val="40"/>
                <w:rtl/>
              </w:rPr>
            </w:pPr>
            <w:r w:rsidRPr="00172B1B">
              <w:rPr>
                <w:rFonts w:ascii="Adobe Arabic" w:hAnsi="Adobe Arabic" w:cs="Adobe Arabic"/>
                <w:b/>
                <w:bCs/>
                <w:color w:val="002060"/>
                <w:sz w:val="40"/>
                <w:szCs w:val="40"/>
                <w:rtl/>
              </w:rPr>
              <w:t>تحليل المشكلات ودراسة بعديها وكيفية التعامل معها</w:t>
            </w:r>
          </w:p>
        </w:tc>
        <w:tc>
          <w:tcPr>
            <w:tcW w:w="1987" w:type="dxa"/>
          </w:tcPr>
          <w:p w:rsidR="000D0CA1" w:rsidRPr="00B21A45"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69</w:t>
            </w:r>
          </w:p>
        </w:tc>
      </w:tr>
      <w:tr w:rsidR="000D0CA1" w:rsidTr="003F756A">
        <w:tc>
          <w:tcPr>
            <w:tcW w:w="7975" w:type="dxa"/>
          </w:tcPr>
          <w:p w:rsidR="000D0CA1" w:rsidRPr="00172B1B" w:rsidRDefault="000D0CA1" w:rsidP="003F756A">
            <w:pPr>
              <w:jc w:val="left"/>
              <w:rPr>
                <w:rFonts w:ascii="Adobe Arabic" w:hAnsi="Adobe Arabic" w:cs="Adobe Arabic"/>
                <w:b/>
                <w:bCs/>
                <w:color w:val="002060"/>
                <w:sz w:val="40"/>
                <w:szCs w:val="40"/>
                <w:rtl/>
              </w:rPr>
            </w:pPr>
            <w:r w:rsidRPr="00172B1B">
              <w:rPr>
                <w:rFonts w:ascii="Adobe Arabic" w:hAnsi="Adobe Arabic" w:cs="Adobe Arabic" w:hint="cs"/>
                <w:b/>
                <w:bCs/>
                <w:color w:val="002060"/>
                <w:sz w:val="40"/>
                <w:szCs w:val="40"/>
                <w:rtl/>
              </w:rPr>
              <w:lastRenderedPageBreak/>
              <w:t>أساليب تحليل المشكلات</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72</w:t>
            </w:r>
          </w:p>
        </w:tc>
      </w:tr>
      <w:tr w:rsidR="000D0CA1" w:rsidTr="003F756A">
        <w:tc>
          <w:tcPr>
            <w:tcW w:w="7975" w:type="dxa"/>
          </w:tcPr>
          <w:p w:rsidR="000D0CA1" w:rsidRPr="00172B1B" w:rsidRDefault="000D0CA1" w:rsidP="003F756A">
            <w:pPr>
              <w:jc w:val="left"/>
              <w:rPr>
                <w:rFonts w:ascii="Adobe Arabic" w:hAnsi="Adobe Arabic" w:cs="Adobe Arabic"/>
                <w:b/>
                <w:bCs/>
                <w:color w:val="002060"/>
                <w:sz w:val="40"/>
                <w:szCs w:val="40"/>
                <w:rtl/>
              </w:rPr>
            </w:pPr>
            <w:r w:rsidRPr="00172B1B">
              <w:rPr>
                <w:rFonts w:ascii="Adobe Arabic" w:hAnsi="Adobe Arabic" w:cs="Adobe Arabic" w:hint="cs"/>
                <w:b/>
                <w:bCs/>
                <w:color w:val="002060"/>
                <w:sz w:val="40"/>
                <w:szCs w:val="40"/>
                <w:rtl/>
              </w:rPr>
              <w:t>أدوات تحديد المشكلة</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75</w:t>
            </w:r>
          </w:p>
        </w:tc>
      </w:tr>
      <w:tr w:rsidR="000D0CA1" w:rsidTr="003F756A">
        <w:tc>
          <w:tcPr>
            <w:tcW w:w="7975" w:type="dxa"/>
          </w:tcPr>
          <w:p w:rsidR="000D0CA1" w:rsidRPr="00172B1B" w:rsidRDefault="000D0CA1" w:rsidP="003F756A">
            <w:pPr>
              <w:jc w:val="left"/>
              <w:rPr>
                <w:rFonts w:ascii="Adobe Arabic" w:hAnsi="Adobe Arabic" w:cs="Adobe Arabic"/>
                <w:b/>
                <w:bCs/>
                <w:color w:val="002060"/>
                <w:sz w:val="40"/>
                <w:szCs w:val="40"/>
                <w:rtl/>
              </w:rPr>
            </w:pPr>
            <w:r w:rsidRPr="00172B1B">
              <w:rPr>
                <w:rFonts w:ascii="Adobe Arabic" w:hAnsi="Adobe Arabic" w:cs="Adobe Arabic" w:hint="cs"/>
                <w:b/>
                <w:bCs/>
                <w:color w:val="002060"/>
                <w:sz w:val="40"/>
                <w:szCs w:val="40"/>
                <w:rtl/>
              </w:rPr>
              <w:t>خطوات حل المشكلات</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76</w:t>
            </w:r>
          </w:p>
        </w:tc>
      </w:tr>
      <w:tr w:rsidR="000D0CA1" w:rsidTr="003F756A">
        <w:tc>
          <w:tcPr>
            <w:tcW w:w="7975" w:type="dxa"/>
          </w:tcPr>
          <w:p w:rsidR="000D0CA1" w:rsidRPr="00172B1B" w:rsidRDefault="000D0CA1" w:rsidP="003F756A">
            <w:pPr>
              <w:jc w:val="left"/>
              <w:rPr>
                <w:rFonts w:ascii="Adobe Arabic" w:hAnsi="Adobe Arabic" w:cs="Adobe Arabic"/>
                <w:b/>
                <w:bCs/>
                <w:color w:val="002060"/>
                <w:sz w:val="40"/>
                <w:szCs w:val="40"/>
                <w:rtl/>
              </w:rPr>
            </w:pPr>
            <w:r w:rsidRPr="00172B1B">
              <w:rPr>
                <w:rFonts w:ascii="Adobe Arabic" w:hAnsi="Adobe Arabic" w:cs="Adobe Arabic" w:hint="cs"/>
                <w:b/>
                <w:bCs/>
                <w:color w:val="002060"/>
                <w:sz w:val="40"/>
                <w:szCs w:val="40"/>
                <w:rtl/>
              </w:rPr>
              <w:t>مهارات حل المشكلات</w:t>
            </w:r>
          </w:p>
        </w:tc>
        <w:tc>
          <w:tcPr>
            <w:tcW w:w="1987" w:type="dxa"/>
          </w:tcPr>
          <w:p w:rsidR="000D0CA1" w:rsidRDefault="000D0CA1" w:rsidP="003F756A">
            <w:pPr>
              <w:jc w:val="center"/>
              <w:rPr>
                <w:rFonts w:ascii="Adobe Arabic" w:hAnsi="Adobe Arabic" w:cs="Adobe Arabic"/>
                <w:sz w:val="40"/>
                <w:szCs w:val="40"/>
                <w:rtl/>
                <w:lang w:bidi="ar-SY"/>
              </w:rPr>
            </w:pPr>
            <w:r>
              <w:rPr>
                <w:rFonts w:ascii="Adobe Arabic" w:hAnsi="Adobe Arabic" w:cs="Adobe Arabic" w:hint="cs"/>
                <w:sz w:val="40"/>
                <w:szCs w:val="40"/>
                <w:rtl/>
                <w:lang w:bidi="ar-SY"/>
              </w:rPr>
              <w:t>76</w:t>
            </w:r>
          </w:p>
        </w:tc>
      </w:tr>
    </w:tbl>
    <w:p w:rsidR="000D0CA1" w:rsidRDefault="000D0CA1" w:rsidP="000D0CA1">
      <w:pPr>
        <w:jc w:val="center"/>
        <w:rPr>
          <w:b/>
          <w:bCs/>
          <w:sz w:val="44"/>
          <w:szCs w:val="48"/>
          <w:rtl/>
          <w14:glow w14:rad="228600">
            <w14:schemeClr w14:val="accent1">
              <w14:alpha w14:val="60000"/>
              <w14:satMod w14:val="175000"/>
            </w14:schemeClr>
          </w14:glow>
        </w:rPr>
      </w:pPr>
    </w:p>
    <w:p w:rsidR="000D0CA1" w:rsidRDefault="000D0CA1" w:rsidP="000D0CA1">
      <w:pPr>
        <w:bidi w:val="0"/>
        <w:spacing w:after="160" w:line="259" w:lineRule="auto"/>
        <w:jc w:val="left"/>
        <w:rPr>
          <w:b/>
          <w:bCs/>
          <w:sz w:val="44"/>
          <w:szCs w:val="48"/>
          <w:rtl/>
          <w14:glow w14:rad="228600">
            <w14:schemeClr w14:val="accent1">
              <w14:alpha w14:val="60000"/>
              <w14:satMod w14:val="175000"/>
            </w14:schemeClr>
          </w14:glow>
        </w:rPr>
      </w:pPr>
      <w:r>
        <w:rPr>
          <w:b/>
          <w:bCs/>
          <w:sz w:val="44"/>
          <w:szCs w:val="48"/>
          <w:rtl/>
          <w14:glow w14:rad="228600">
            <w14:schemeClr w14:val="accent1">
              <w14:alpha w14:val="60000"/>
              <w14:satMod w14:val="175000"/>
            </w14:schemeClr>
          </w14:glow>
        </w:rPr>
        <w:br w:type="page"/>
      </w:r>
    </w:p>
    <w:p w:rsidR="000D0CA1" w:rsidRPr="00881264" w:rsidRDefault="000D0CA1" w:rsidP="000D0CA1">
      <w:pPr>
        <w:jc w:val="center"/>
        <w:rPr>
          <w:b/>
          <w:bCs/>
          <w:sz w:val="44"/>
          <w:szCs w:val="48"/>
          <w14:glow w14:rad="228600">
            <w14:schemeClr w14:val="accent1">
              <w14:alpha w14:val="60000"/>
              <w14:satMod w14:val="175000"/>
            </w14:schemeClr>
          </w14:glow>
        </w:rPr>
      </w:pPr>
      <w:r w:rsidRPr="00881264">
        <w:rPr>
          <w:rFonts w:hint="cs"/>
          <w:b/>
          <w:bCs/>
          <w:sz w:val="44"/>
          <w:szCs w:val="48"/>
          <w:rtl/>
          <w14:glow w14:rad="228600">
            <w14:schemeClr w14:val="accent1">
              <w14:alpha w14:val="60000"/>
              <w14:satMod w14:val="175000"/>
            </w14:schemeClr>
          </w14:glow>
        </w:rPr>
        <w:lastRenderedPageBreak/>
        <w:t>دليل البرنامج</w:t>
      </w:r>
    </w:p>
    <w:tbl>
      <w:tblPr>
        <w:tblStyle w:val="GridTable5DarkAccent5"/>
        <w:bidiVisual/>
        <w:tblW w:w="10364" w:type="dxa"/>
        <w:tblInd w:w="-819" w:type="dxa"/>
        <w:tblBorders>
          <w:top w:val="thinThickSmallGap" w:sz="24" w:space="0" w:color="00CC99"/>
          <w:left w:val="thinThickSmallGap" w:sz="24" w:space="0" w:color="00CC99"/>
          <w:bottom w:val="thinThickSmallGap" w:sz="24" w:space="0" w:color="00CC99"/>
          <w:right w:val="thinThickSmallGap" w:sz="24" w:space="0" w:color="00CC99"/>
          <w:insideH w:val="single" w:sz="12" w:space="0" w:color="00CC99"/>
          <w:insideV w:val="single" w:sz="12" w:space="0" w:color="00CC99"/>
        </w:tblBorders>
        <w:shd w:val="clear" w:color="auto" w:fill="FFFFFF" w:themeFill="background1"/>
        <w:tblLook w:val="04A0" w:firstRow="1" w:lastRow="0" w:firstColumn="1" w:lastColumn="0" w:noHBand="0" w:noVBand="1"/>
      </w:tblPr>
      <w:tblGrid>
        <w:gridCol w:w="1532"/>
        <w:gridCol w:w="8832"/>
      </w:tblGrid>
      <w:tr w:rsidR="000D0CA1" w:rsidRPr="00E17203" w:rsidTr="003F75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top w:val="none" w:sz="0" w:space="0" w:color="auto"/>
              <w:left w:val="none" w:sz="0" w:space="0" w:color="auto"/>
              <w:right w:val="none" w:sz="0" w:space="0" w:color="auto"/>
            </w:tcBorders>
            <w:shd w:val="clear" w:color="auto" w:fill="FFFFFF" w:themeFill="background1"/>
            <w:vAlign w:val="center"/>
          </w:tcPr>
          <w:p w:rsidR="000D0CA1" w:rsidRPr="00C1705E" w:rsidRDefault="000D0CA1" w:rsidP="003F756A">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اسم البرنامج</w:t>
            </w:r>
          </w:p>
        </w:tc>
        <w:tc>
          <w:tcPr>
            <w:tcW w:w="8832" w:type="dxa"/>
            <w:tcBorders>
              <w:top w:val="none" w:sz="0" w:space="0" w:color="auto"/>
              <w:left w:val="none" w:sz="0" w:space="0" w:color="auto"/>
              <w:right w:val="none" w:sz="0" w:space="0" w:color="auto"/>
            </w:tcBorders>
            <w:shd w:val="clear" w:color="auto" w:fill="FFFFFF" w:themeFill="background1"/>
            <w:vAlign w:val="center"/>
          </w:tcPr>
          <w:p w:rsidR="00693FEF" w:rsidRPr="00693FEF" w:rsidRDefault="00693FEF" w:rsidP="003F756A">
            <w:pPr>
              <w:jc w:val="center"/>
              <w:cnfStyle w:val="100000000000" w:firstRow="1" w:lastRow="0" w:firstColumn="0" w:lastColumn="0" w:oddVBand="0" w:evenVBand="0" w:oddHBand="0" w:evenHBand="0" w:firstRowFirstColumn="0" w:firstRowLastColumn="0" w:lastRowFirstColumn="0" w:lastRowLastColumn="0"/>
              <w:rPr>
                <w:rFonts w:ascii="Adobe Arabic" w:hAnsi="Adobe Arabic" w:cs="Adobe Arabic" w:hint="cs"/>
                <w:color w:val="002060"/>
                <w:sz w:val="16"/>
                <w:szCs w:val="16"/>
                <w:rtl/>
                <w:lang w:bidi="ar-JO"/>
              </w:rPr>
            </w:pPr>
          </w:p>
          <w:p w:rsidR="000D0CA1" w:rsidRPr="00693FEF" w:rsidRDefault="00693FEF" w:rsidP="003F756A">
            <w:pPr>
              <w:jc w:val="center"/>
              <w:cnfStyle w:val="100000000000" w:firstRow="1" w:lastRow="0" w:firstColumn="0" w:lastColumn="0" w:oddVBand="0" w:evenVBand="0" w:oddHBand="0" w:evenHBand="0" w:firstRowFirstColumn="0" w:firstRowLastColumn="0" w:lastRowFirstColumn="0" w:lastRowLastColumn="0"/>
              <w:rPr>
                <w:rFonts w:ascii="Adobe Arabic" w:hAnsi="Adobe Arabic" w:cs="Adobe Arabic" w:hint="cs"/>
                <w:color w:val="002060"/>
                <w:sz w:val="48"/>
                <w:szCs w:val="48"/>
                <w:rtl/>
              </w:rPr>
            </w:pPr>
            <w:hyperlink r:id="rId16" w:history="1">
              <w:r w:rsidR="000D0CA1" w:rsidRPr="00693FEF">
                <w:rPr>
                  <w:rStyle w:val="Hyperlink"/>
                  <w:rFonts w:ascii="Adobe Arabic" w:hAnsi="Adobe Arabic" w:cs="Adobe Arabic" w:hint="cs"/>
                  <w:b w:val="0"/>
                  <w:bCs w:val="0"/>
                  <w:sz w:val="48"/>
                  <w:szCs w:val="48"/>
                  <w:rtl/>
                </w:rPr>
                <w:t>مهارات التعامل مع المرؤوسين</w:t>
              </w:r>
            </w:hyperlink>
          </w:p>
          <w:p w:rsidR="00693FEF" w:rsidRPr="00693FEF" w:rsidRDefault="00693FEF" w:rsidP="003F756A">
            <w:pPr>
              <w:jc w:val="center"/>
              <w:cnfStyle w:val="100000000000" w:firstRow="1" w:lastRow="0" w:firstColumn="0" w:lastColumn="0" w:oddVBand="0" w:evenVBand="0" w:oddHBand="0" w:evenHBand="0" w:firstRowFirstColumn="0" w:firstRowLastColumn="0" w:lastRowFirstColumn="0" w:lastRowLastColumn="0"/>
              <w:rPr>
                <w:rFonts w:ascii="Adobe Arabic" w:hAnsi="Adobe Arabic" w:cs="Adobe Arabic"/>
                <w:color w:val="002060"/>
                <w:sz w:val="16"/>
                <w:szCs w:val="16"/>
                <w:rtl/>
              </w:rPr>
            </w:pPr>
          </w:p>
        </w:tc>
      </w:tr>
      <w:tr w:rsidR="000D0CA1" w:rsidRPr="00E17203" w:rsidTr="003F75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FFFFFF" w:themeFill="background1"/>
            <w:vAlign w:val="center"/>
          </w:tcPr>
          <w:p w:rsidR="000D0CA1" w:rsidRPr="00C1705E" w:rsidRDefault="000D0CA1" w:rsidP="003F756A">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الهدف العام</w:t>
            </w:r>
          </w:p>
        </w:tc>
        <w:tc>
          <w:tcPr>
            <w:tcW w:w="8832" w:type="dxa"/>
            <w:shd w:val="clear" w:color="auto" w:fill="FFFFFF" w:themeFill="background1"/>
            <w:vAlign w:val="center"/>
          </w:tcPr>
          <w:p w:rsidR="000D0CA1" w:rsidRPr="00252B14" w:rsidRDefault="000D0CA1" w:rsidP="003F756A">
            <w:pPr>
              <w:jc w:val="left"/>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252B14">
              <w:rPr>
                <w:rFonts w:ascii="Adobe Arabic" w:hAnsi="Adobe Arabic" w:cs="Adobe Arabic"/>
                <w:color w:val="002060"/>
                <w:sz w:val="36"/>
                <w:szCs w:val="36"/>
                <w:rtl/>
              </w:rPr>
              <w:t>تنمية مهارات المتدربين ومساعدتهم في الوصول إلى النجاح في حياتهم واكتشاف اسلوبهم في تحديد أهدافهم وكيفية تحقيقها وعدم الاستسلام للعواقب التي تواجههم بالإضافة إلى تعليمهم كيفية استغلال فشلهم في سبيل النجاح باستخدام طريقة ستيفن آر كوفي (العادات السبعة للناس الأكثر فعالية)</w:t>
            </w:r>
          </w:p>
        </w:tc>
      </w:tr>
      <w:tr w:rsidR="000D0CA1" w:rsidRPr="00E17203" w:rsidTr="003F756A">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FFFFFF" w:themeFill="background1"/>
            <w:vAlign w:val="center"/>
          </w:tcPr>
          <w:p w:rsidR="000D0CA1" w:rsidRPr="00C1705E" w:rsidRDefault="000D0CA1" w:rsidP="003F756A">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الأهداف التفصيلية</w:t>
            </w:r>
          </w:p>
        </w:tc>
        <w:tc>
          <w:tcPr>
            <w:tcW w:w="8832" w:type="dxa"/>
            <w:shd w:val="clear" w:color="auto" w:fill="FFFFFF" w:themeFill="background1"/>
            <w:vAlign w:val="center"/>
          </w:tcPr>
          <w:p w:rsidR="000D0CA1" w:rsidRPr="00E40F93" w:rsidRDefault="000D0CA1" w:rsidP="003F756A">
            <w:pPr>
              <w:pStyle w:val="ListParagraph"/>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40F93">
              <w:rPr>
                <w:rFonts w:ascii="Adobe Arabic" w:hAnsi="Adobe Arabic" w:cs="Adobe Arabic"/>
                <w:color w:val="002060"/>
                <w:sz w:val="36"/>
                <w:szCs w:val="36"/>
                <w:rtl/>
              </w:rPr>
              <w:t>تعلم ودراسة العادات السبع للناس الأكثر فعالية ستيفن أر كوفي</w:t>
            </w:r>
          </w:p>
          <w:p w:rsidR="000D0CA1" w:rsidRPr="00E40F93" w:rsidRDefault="000D0CA1" w:rsidP="003F756A">
            <w:pPr>
              <w:pStyle w:val="ListParagraph"/>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40F93">
              <w:rPr>
                <w:rFonts w:ascii="Adobe Arabic" w:hAnsi="Adobe Arabic" w:cs="Adobe Arabic"/>
                <w:color w:val="002060"/>
                <w:sz w:val="36"/>
                <w:szCs w:val="36"/>
                <w:rtl/>
              </w:rPr>
              <w:t>تقديم مبادئ متكاملة لحل المشاكل الشخصية والمهنية</w:t>
            </w:r>
          </w:p>
          <w:p w:rsidR="000D0CA1" w:rsidRPr="00E40F93" w:rsidRDefault="000D0CA1" w:rsidP="003F756A">
            <w:pPr>
              <w:pStyle w:val="ListParagraph"/>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40F93">
              <w:rPr>
                <w:rFonts w:ascii="Adobe Arabic" w:hAnsi="Adobe Arabic" w:cs="Adobe Arabic"/>
                <w:color w:val="002060"/>
                <w:sz w:val="36"/>
                <w:szCs w:val="36"/>
                <w:rtl/>
              </w:rPr>
              <w:t>التدرج خطوة بخطوة من خلال الرؤى الثاقبة والتجارب الشخصية</w:t>
            </w:r>
          </w:p>
          <w:p w:rsidR="000D0CA1" w:rsidRPr="00E40F93" w:rsidRDefault="000D0CA1" w:rsidP="003F756A">
            <w:pPr>
              <w:pStyle w:val="ListParagraph"/>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40F93">
              <w:rPr>
                <w:rFonts w:ascii="Adobe Arabic" w:hAnsi="Adobe Arabic" w:cs="Adobe Arabic"/>
                <w:color w:val="002060"/>
                <w:sz w:val="36"/>
                <w:szCs w:val="36"/>
                <w:rtl/>
              </w:rPr>
              <w:t>إدراك ان الصدق والعدل وأداء الواجبات من أهم أسباب النجاح</w:t>
            </w:r>
          </w:p>
          <w:p w:rsidR="000D0CA1" w:rsidRPr="00E40F93" w:rsidRDefault="000D0CA1" w:rsidP="003F756A">
            <w:pPr>
              <w:pStyle w:val="ListParagraph"/>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40F93">
              <w:rPr>
                <w:rFonts w:ascii="Adobe Arabic" w:hAnsi="Adobe Arabic" w:cs="Adobe Arabic"/>
                <w:color w:val="002060"/>
                <w:sz w:val="36"/>
                <w:szCs w:val="36"/>
                <w:rtl/>
              </w:rPr>
              <w:t>صون كرامة الإنسان بحيث يكفل لنا الأمن والقدرة على التكيف مع جميع المتغيرات</w:t>
            </w:r>
          </w:p>
          <w:p w:rsidR="000D0CA1" w:rsidRPr="00E40F93" w:rsidRDefault="000D0CA1" w:rsidP="003F756A">
            <w:pPr>
              <w:pStyle w:val="ListParagraph"/>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40F93">
              <w:rPr>
                <w:rFonts w:ascii="Adobe Arabic" w:hAnsi="Adobe Arabic" w:cs="Adobe Arabic"/>
                <w:color w:val="002060"/>
                <w:sz w:val="36"/>
                <w:szCs w:val="36"/>
                <w:rtl/>
              </w:rPr>
              <w:t xml:space="preserve">ان تطبيق العادات السبعة يمنحنا الحكمة والقوة </w:t>
            </w:r>
            <w:r w:rsidRPr="00E40F93">
              <w:rPr>
                <w:rFonts w:ascii="Adobe Arabic" w:hAnsi="Adobe Arabic" w:cs="Adobe Arabic" w:hint="cs"/>
                <w:color w:val="002060"/>
                <w:sz w:val="36"/>
                <w:szCs w:val="36"/>
                <w:rtl/>
              </w:rPr>
              <w:t>للاستفادة</w:t>
            </w:r>
            <w:r w:rsidRPr="00E40F93">
              <w:rPr>
                <w:rFonts w:ascii="Adobe Arabic" w:hAnsi="Adobe Arabic" w:cs="Adobe Arabic"/>
                <w:color w:val="002060"/>
                <w:sz w:val="36"/>
                <w:szCs w:val="36"/>
                <w:rtl/>
              </w:rPr>
              <w:t xml:space="preserve"> من الفرص التي يصنعها التغيير</w:t>
            </w:r>
          </w:p>
          <w:p w:rsidR="000D0CA1" w:rsidRPr="00E40F93" w:rsidRDefault="000D0CA1" w:rsidP="003F756A">
            <w:pPr>
              <w:pStyle w:val="ListParagraph"/>
              <w:numPr>
                <w:ilvl w:val="0"/>
                <w:numId w:val="1"/>
              </w:numPr>
              <w:cnfStyle w:val="000000000000" w:firstRow="0" w:lastRow="0" w:firstColumn="0" w:lastColumn="0" w:oddVBand="0" w:evenVBand="0" w:oddHBand="0" w:evenHBand="0" w:firstRowFirstColumn="0" w:firstRowLastColumn="0" w:lastRowFirstColumn="0" w:lastRowLastColumn="0"/>
              <w:rPr>
                <w:sz w:val="36"/>
                <w:szCs w:val="36"/>
                <w:rtl/>
              </w:rPr>
            </w:pPr>
            <w:r w:rsidRPr="00E40F93">
              <w:rPr>
                <w:rFonts w:ascii="Adobe Arabic" w:hAnsi="Adobe Arabic" w:cs="Adobe Arabic"/>
                <w:color w:val="002060"/>
                <w:sz w:val="36"/>
                <w:szCs w:val="36"/>
                <w:rtl/>
              </w:rPr>
              <w:t>التعرف على العادة الثامنة (من الفعالية الى العظمة) وشرحها بشكل سلس ومبسط</w:t>
            </w:r>
          </w:p>
        </w:tc>
      </w:tr>
      <w:tr w:rsidR="000D0CA1" w:rsidRPr="00E17203" w:rsidTr="003F75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FFFFFF" w:themeFill="background1"/>
            <w:vAlign w:val="center"/>
          </w:tcPr>
          <w:p w:rsidR="000D0CA1" w:rsidRPr="00C1705E" w:rsidRDefault="000D0CA1" w:rsidP="003F756A">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الفئة المستهدفة</w:t>
            </w:r>
          </w:p>
        </w:tc>
        <w:tc>
          <w:tcPr>
            <w:tcW w:w="8832" w:type="dxa"/>
            <w:shd w:val="clear" w:color="auto" w:fill="FFFFFF" w:themeFill="background1"/>
            <w:vAlign w:val="center"/>
          </w:tcPr>
          <w:p w:rsidR="000D0CA1" w:rsidRPr="00E40F93" w:rsidRDefault="000D0CA1">
            <w:pPr>
              <w:pStyle w:val="ListParagraph"/>
              <w:numPr>
                <w:ilvl w:val="0"/>
                <w:numId w:val="3"/>
              </w:numPr>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E40F93">
              <w:rPr>
                <w:rFonts w:ascii="Adobe Arabic" w:hAnsi="Adobe Arabic" w:cs="Adobe Arabic"/>
                <w:color w:val="002060"/>
                <w:sz w:val="36"/>
                <w:szCs w:val="36"/>
                <w:rtl/>
              </w:rPr>
              <w:t>كل المقبلين على حياة دراسية أو عملية جديدة</w:t>
            </w:r>
          </w:p>
          <w:p w:rsidR="000D0CA1" w:rsidRPr="00E40F93" w:rsidRDefault="000D0CA1">
            <w:pPr>
              <w:pStyle w:val="ListParagraph"/>
              <w:numPr>
                <w:ilvl w:val="0"/>
                <w:numId w:val="3"/>
              </w:numPr>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E40F93">
              <w:rPr>
                <w:rFonts w:ascii="Adobe Arabic" w:hAnsi="Adobe Arabic" w:cs="Adobe Arabic"/>
                <w:color w:val="002060"/>
                <w:sz w:val="36"/>
                <w:szCs w:val="36"/>
                <w:rtl/>
              </w:rPr>
              <w:t>كل من يرغبون بتطوير وتحقيق ذاتهم</w:t>
            </w:r>
          </w:p>
          <w:p w:rsidR="000D0CA1" w:rsidRPr="00E40F93" w:rsidRDefault="000D0CA1">
            <w:pPr>
              <w:pStyle w:val="ListParagraph"/>
              <w:numPr>
                <w:ilvl w:val="0"/>
                <w:numId w:val="3"/>
              </w:numPr>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E40F93">
              <w:rPr>
                <w:rFonts w:ascii="Adobe Arabic" w:hAnsi="Adobe Arabic" w:cs="Adobe Arabic"/>
                <w:color w:val="002060"/>
                <w:sz w:val="36"/>
                <w:szCs w:val="36"/>
                <w:rtl/>
              </w:rPr>
              <w:t>كل من يريد النجاح في مجال معين</w:t>
            </w:r>
          </w:p>
          <w:p w:rsidR="000D0CA1" w:rsidRPr="00E40F93" w:rsidRDefault="000D0CA1">
            <w:pPr>
              <w:pStyle w:val="ListParagraph"/>
              <w:numPr>
                <w:ilvl w:val="0"/>
                <w:numId w:val="3"/>
              </w:numPr>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E40F93">
              <w:rPr>
                <w:rFonts w:ascii="Adobe Arabic" w:hAnsi="Adobe Arabic" w:cs="Adobe Arabic"/>
                <w:color w:val="002060"/>
                <w:sz w:val="36"/>
                <w:szCs w:val="36"/>
                <w:rtl/>
              </w:rPr>
              <w:t xml:space="preserve">جميع فئات المجتمع من </w:t>
            </w:r>
            <w:r w:rsidRPr="00E40F93">
              <w:rPr>
                <w:rFonts w:ascii="Adobe Arabic" w:hAnsi="Adobe Arabic" w:cs="Adobe Arabic" w:hint="cs"/>
                <w:color w:val="002060"/>
                <w:sz w:val="36"/>
                <w:szCs w:val="36"/>
                <w:rtl/>
              </w:rPr>
              <w:t>رجال</w:t>
            </w:r>
            <w:r w:rsidRPr="00E40F93">
              <w:rPr>
                <w:rFonts w:ascii="Adobe Arabic" w:hAnsi="Adobe Arabic" w:cs="Adobe Arabic" w:hint="eastAsia"/>
                <w:color w:val="002060"/>
                <w:sz w:val="36"/>
                <w:szCs w:val="36"/>
                <w:rtl/>
              </w:rPr>
              <w:t>،</w:t>
            </w:r>
            <w:r w:rsidRPr="00E40F93">
              <w:rPr>
                <w:rFonts w:ascii="Adobe Arabic" w:hAnsi="Adobe Arabic" w:cs="Adobe Arabic"/>
                <w:color w:val="002060"/>
                <w:sz w:val="36"/>
                <w:szCs w:val="36"/>
                <w:rtl/>
              </w:rPr>
              <w:t xml:space="preserve"> أو </w:t>
            </w:r>
            <w:r w:rsidRPr="00E40F93">
              <w:rPr>
                <w:rFonts w:ascii="Adobe Arabic" w:hAnsi="Adobe Arabic" w:cs="Adobe Arabic" w:hint="cs"/>
                <w:color w:val="002060"/>
                <w:sz w:val="36"/>
                <w:szCs w:val="36"/>
                <w:rtl/>
              </w:rPr>
              <w:t>نساء</w:t>
            </w:r>
            <w:r w:rsidRPr="00E40F93">
              <w:rPr>
                <w:rFonts w:ascii="Adobe Arabic" w:hAnsi="Adobe Arabic" w:cs="Adobe Arabic" w:hint="eastAsia"/>
                <w:color w:val="002060"/>
                <w:sz w:val="36"/>
                <w:szCs w:val="36"/>
                <w:rtl/>
              </w:rPr>
              <w:t>،</w:t>
            </w:r>
            <w:r w:rsidRPr="00E40F93">
              <w:rPr>
                <w:rFonts w:ascii="Adobe Arabic" w:hAnsi="Adobe Arabic" w:cs="Adobe Arabic"/>
                <w:color w:val="002060"/>
                <w:sz w:val="36"/>
                <w:szCs w:val="36"/>
                <w:rtl/>
              </w:rPr>
              <w:t xml:space="preserve"> أو </w:t>
            </w:r>
            <w:r w:rsidR="00687885" w:rsidRPr="00E40F93">
              <w:rPr>
                <w:rFonts w:ascii="Adobe Arabic" w:hAnsi="Adobe Arabic" w:cs="Adobe Arabic" w:hint="cs"/>
                <w:color w:val="002060"/>
                <w:sz w:val="36"/>
                <w:szCs w:val="36"/>
                <w:rtl/>
              </w:rPr>
              <w:t>مراهقين</w:t>
            </w:r>
            <w:r w:rsidR="00687885" w:rsidRPr="00E40F93">
              <w:rPr>
                <w:rFonts w:ascii="Adobe Arabic" w:hAnsi="Adobe Arabic" w:cs="Adobe Arabic" w:hint="eastAsia"/>
                <w:color w:val="002060"/>
                <w:sz w:val="36"/>
                <w:szCs w:val="36"/>
                <w:rtl/>
              </w:rPr>
              <w:t>،</w:t>
            </w:r>
            <w:r w:rsidRPr="00E40F93">
              <w:rPr>
                <w:rFonts w:ascii="Adobe Arabic" w:hAnsi="Adobe Arabic" w:cs="Adobe Arabic"/>
                <w:color w:val="002060"/>
                <w:sz w:val="36"/>
                <w:szCs w:val="36"/>
                <w:rtl/>
              </w:rPr>
              <w:t xml:space="preserve"> أو كبار في السن</w:t>
            </w:r>
          </w:p>
        </w:tc>
      </w:tr>
      <w:tr w:rsidR="000D0CA1" w:rsidRPr="00E17203" w:rsidTr="003F756A">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bottom w:val="none" w:sz="0" w:space="0" w:color="auto"/>
            </w:tcBorders>
            <w:shd w:val="clear" w:color="auto" w:fill="FFFFFF" w:themeFill="background1"/>
            <w:vAlign w:val="center"/>
          </w:tcPr>
          <w:p w:rsidR="000D0CA1" w:rsidRPr="00C1705E" w:rsidRDefault="000D0CA1" w:rsidP="003F756A">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مدة البرنامج</w:t>
            </w:r>
          </w:p>
        </w:tc>
        <w:tc>
          <w:tcPr>
            <w:tcW w:w="8832" w:type="dxa"/>
            <w:shd w:val="clear" w:color="auto" w:fill="FFFFFF" w:themeFill="background1"/>
            <w:vAlign w:val="center"/>
          </w:tcPr>
          <w:p w:rsidR="000D0CA1" w:rsidRPr="00C1705E" w:rsidRDefault="000D0CA1" w:rsidP="003F756A">
            <w:pPr>
              <w:jc w:val="cente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tl/>
              </w:rPr>
            </w:pPr>
            <w:r>
              <w:rPr>
                <w:rFonts w:ascii="Adobe Arabic" w:hAnsi="Adobe Arabic" w:cs="Adobe Arabic" w:hint="cs"/>
                <w:color w:val="002060"/>
                <w:sz w:val="36"/>
                <w:szCs w:val="36"/>
                <w:rtl/>
              </w:rPr>
              <w:t>3</w:t>
            </w:r>
            <w:r w:rsidRPr="00C1705E">
              <w:rPr>
                <w:rFonts w:ascii="Adobe Arabic" w:hAnsi="Adobe Arabic" w:cs="Adobe Arabic"/>
                <w:color w:val="002060"/>
                <w:sz w:val="36"/>
                <w:szCs w:val="36"/>
                <w:rtl/>
              </w:rPr>
              <w:t xml:space="preserve"> أيام </w:t>
            </w:r>
            <w:r>
              <w:rPr>
                <w:rFonts w:ascii="Adobe Arabic" w:hAnsi="Adobe Arabic" w:cs="Adobe Arabic" w:hint="cs"/>
                <w:color w:val="002060"/>
                <w:sz w:val="36"/>
                <w:szCs w:val="36"/>
                <w:rtl/>
              </w:rPr>
              <w:t>15</w:t>
            </w:r>
            <w:r w:rsidRPr="00C1705E">
              <w:rPr>
                <w:rFonts w:ascii="Adobe Arabic" w:hAnsi="Adobe Arabic" w:cs="Adobe Arabic"/>
                <w:color w:val="002060"/>
                <w:sz w:val="36"/>
                <w:szCs w:val="36"/>
                <w:rtl/>
              </w:rPr>
              <w:t xml:space="preserve"> ساعة</w:t>
            </w:r>
          </w:p>
        </w:tc>
      </w:tr>
    </w:tbl>
    <w:p w:rsidR="000D0CA1" w:rsidRDefault="000D0CA1" w:rsidP="000D0CA1">
      <w:pPr>
        <w:rPr>
          <w:rtl/>
        </w:rPr>
      </w:pPr>
    </w:p>
    <w:p w:rsidR="00B4310C" w:rsidRDefault="00B4310C">
      <w:pPr>
        <w:bidi w:val="0"/>
        <w:spacing w:after="160" w:line="259" w:lineRule="auto"/>
        <w:jc w:val="left"/>
        <w:rPr>
          <w:rtl/>
        </w:rPr>
      </w:pPr>
      <w:r>
        <w:rPr>
          <w:rtl/>
        </w:rPr>
        <w:br w:type="page"/>
      </w:r>
    </w:p>
    <w:p w:rsidR="00B4310C" w:rsidRDefault="00B4310C" w:rsidP="00B4310C">
      <w:pPr>
        <w:rPr>
          <w:rtl/>
        </w:rPr>
      </w:pPr>
      <w:r>
        <w:rPr>
          <w:noProof/>
          <w:rtl/>
        </w:rPr>
        <w:lastRenderedPageBreak/>
        <mc:AlternateContent>
          <mc:Choice Requires="wps">
            <w:drawing>
              <wp:anchor distT="0" distB="0" distL="114300" distR="114300" simplePos="0" relativeHeight="252250112" behindDoc="0" locked="0" layoutInCell="1" allowOverlap="1" wp14:anchorId="5C1E6678" wp14:editId="154DF14C">
                <wp:simplePos x="0" y="0"/>
                <wp:positionH relativeFrom="column">
                  <wp:posOffset>4100830</wp:posOffset>
                </wp:positionH>
                <wp:positionV relativeFrom="paragraph">
                  <wp:posOffset>69215</wp:posOffset>
                </wp:positionV>
                <wp:extent cx="1296794" cy="371707"/>
                <wp:effectExtent l="0" t="0" r="0" b="0"/>
                <wp:wrapNone/>
                <wp:docPr id="1088" name="Text Box 1088"/>
                <wp:cNvGraphicFramePr/>
                <a:graphic xmlns:a="http://schemas.openxmlformats.org/drawingml/2006/main">
                  <a:graphicData uri="http://schemas.microsoft.com/office/word/2010/wordprocessingShape">
                    <wps:wsp>
                      <wps:cNvSpPr txBox="1"/>
                      <wps:spPr>
                        <a:xfrm>
                          <a:off x="0" y="0"/>
                          <a:ext cx="1296794" cy="371707"/>
                        </a:xfrm>
                        <a:prstGeom prst="rect">
                          <a:avLst/>
                        </a:prstGeom>
                        <a:noFill/>
                        <a:ln w="6350">
                          <a:noFill/>
                        </a:ln>
                      </wps:spPr>
                      <wps:txbx>
                        <w:txbxContent>
                          <w:p w:rsidR="00693FEF" w:rsidRPr="00403A11" w:rsidRDefault="00693FEF" w:rsidP="00B4310C">
                            <w:pPr>
                              <w:pStyle w:val="NoSpacing"/>
                            </w:pPr>
                            <w:r w:rsidRPr="00403A11">
                              <w:rPr>
                                <w:rFonts w:hint="cs"/>
                                <w:rtl/>
                              </w:rPr>
                              <w:t xml:space="preserve">إرشادات </w:t>
                            </w:r>
                            <w:r w:rsidRPr="001C11A3">
                              <w:rPr>
                                <w:rFonts w:hint="cs"/>
                                <w:color w:val="FFFFFF" w:themeColor="background1"/>
                                <w:rtl/>
                              </w:rPr>
                              <w:t>عامة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088" o:spid="_x0000_s1029" type="#_x0000_t202" style="position:absolute;left:0;text-align:left;margin-left:322.9pt;margin-top:5.45pt;width:102.1pt;height:29.25pt;z-index:252250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" filled="f" stroked="f" strokeweight=".5pt">
                <v:textbox>
                  <w:txbxContent>
                    <w:p w:rsidR="00693FEF" w:rsidRPr="00403A11" w:rsidRDefault="00693FEF" w:rsidP="00B4310C">
                      <w:pPr>
                        <w:pStyle w:val="NoSpacing"/>
                      </w:pPr>
                      <w:r w:rsidRPr="00403A11">
                        <w:rPr>
                          <w:rFonts w:hint="cs"/>
                          <w:rtl/>
                        </w:rPr>
                        <w:t xml:space="preserve">إرشادات </w:t>
                      </w:r>
                      <w:r w:rsidRPr="001C11A3">
                        <w:rPr>
                          <w:rFonts w:hint="cs"/>
                          <w:color w:val="FFFFFF" w:themeColor="background1"/>
                          <w:rtl/>
                        </w:rPr>
                        <w:t>عامة</w:t>
                      </w:r>
                    </w:p>
                  </w:txbxContent>
                </v:textbox>
              </v:shape>
            </w:pict>
          </mc:Fallback>
        </mc:AlternateContent>
      </w:r>
      <w:r>
        <w:rPr>
          <w:noProof/>
          <w:rtl/>
        </w:rPr>
        <w:drawing>
          <wp:inline distT="0" distB="0" distL="0" distR="0" wp14:anchorId="6A2EB312" wp14:editId="1C9897CD">
            <wp:extent cx="1776824" cy="535259"/>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Picture 101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789017" cy="538932"/>
                    </a:xfrm>
                    <a:prstGeom prst="rect">
                      <a:avLst/>
                    </a:prstGeom>
                  </pic:spPr>
                </pic:pic>
              </a:graphicData>
            </a:graphic>
          </wp:inline>
        </w:drawing>
      </w:r>
    </w:p>
    <w:bookmarkStart w:id="1" w:name="_Hlk101473384"/>
    <w:p w:rsidR="00687885" w:rsidRPr="00D20ED6" w:rsidRDefault="00693FEF" w:rsidP="00687885">
      <w:pPr>
        <w:rPr>
          <w:b/>
          <w:bCs/>
          <w:color w:val="FF0000"/>
          <w:sz w:val="32"/>
          <w:szCs w:val="36"/>
          <w:rtl/>
        </w:rPr>
      </w:pPr>
      <w:r>
        <w:rPr>
          <w:b/>
          <w:bCs/>
          <w:color w:val="FF0000"/>
          <w:sz w:val="32"/>
          <w:szCs w:val="36"/>
          <w:rtl/>
        </w:rPr>
        <w:fldChar w:fldCharType="begin"/>
      </w:r>
      <w:r>
        <w:rPr>
          <w:b/>
          <w:bCs/>
          <w:color w:val="FF0000"/>
          <w:sz w:val="32"/>
          <w:szCs w:val="36"/>
          <w:rtl/>
        </w:rPr>
        <w:instrText xml:space="preserve"> </w:instrText>
      </w:r>
      <w:r>
        <w:rPr>
          <w:b/>
          <w:bCs/>
          <w:color w:val="FF0000"/>
          <w:sz w:val="32"/>
          <w:szCs w:val="36"/>
        </w:rPr>
        <w:instrText>HYPERLINK</w:instrText>
      </w:r>
      <w:r>
        <w:rPr>
          <w:b/>
          <w:bCs/>
          <w:color w:val="FF0000"/>
          <w:sz w:val="32"/>
          <w:szCs w:val="36"/>
          <w:rtl/>
        </w:rPr>
        <w:instrText xml:space="preserve"> "</w:instrText>
      </w:r>
      <w:r>
        <w:rPr>
          <w:b/>
          <w:bCs/>
          <w:color w:val="FF0000"/>
          <w:sz w:val="32"/>
          <w:szCs w:val="36"/>
        </w:rPr>
        <w:instrText>http://www.dawliatraining.com</w:instrText>
      </w:r>
      <w:r>
        <w:rPr>
          <w:b/>
          <w:bCs/>
          <w:color w:val="FF0000"/>
          <w:sz w:val="32"/>
          <w:szCs w:val="36"/>
          <w:rtl/>
        </w:rPr>
        <w:instrText xml:space="preserve">/" </w:instrText>
      </w:r>
      <w:r>
        <w:rPr>
          <w:b/>
          <w:bCs/>
          <w:color w:val="FF0000"/>
          <w:sz w:val="32"/>
          <w:szCs w:val="36"/>
          <w:rtl/>
        </w:rPr>
      </w:r>
      <w:r>
        <w:rPr>
          <w:b/>
          <w:bCs/>
          <w:color w:val="FF0000"/>
          <w:sz w:val="32"/>
          <w:szCs w:val="36"/>
          <w:rtl/>
        </w:rPr>
        <w:fldChar w:fldCharType="separate"/>
      </w:r>
      <w:r w:rsidR="00687885" w:rsidRPr="00693FEF">
        <w:rPr>
          <w:rStyle w:val="Hyperlink"/>
          <w:rFonts w:hint="cs"/>
          <w:b/>
          <w:bCs/>
          <w:sz w:val="32"/>
          <w:szCs w:val="36"/>
          <w:rtl/>
        </w:rPr>
        <w:t>أخي المتدرب:</w:t>
      </w:r>
      <w:r>
        <w:rPr>
          <w:b/>
          <w:bCs/>
          <w:color w:val="FF0000"/>
          <w:sz w:val="32"/>
          <w:szCs w:val="36"/>
          <w:rtl/>
        </w:rPr>
        <w:fldChar w:fldCharType="end"/>
      </w:r>
    </w:p>
    <w:p w:rsidR="00687885" w:rsidRDefault="00687885" w:rsidP="00687885">
      <w:pPr>
        <w:rPr>
          <w:rStyle w:val="Hyperlink"/>
          <w:rFonts w:eastAsia="Calibri"/>
          <w:b/>
          <w:bCs/>
          <w:sz w:val="36"/>
          <w:szCs w:val="36"/>
          <w:lang w:bidi="ar-EG"/>
        </w:rPr>
      </w:pPr>
      <w:r w:rsidRPr="006C12EF">
        <w:rPr>
          <w:rFonts w:eastAsia="Calibri"/>
          <w:b/>
          <w:bCs/>
          <w:sz w:val="36"/>
          <w:szCs w:val="36"/>
          <w:rtl/>
          <w:lang w:bidi="ar-EG"/>
        </w:rPr>
        <w:t xml:space="preserve">نشكر لكم حضوركم في هذا البرنامج التدريبي الذي تسعى من خلاله إلى اكتساب مهارات ومعارف جديدة وحرصاً على تحقيق الهدف من التدريب فإننا نذكركم أخي الكريم </w:t>
      </w:r>
      <w:hyperlink r:id="rId18" w:history="1">
        <w:r w:rsidRPr="006C12EF">
          <w:rPr>
            <w:rStyle w:val="Hyperlink"/>
            <w:rFonts w:eastAsia="Calibri"/>
            <w:b/>
            <w:bCs/>
            <w:sz w:val="36"/>
            <w:szCs w:val="36"/>
            <w:rtl/>
            <w:lang w:bidi="ar-EG"/>
          </w:rPr>
          <w:t>بما يلي:</w:t>
        </w:r>
      </w:hyperlink>
    </w:p>
    <w:p w:rsidR="00687885" w:rsidRPr="00D20ED6" w:rsidRDefault="00687885" w:rsidP="00687885">
      <w:pPr>
        <w:numPr>
          <w:ilvl w:val="0"/>
          <w:numId w:val="2"/>
        </w:numPr>
        <w:spacing w:after="160"/>
        <w:ind w:left="237" w:hanging="567"/>
        <w:contextualSpacing/>
        <w:jc w:val="lowKashida"/>
        <w:rPr>
          <w:rFonts w:eastAsia="Calibri"/>
          <w:b/>
          <w:bCs/>
          <w:color w:val="002060"/>
          <w:sz w:val="32"/>
          <w:rtl/>
          <w:lang w:bidi="ar-EG"/>
        </w:rPr>
      </w:pPr>
      <w:r w:rsidRPr="00D20ED6">
        <w:rPr>
          <w:rFonts w:eastAsia="Calibri"/>
          <w:b/>
          <w:bCs/>
          <w:color w:val="002060"/>
          <w:sz w:val="32"/>
          <w:rtl/>
          <w:lang w:bidi="ar-EG"/>
        </w:rPr>
        <w:t xml:space="preserve">التدريب الفعال </w:t>
      </w:r>
      <w:r w:rsidRPr="00D20ED6">
        <w:rPr>
          <w:rFonts w:eastAsia="Calibri" w:hint="cs"/>
          <w:b/>
          <w:bCs/>
          <w:color w:val="002060"/>
          <w:sz w:val="32"/>
          <w:rtl/>
          <w:lang w:bidi="ar-EG"/>
        </w:rPr>
        <w:t xml:space="preserve">هو </w:t>
      </w:r>
      <w:r>
        <w:rPr>
          <w:rFonts w:eastAsia="Calibri" w:hint="cs"/>
          <w:b/>
          <w:bCs/>
          <w:color w:val="002060"/>
          <w:sz w:val="32"/>
          <w:rtl/>
          <w:lang w:bidi="ar-EG"/>
        </w:rPr>
        <w:t>أن</w:t>
      </w:r>
      <w:r w:rsidRPr="00D20ED6">
        <w:rPr>
          <w:rFonts w:eastAsia="Calibri"/>
          <w:b/>
          <w:bCs/>
          <w:color w:val="002060"/>
          <w:sz w:val="32"/>
          <w:rtl/>
          <w:lang w:bidi="ar-EG"/>
        </w:rPr>
        <w:t xml:space="preserve"> يشارك فيه جميع المتدربين بطرح الآراء والافكار والمناقشة الهادفة.</w:t>
      </w:r>
      <w:r w:rsidRPr="00D20ED6">
        <w:rPr>
          <w:noProof/>
          <w:color w:val="002060"/>
          <w:rtl/>
          <w:lang w:val="ar-SA"/>
        </w:rPr>
        <w:t xml:space="preserve"> </w:t>
      </w:r>
    </w:p>
    <w:p w:rsidR="00687885" w:rsidRPr="00D20ED6" w:rsidRDefault="00687885" w:rsidP="00687885">
      <w:pPr>
        <w:numPr>
          <w:ilvl w:val="0"/>
          <w:numId w:val="2"/>
        </w:numPr>
        <w:spacing w:after="160"/>
        <w:ind w:left="237" w:hanging="567"/>
        <w:contextualSpacing/>
        <w:jc w:val="lowKashida"/>
        <w:rPr>
          <w:rFonts w:eastAsia="Calibri"/>
          <w:b/>
          <w:bCs/>
          <w:color w:val="002060"/>
          <w:sz w:val="32"/>
          <w:rtl/>
          <w:lang w:bidi="ar-EG"/>
        </w:rPr>
      </w:pPr>
      <w:r w:rsidRPr="00D20ED6">
        <w:rPr>
          <w:noProof/>
          <w:color w:val="002060"/>
          <w:rtl/>
        </w:rPr>
        <w:drawing>
          <wp:anchor distT="0" distB="0" distL="114300" distR="114300" simplePos="0" relativeHeight="252337152" behindDoc="1" locked="0" layoutInCell="1" allowOverlap="1" wp14:anchorId="74D9F307" wp14:editId="684D3F36">
            <wp:simplePos x="0" y="0"/>
            <wp:positionH relativeFrom="margin">
              <wp:posOffset>-349655</wp:posOffset>
            </wp:positionH>
            <wp:positionV relativeFrom="paragraph">
              <wp:posOffset>357073</wp:posOffset>
            </wp:positionV>
            <wp:extent cx="2712720" cy="2740025"/>
            <wp:effectExtent l="0" t="0" r="0" b="3175"/>
            <wp:wrapThrough wrapText="bothSides">
              <wp:wrapPolygon edited="0">
                <wp:start x="1669" y="0"/>
                <wp:lineTo x="1669" y="451"/>
                <wp:lineTo x="2427" y="2403"/>
                <wp:lineTo x="1062" y="4806"/>
                <wp:lineTo x="758" y="7208"/>
                <wp:lineTo x="1213" y="9611"/>
                <wp:lineTo x="1972" y="12014"/>
                <wp:lineTo x="0" y="14116"/>
                <wp:lineTo x="0" y="20574"/>
                <wp:lineTo x="1062" y="21475"/>
                <wp:lineTo x="2730" y="21475"/>
                <wp:lineTo x="11983" y="21475"/>
                <wp:lineTo x="19567" y="21475"/>
                <wp:lineTo x="20326" y="21325"/>
                <wp:lineTo x="19719" y="16819"/>
                <wp:lineTo x="21388" y="14417"/>
                <wp:lineTo x="21388" y="9461"/>
                <wp:lineTo x="20781" y="7058"/>
                <wp:lineTo x="18809" y="5406"/>
                <wp:lineTo x="17747" y="4655"/>
                <wp:lineTo x="8494" y="2403"/>
                <wp:lineTo x="7281" y="2403"/>
                <wp:lineTo x="3640" y="0"/>
                <wp:lineTo x="1669" y="0"/>
              </wp:wrapPolygon>
            </wp:wrapThrough>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pic:nvPicPr>
                  <pic:blipFill>
                    <a:blip r:embed="rId19" cstate="print">
                      <a:clrChange>
                        <a:clrFrom>
                          <a:srgbClr val="EFEFEF"/>
                        </a:clrFrom>
                        <a:clrTo>
                          <a:srgbClr val="EFEFEF">
                            <a:alpha val="0"/>
                          </a:srgbClr>
                        </a:clrTo>
                      </a:clrChange>
                      <a:extLst>
                        <a:ext uri="{28A0092B-C50C-407E-A947-70E740481C1C}">
                          <a14:useLocalDpi xmlns:a14="http://schemas.microsoft.com/office/drawing/2010/main" val="0"/>
                        </a:ext>
                      </a:extLst>
                    </a:blip>
                    <a:stretch>
                      <a:fillRect/>
                    </a:stretch>
                  </pic:blipFill>
                  <pic:spPr>
                    <a:xfrm>
                      <a:off x="0" y="0"/>
                      <a:ext cx="2712720" cy="2740025"/>
                    </a:xfrm>
                    <a:prstGeom prst="rect">
                      <a:avLst/>
                    </a:prstGeom>
                  </pic:spPr>
                </pic:pic>
              </a:graphicData>
            </a:graphic>
          </wp:anchor>
        </w:drawing>
      </w:r>
      <w:r w:rsidRPr="00D20ED6">
        <w:rPr>
          <w:rFonts w:eastAsia="Calibri"/>
          <w:b/>
          <w:bCs/>
          <w:color w:val="002060"/>
          <w:sz w:val="32"/>
          <w:rtl/>
          <w:lang w:bidi="ar-EG"/>
        </w:rPr>
        <w:t>العمل ضمن أفراد المجموعة في التمارين الجماعية.</w:t>
      </w:r>
    </w:p>
    <w:p w:rsidR="00687885" w:rsidRPr="00D20ED6" w:rsidRDefault="00687885" w:rsidP="00687885">
      <w:pPr>
        <w:numPr>
          <w:ilvl w:val="0"/>
          <w:numId w:val="2"/>
        </w:numPr>
        <w:spacing w:after="160"/>
        <w:ind w:left="237" w:hanging="567"/>
        <w:contextualSpacing/>
        <w:jc w:val="lowKashida"/>
        <w:rPr>
          <w:rFonts w:eastAsia="Calibri"/>
          <w:b/>
          <w:bCs/>
          <w:color w:val="002060"/>
          <w:sz w:val="32"/>
          <w:rtl/>
          <w:lang w:bidi="ar-EG"/>
        </w:rPr>
      </w:pPr>
      <w:r w:rsidRPr="00D20ED6">
        <w:rPr>
          <w:rFonts w:eastAsia="Calibri"/>
          <w:b/>
          <w:bCs/>
          <w:color w:val="002060"/>
          <w:sz w:val="32"/>
          <w:rtl/>
          <w:lang w:bidi="ar-EG"/>
        </w:rPr>
        <w:t xml:space="preserve">من حق أي </w:t>
      </w:r>
      <w:r w:rsidRPr="001E0B7E">
        <w:rPr>
          <w:rFonts w:eastAsia="Calibri"/>
          <w:b/>
          <w:bCs/>
          <w:color w:val="002060"/>
          <w:sz w:val="32"/>
          <w:rtl/>
          <w:lang w:bidi="ar-EG"/>
        </w:rPr>
        <w:t>متدرب</w:t>
      </w:r>
      <w:r w:rsidRPr="00D20ED6">
        <w:rPr>
          <w:rFonts w:eastAsia="Calibri"/>
          <w:b/>
          <w:bCs/>
          <w:color w:val="002060"/>
          <w:sz w:val="32"/>
          <w:rtl/>
          <w:lang w:bidi="ar-EG"/>
        </w:rPr>
        <w:t xml:space="preserve"> أن يساهم بطرح فكرته أو رأيه.</w:t>
      </w:r>
    </w:p>
    <w:p w:rsidR="00687885" w:rsidRPr="00D20ED6" w:rsidRDefault="00687885" w:rsidP="00687885">
      <w:pPr>
        <w:numPr>
          <w:ilvl w:val="0"/>
          <w:numId w:val="2"/>
        </w:numPr>
        <w:spacing w:after="160"/>
        <w:ind w:left="237" w:hanging="567"/>
        <w:contextualSpacing/>
        <w:jc w:val="lowKashida"/>
        <w:rPr>
          <w:rFonts w:eastAsia="Calibri"/>
          <w:b/>
          <w:bCs/>
          <w:color w:val="002060"/>
          <w:sz w:val="32"/>
          <w:rtl/>
          <w:lang w:bidi="ar-EG"/>
        </w:rPr>
      </w:pPr>
      <w:r w:rsidRPr="00D20ED6">
        <w:rPr>
          <w:rFonts w:eastAsia="Calibri"/>
          <w:b/>
          <w:bCs/>
          <w:color w:val="002060"/>
          <w:sz w:val="32"/>
          <w:rtl/>
          <w:lang w:bidi="ar-EG"/>
        </w:rPr>
        <w:t>لا تقاطع أحد عند عرض فكرته أو رأيه.</w:t>
      </w:r>
    </w:p>
    <w:p w:rsidR="00687885" w:rsidRPr="00D20ED6" w:rsidRDefault="00687885" w:rsidP="00687885">
      <w:pPr>
        <w:numPr>
          <w:ilvl w:val="0"/>
          <w:numId w:val="2"/>
        </w:numPr>
        <w:spacing w:after="160"/>
        <w:ind w:left="237" w:hanging="567"/>
        <w:contextualSpacing/>
        <w:jc w:val="lowKashida"/>
        <w:rPr>
          <w:rFonts w:eastAsia="Calibri"/>
          <w:b/>
          <w:bCs/>
          <w:color w:val="002060"/>
          <w:sz w:val="32"/>
          <w:rtl/>
          <w:lang w:bidi="ar-EG"/>
        </w:rPr>
      </w:pPr>
      <w:r w:rsidRPr="00D20ED6">
        <w:rPr>
          <w:rFonts w:eastAsia="Calibri"/>
          <w:b/>
          <w:bCs/>
          <w:color w:val="002060"/>
          <w:sz w:val="32"/>
          <w:rtl/>
          <w:lang w:bidi="ar-EG"/>
        </w:rPr>
        <w:t>لا تنقد أحداً أو تخطئ أحداً عندما يطرح فكرة معينة لأن أنماط التفكير تختلف من شخص لأخر.</w:t>
      </w:r>
    </w:p>
    <w:p w:rsidR="00687885" w:rsidRPr="00D20ED6" w:rsidRDefault="00687885" w:rsidP="00687885">
      <w:pPr>
        <w:numPr>
          <w:ilvl w:val="0"/>
          <w:numId w:val="2"/>
        </w:numPr>
        <w:spacing w:after="160"/>
        <w:ind w:left="237" w:hanging="567"/>
        <w:contextualSpacing/>
        <w:jc w:val="lowKashida"/>
        <w:rPr>
          <w:rFonts w:eastAsia="Calibri"/>
          <w:b/>
          <w:bCs/>
          <w:color w:val="002060"/>
          <w:sz w:val="32"/>
          <w:rtl/>
          <w:lang w:bidi="ar-EG"/>
        </w:rPr>
      </w:pPr>
      <w:r w:rsidRPr="00D20ED6">
        <w:rPr>
          <w:rFonts w:eastAsia="Calibri"/>
          <w:b/>
          <w:bCs/>
          <w:color w:val="002060"/>
          <w:sz w:val="32"/>
          <w:rtl/>
          <w:lang w:bidi="ar-EG"/>
        </w:rPr>
        <w:t>الحضور في الوقت المحدد للبرنامج من عوامل نجاحه.</w:t>
      </w:r>
    </w:p>
    <w:p w:rsidR="00687885" w:rsidRPr="00D20ED6" w:rsidRDefault="00687885" w:rsidP="00687885">
      <w:pPr>
        <w:numPr>
          <w:ilvl w:val="0"/>
          <w:numId w:val="2"/>
        </w:numPr>
        <w:spacing w:after="160"/>
        <w:ind w:left="237" w:hanging="567"/>
        <w:contextualSpacing/>
        <w:jc w:val="left"/>
        <w:rPr>
          <w:rFonts w:eastAsia="Calibri"/>
          <w:b/>
          <w:bCs/>
          <w:color w:val="002060"/>
          <w:sz w:val="32"/>
          <w:rtl/>
          <w:lang w:bidi="ar-EG"/>
        </w:rPr>
      </w:pPr>
      <w:r w:rsidRPr="00D20ED6">
        <w:rPr>
          <w:rFonts w:eastAsia="Calibri"/>
          <w:b/>
          <w:bCs/>
          <w:color w:val="002060"/>
          <w:sz w:val="32"/>
          <w:rtl/>
          <w:lang w:bidi="ar-EG"/>
        </w:rPr>
        <w:t>التركيز على التدريب وتجنب معوقات التركيز كالجوال وغيره.</w:t>
      </w:r>
      <w:r w:rsidRPr="00D20ED6">
        <w:rPr>
          <w:noProof/>
          <w:color w:val="002060"/>
          <w:rtl/>
          <w:lang w:val="ar-SA"/>
        </w:rPr>
        <w:t xml:space="preserve"> </w:t>
      </w:r>
    </w:p>
    <w:p w:rsidR="00687885" w:rsidRPr="00D20ED6" w:rsidRDefault="00687885" w:rsidP="00687885">
      <w:pPr>
        <w:numPr>
          <w:ilvl w:val="0"/>
          <w:numId w:val="2"/>
        </w:numPr>
        <w:spacing w:after="160"/>
        <w:ind w:left="237"/>
        <w:contextualSpacing/>
        <w:jc w:val="lowKashida"/>
        <w:rPr>
          <w:rFonts w:eastAsia="Calibri"/>
          <w:b/>
          <w:bCs/>
          <w:color w:val="002060"/>
          <w:sz w:val="32"/>
          <w:rtl/>
          <w:lang w:bidi="ar-EG"/>
        </w:rPr>
      </w:pPr>
      <w:r w:rsidRPr="00D20ED6">
        <w:rPr>
          <w:rFonts w:eastAsia="Calibri"/>
          <w:b/>
          <w:bCs/>
          <w:color w:val="002060"/>
          <w:sz w:val="32"/>
          <w:rtl/>
          <w:lang w:bidi="ar-EG"/>
        </w:rPr>
        <w:t>إذا أردت الرد على مكالمة ضرورية أو اتصال نأمل منك القيام به خارج القاعة.</w:t>
      </w:r>
    </w:p>
    <w:bookmarkEnd w:id="1"/>
    <w:p w:rsidR="00B4310C" w:rsidRDefault="00B4310C" w:rsidP="00B4310C">
      <w:pPr>
        <w:bidi w:val="0"/>
        <w:spacing w:after="160" w:line="259" w:lineRule="auto"/>
        <w:jc w:val="right"/>
        <w:rPr>
          <w:rtl/>
        </w:rPr>
        <w:sectPr w:rsidR="00B4310C" w:rsidSect="00DD7CD6">
          <w:headerReference w:type="even" r:id="rId20"/>
          <w:headerReference w:type="default" r:id="rId21"/>
          <w:footerReference w:type="default" r:id="rId22"/>
          <w:footerReference w:type="first" r:id="rId23"/>
          <w:pgSz w:w="11906" w:h="16838" w:code="9"/>
          <w:pgMar w:top="1440" w:right="1440" w:bottom="1440" w:left="1440" w:header="720" w:footer="235" w:gutter="0"/>
          <w:pgNumType w:start="0"/>
          <w:cols w:space="720"/>
          <w:titlePg/>
          <w:docGrid w:linePitch="381"/>
        </w:sectPr>
      </w:pPr>
      <w:r>
        <w:rPr>
          <w:rtl/>
        </w:rPr>
        <w:br w:type="page"/>
      </w:r>
    </w:p>
    <w:p w:rsidR="000D0CA1" w:rsidRPr="00423539" w:rsidRDefault="000D0CA1" w:rsidP="000D0CA1">
      <w:pPr>
        <w:spacing w:line="240" w:lineRule="auto"/>
        <w:jc w:val="center"/>
        <w:rPr>
          <w:rFonts w:cs="PT Bold Heading"/>
          <w:sz w:val="52"/>
          <w:szCs w:val="56"/>
          <w:rtl/>
        </w:rPr>
      </w:pPr>
      <w:r>
        <w:rPr>
          <w:rFonts w:cs="PT Bold Heading"/>
          <w:noProof/>
          <w:sz w:val="52"/>
          <w:szCs w:val="56"/>
          <w:rtl/>
        </w:rPr>
        <w:lastRenderedPageBreak/>
        <mc:AlternateContent>
          <mc:Choice Requires="wps">
            <w:drawing>
              <wp:anchor distT="0" distB="0" distL="114300" distR="114300" simplePos="0" relativeHeight="252260352" behindDoc="0" locked="0" layoutInCell="1" allowOverlap="1" wp14:anchorId="2072D79C" wp14:editId="70C62F25">
                <wp:simplePos x="0" y="0"/>
                <wp:positionH relativeFrom="margin">
                  <wp:posOffset>3714750</wp:posOffset>
                </wp:positionH>
                <wp:positionV relativeFrom="paragraph">
                  <wp:posOffset>-837887</wp:posOffset>
                </wp:positionV>
                <wp:extent cx="3119120" cy="558800"/>
                <wp:effectExtent l="0" t="0" r="0" b="0"/>
                <wp:wrapNone/>
                <wp:docPr id="985" name="Text Box 985"/>
                <wp:cNvGraphicFramePr/>
                <a:graphic xmlns:a="http://schemas.openxmlformats.org/drawingml/2006/main">
                  <a:graphicData uri="http://schemas.microsoft.com/office/word/2010/wordprocessingShape">
                    <wps:wsp>
                      <wps:cNvSpPr txBox="1"/>
                      <wps:spPr>
                        <a:xfrm>
                          <a:off x="0" y="0"/>
                          <a:ext cx="3119120" cy="558800"/>
                        </a:xfrm>
                        <a:prstGeom prst="rect">
                          <a:avLst/>
                        </a:prstGeom>
                        <a:noFill/>
                        <a:ln w="6350">
                          <a:noFill/>
                        </a:ln>
                      </wps:spPr>
                      <wps:txbx>
                        <w:txbxContent>
                          <w:p w:rsidR="00693FEF" w:rsidRPr="00A651BF" w:rsidRDefault="00693FEF" w:rsidP="000D0CA1">
                            <w:pPr>
                              <w:spacing w:line="240" w:lineRule="auto"/>
                              <w:jc w:val="center"/>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pPr>
                            <w:r w:rsidRPr="00A651BF">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الأول</w:t>
                            </w:r>
                          </w:p>
                          <w:p w:rsidR="00693FEF" w:rsidRPr="00A651BF" w:rsidRDefault="00693FEF" w:rsidP="000D0CA1">
                            <w:pPr>
                              <w:rPr>
                                <w:rFonts w:asciiTheme="majorBidi" w:hAnsiTheme="majorBidi" w:cstheme="majorBidi"/>
                                <w:b/>
                                <w:bCs/>
                                <w:color w:val="FFFFFF" w:themeColor="background1"/>
                                <w:lang w:bidi="ar-SY"/>
                                <w14:shadow w14:blurRad="50800" w14:dist="38100" w14:dir="0" w14:sx="100000" w14:sy="100000" w14:kx="0" w14:ky="0" w14:algn="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85" o:spid="_x0000_s1030" type="#_x0000_t202" style="position:absolute;left:0;text-align:left;margin-left:292.5pt;margin-top:-66pt;width:245.6pt;height:44pt;z-index:252260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" filled="f" stroked="f" strokeweight=".5pt">
                <v:textbox>
                  <w:txbxContent>
                    <w:p w:rsidR="00693FEF" w:rsidRPr="00A651BF" w:rsidRDefault="00693FEF" w:rsidP="000D0CA1">
                      <w:pPr>
                        <w:spacing w:line="240" w:lineRule="auto"/>
                        <w:jc w:val="center"/>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pPr>
                      <w:r w:rsidRPr="00A651BF">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الأول</w:t>
                      </w:r>
                    </w:p>
                    <w:p w:rsidR="00693FEF" w:rsidRPr="00A651BF" w:rsidRDefault="00693FEF" w:rsidP="000D0CA1">
                      <w:pPr>
                        <w:rPr>
                          <w:rFonts w:asciiTheme="majorBidi" w:hAnsiTheme="majorBidi" w:cstheme="majorBidi"/>
                          <w:b/>
                          <w:bCs/>
                          <w:color w:val="FFFFFF" w:themeColor="background1"/>
                          <w:lang w:bidi="ar-SY"/>
                          <w14:shadow w14:blurRad="50800" w14:dist="38100" w14:dir="0" w14:sx="100000" w14:sy="100000" w14:kx="0" w14:ky="0" w14:algn="l">
                            <w14:srgbClr w14:val="000000">
                              <w14:alpha w14:val="60000"/>
                            </w14:srgbClr>
                          </w14:shadow>
                        </w:rPr>
                      </w:pPr>
                    </w:p>
                  </w:txbxContent>
                </v:textbox>
                <w10:wrap anchorx="margin"/>
              </v:shape>
            </w:pict>
          </mc:Fallback>
        </mc:AlternateContent>
      </w:r>
    </w:p>
    <w:p w:rsidR="000D0CA1" w:rsidRDefault="000D0CA1" w:rsidP="000D0CA1">
      <w:pPr>
        <w:spacing w:line="240" w:lineRule="auto"/>
        <w:jc w:val="center"/>
        <w:rPr>
          <w:rFonts w:cs="PT Bold Heading"/>
          <w:sz w:val="52"/>
          <w:szCs w:val="56"/>
          <w:rtl/>
          <w:lang w:bidi="ar-SY"/>
        </w:rPr>
      </w:pPr>
      <w:r>
        <w:rPr>
          <w:rFonts w:cs="PT Bold Heading" w:hint="cs"/>
          <w:sz w:val="52"/>
          <w:szCs w:val="56"/>
          <w:rtl/>
          <w:lang w:bidi="ar-SY"/>
        </w:rPr>
        <w:t>الجلسة الأولى</w:t>
      </w:r>
    </w:p>
    <w:p w:rsidR="000D0CA1" w:rsidRPr="0032182E" w:rsidRDefault="000D0CA1" w:rsidP="000D0CA1">
      <w:pPr>
        <w:spacing w:line="240" w:lineRule="auto"/>
        <w:jc w:val="center"/>
        <w:rPr>
          <w:rFonts w:cs="Monotype Koufi"/>
          <w:sz w:val="52"/>
          <w:szCs w:val="56"/>
          <w:rtl/>
          <w:lang w:bidi="ar-SY"/>
        </w:rPr>
      </w:pPr>
      <w:r>
        <w:rPr>
          <w:rFonts w:cs="Monotype Koufi" w:hint="cs"/>
          <w:sz w:val="52"/>
          <w:szCs w:val="56"/>
          <w:rtl/>
          <w:lang w:bidi="ar-SY"/>
        </w:rPr>
        <w:t>الإدارة</w:t>
      </w:r>
    </w:p>
    <w:p w:rsidR="000D0CA1" w:rsidRPr="00F2280D" w:rsidRDefault="00693FEF" w:rsidP="000D0CA1">
      <w:pPr>
        <w:spacing w:after="160" w:line="259" w:lineRule="auto"/>
        <w:jc w:val="left"/>
        <w:rPr>
          <w:rFonts w:cs="Monotype Koufi"/>
          <w:sz w:val="44"/>
          <w:szCs w:val="48"/>
          <w:rtl/>
        </w:rPr>
      </w:pPr>
      <w:hyperlink r:id="rId24" w:history="1">
        <w:r w:rsidR="000D0CA1" w:rsidRPr="00693FEF">
          <w:rPr>
            <w:rStyle w:val="Hyperlink"/>
            <w:rFonts w:cs="Monotype Koufi" w:hint="cs"/>
            <w:sz w:val="44"/>
            <w:szCs w:val="48"/>
            <w:rtl/>
          </w:rPr>
          <w:t>محاور الجلسة:</w:t>
        </w:r>
      </w:hyperlink>
    </w:p>
    <w:p w:rsidR="000D0CA1" w:rsidRPr="00950C20" w:rsidRDefault="000D0CA1">
      <w:pPr>
        <w:pStyle w:val="ListParagraph"/>
        <w:numPr>
          <w:ilvl w:val="0"/>
          <w:numId w:val="4"/>
        </w:numPr>
        <w:rPr>
          <w:rFonts w:ascii="Adobe Arabic" w:hAnsi="Adobe Arabic" w:cs="Adobe Arabic"/>
          <w:color w:val="002060"/>
          <w:sz w:val="36"/>
          <w:szCs w:val="36"/>
          <w:rtl/>
        </w:rPr>
      </w:pPr>
      <w:r w:rsidRPr="00950C20">
        <w:rPr>
          <w:rFonts w:ascii="Adobe Arabic" w:hAnsi="Adobe Arabic" w:cs="Adobe Arabic"/>
          <w:b/>
          <w:bCs/>
          <w:color w:val="002060"/>
          <w:sz w:val="36"/>
          <w:szCs w:val="36"/>
          <w:rtl/>
        </w:rPr>
        <w:t>مفهوم الإدارة ومبادئها</w:t>
      </w:r>
      <w:r>
        <w:rPr>
          <w:rFonts w:ascii="Adobe Arabic" w:hAnsi="Adobe Arabic" w:cs="Adobe Arabic" w:hint="cs"/>
          <w:b/>
          <w:bCs/>
          <w:color w:val="002060"/>
          <w:sz w:val="36"/>
          <w:szCs w:val="36"/>
          <w:rtl/>
        </w:rPr>
        <w:t>.</w:t>
      </w:r>
    </w:p>
    <w:p w:rsidR="000D0CA1" w:rsidRPr="00950C20" w:rsidRDefault="000D0CA1">
      <w:pPr>
        <w:pStyle w:val="ListParagraph"/>
        <w:numPr>
          <w:ilvl w:val="0"/>
          <w:numId w:val="4"/>
        </w:numPr>
        <w:rPr>
          <w:rFonts w:ascii="Adobe Arabic" w:hAnsi="Adobe Arabic" w:cs="Adobe Arabic"/>
          <w:color w:val="002060"/>
          <w:sz w:val="36"/>
          <w:szCs w:val="36"/>
          <w:rtl/>
        </w:rPr>
      </w:pPr>
      <w:r w:rsidRPr="00950C20">
        <w:rPr>
          <w:rFonts w:ascii="Adobe Arabic" w:hAnsi="Adobe Arabic" w:cs="Adobe Arabic"/>
          <w:b/>
          <w:bCs/>
          <w:color w:val="002060"/>
          <w:sz w:val="36"/>
          <w:szCs w:val="36"/>
          <w:rtl/>
        </w:rPr>
        <w:t>عناصر العملية الإدارية</w:t>
      </w:r>
      <w:r>
        <w:rPr>
          <w:rFonts w:ascii="Adobe Arabic" w:hAnsi="Adobe Arabic" w:cs="Adobe Arabic" w:hint="cs"/>
          <w:color w:val="002060"/>
          <w:sz w:val="36"/>
          <w:szCs w:val="36"/>
          <w:rtl/>
        </w:rPr>
        <w:t>.</w:t>
      </w:r>
    </w:p>
    <w:p w:rsidR="000D0CA1" w:rsidRPr="00950C20" w:rsidRDefault="000D0CA1">
      <w:pPr>
        <w:pStyle w:val="ListParagraph"/>
        <w:numPr>
          <w:ilvl w:val="0"/>
          <w:numId w:val="4"/>
        </w:numPr>
        <w:rPr>
          <w:rFonts w:ascii="Adobe Arabic" w:hAnsi="Adobe Arabic" w:cs="Adobe Arabic"/>
          <w:color w:val="002060"/>
          <w:sz w:val="36"/>
          <w:szCs w:val="36"/>
          <w:rtl/>
        </w:rPr>
      </w:pPr>
      <w:r w:rsidRPr="00950C20">
        <w:rPr>
          <w:rFonts w:ascii="Adobe Arabic" w:hAnsi="Adobe Arabic" w:cs="Adobe Arabic"/>
          <w:b/>
          <w:bCs/>
          <w:color w:val="002060"/>
          <w:sz w:val="36"/>
          <w:szCs w:val="36"/>
          <w:rtl/>
        </w:rPr>
        <w:t>طبيعة عمل المدير</w:t>
      </w:r>
      <w:r>
        <w:rPr>
          <w:rFonts w:ascii="Adobe Arabic" w:hAnsi="Adobe Arabic" w:cs="Adobe Arabic" w:hint="cs"/>
          <w:color w:val="002060"/>
          <w:sz w:val="36"/>
          <w:szCs w:val="36"/>
          <w:rtl/>
        </w:rPr>
        <w:t>.</w:t>
      </w:r>
    </w:p>
    <w:p w:rsidR="000D0CA1" w:rsidRPr="00950C20" w:rsidRDefault="000D0CA1">
      <w:pPr>
        <w:pStyle w:val="ListParagraph"/>
        <w:numPr>
          <w:ilvl w:val="0"/>
          <w:numId w:val="4"/>
        </w:numPr>
        <w:rPr>
          <w:rFonts w:ascii="Adobe Arabic" w:hAnsi="Adobe Arabic" w:cs="Adobe Arabic"/>
          <w:color w:val="002060"/>
          <w:sz w:val="36"/>
          <w:szCs w:val="36"/>
          <w:rtl/>
        </w:rPr>
      </w:pPr>
      <w:r w:rsidRPr="00950C20">
        <w:rPr>
          <w:rFonts w:ascii="Adobe Arabic" w:hAnsi="Adobe Arabic" w:cs="Adobe Arabic"/>
          <w:b/>
          <w:bCs/>
          <w:color w:val="002060"/>
          <w:sz w:val="36"/>
          <w:szCs w:val="36"/>
          <w:rtl/>
        </w:rPr>
        <w:t>القيادة ونظرياتها</w:t>
      </w:r>
      <w:r>
        <w:rPr>
          <w:rFonts w:ascii="Adobe Arabic" w:hAnsi="Adobe Arabic" w:cs="Adobe Arabic" w:hint="cs"/>
          <w:color w:val="002060"/>
          <w:sz w:val="36"/>
          <w:szCs w:val="36"/>
          <w:rtl/>
        </w:rPr>
        <w:t>.</w:t>
      </w:r>
    </w:p>
    <w:p w:rsidR="000D0CA1" w:rsidRPr="00950C20" w:rsidRDefault="000D0CA1">
      <w:pPr>
        <w:pStyle w:val="ListParagraph"/>
        <w:numPr>
          <w:ilvl w:val="0"/>
          <w:numId w:val="4"/>
        </w:numPr>
        <w:rPr>
          <w:rFonts w:ascii="Adobe Arabic" w:hAnsi="Adobe Arabic" w:cs="Adobe Arabic"/>
          <w:b/>
          <w:bCs/>
          <w:color w:val="002060"/>
          <w:sz w:val="36"/>
          <w:szCs w:val="36"/>
          <w:rtl/>
        </w:rPr>
      </w:pPr>
      <w:r w:rsidRPr="00950C20">
        <w:rPr>
          <w:rFonts w:ascii="Adobe Arabic" w:hAnsi="Adobe Arabic" w:cs="Adobe Arabic"/>
          <w:b/>
          <w:bCs/>
          <w:color w:val="002060"/>
          <w:sz w:val="36"/>
          <w:szCs w:val="36"/>
          <w:rtl/>
        </w:rPr>
        <w:t>نظرية الشبكة الادارية في القيادة</w:t>
      </w:r>
      <w:r>
        <w:rPr>
          <w:rFonts w:ascii="Adobe Arabic" w:hAnsi="Adobe Arabic" w:cs="Adobe Arabic" w:hint="cs"/>
          <w:b/>
          <w:bCs/>
          <w:color w:val="002060"/>
          <w:sz w:val="36"/>
          <w:szCs w:val="36"/>
          <w:rtl/>
        </w:rPr>
        <w:t>.</w:t>
      </w:r>
    </w:p>
    <w:p w:rsidR="000D0CA1" w:rsidRPr="00F2280D" w:rsidRDefault="00693FEF" w:rsidP="000D0CA1">
      <w:pPr>
        <w:spacing w:after="160" w:line="259" w:lineRule="auto"/>
        <w:jc w:val="left"/>
        <w:rPr>
          <w:rFonts w:cs="Monotype Koufi"/>
          <w:sz w:val="44"/>
          <w:szCs w:val="48"/>
          <w:rtl/>
        </w:rPr>
      </w:pPr>
      <w:hyperlink r:id="rId25" w:history="1">
        <w:r w:rsidR="000D0CA1" w:rsidRPr="00693FEF">
          <w:rPr>
            <w:rStyle w:val="Hyperlink"/>
            <w:rFonts w:cs="Monotype Koufi" w:hint="cs"/>
            <w:sz w:val="44"/>
            <w:szCs w:val="48"/>
            <w:rtl/>
          </w:rPr>
          <w:t>أهداف الجلسة:</w:t>
        </w:r>
      </w:hyperlink>
    </w:p>
    <w:p w:rsidR="000D0CA1" w:rsidRPr="00950C20" w:rsidRDefault="000D0CA1">
      <w:pPr>
        <w:pStyle w:val="ListParagraph"/>
        <w:numPr>
          <w:ilvl w:val="0"/>
          <w:numId w:val="5"/>
        </w:numPr>
        <w:rPr>
          <w:rFonts w:ascii="Adobe Arabic" w:hAnsi="Adobe Arabic" w:cs="Adobe Arabic"/>
          <w:color w:val="002060"/>
          <w:sz w:val="36"/>
          <w:szCs w:val="36"/>
          <w:rtl/>
        </w:rPr>
      </w:pPr>
      <w:r w:rsidRPr="00950C20">
        <w:rPr>
          <w:rFonts w:ascii="Adobe Arabic" w:hAnsi="Adobe Arabic" w:cs="Adobe Arabic"/>
          <w:b/>
          <w:bCs/>
          <w:color w:val="002060"/>
          <w:sz w:val="36"/>
          <w:szCs w:val="36"/>
          <w:rtl/>
        </w:rPr>
        <w:t>شرح مفهوم الإدارة ومبادئها</w:t>
      </w:r>
      <w:r>
        <w:rPr>
          <w:rFonts w:ascii="Adobe Arabic" w:hAnsi="Adobe Arabic" w:cs="Adobe Arabic" w:hint="cs"/>
          <w:color w:val="002060"/>
          <w:sz w:val="36"/>
          <w:szCs w:val="36"/>
          <w:rtl/>
        </w:rPr>
        <w:t>.</w:t>
      </w:r>
    </w:p>
    <w:p w:rsidR="000D0CA1" w:rsidRPr="00950C20" w:rsidRDefault="000D0CA1">
      <w:pPr>
        <w:pStyle w:val="ListParagraph"/>
        <w:numPr>
          <w:ilvl w:val="0"/>
          <w:numId w:val="5"/>
        </w:numPr>
        <w:rPr>
          <w:rFonts w:ascii="Adobe Arabic" w:hAnsi="Adobe Arabic" w:cs="Adobe Arabic"/>
          <w:color w:val="002060"/>
          <w:sz w:val="36"/>
          <w:szCs w:val="36"/>
          <w:rtl/>
        </w:rPr>
      </w:pPr>
      <w:r w:rsidRPr="00950C20">
        <w:rPr>
          <w:rFonts w:ascii="Adobe Arabic" w:hAnsi="Adobe Arabic" w:cs="Adobe Arabic"/>
          <w:b/>
          <w:bCs/>
          <w:color w:val="002060"/>
          <w:sz w:val="36"/>
          <w:szCs w:val="36"/>
          <w:rtl/>
        </w:rPr>
        <w:t>فهم عناصر العملية الإدارية</w:t>
      </w:r>
      <w:r>
        <w:rPr>
          <w:rFonts w:ascii="Adobe Arabic" w:hAnsi="Adobe Arabic" w:cs="Adobe Arabic" w:hint="cs"/>
          <w:b/>
          <w:bCs/>
          <w:color w:val="002060"/>
          <w:sz w:val="36"/>
          <w:szCs w:val="36"/>
          <w:rtl/>
        </w:rPr>
        <w:t>.</w:t>
      </w:r>
    </w:p>
    <w:p w:rsidR="000D0CA1" w:rsidRPr="00950C20" w:rsidRDefault="000D0CA1">
      <w:pPr>
        <w:pStyle w:val="ListParagraph"/>
        <w:numPr>
          <w:ilvl w:val="0"/>
          <w:numId w:val="5"/>
        </w:numPr>
        <w:rPr>
          <w:rFonts w:ascii="Adobe Arabic" w:hAnsi="Adobe Arabic" w:cs="Adobe Arabic"/>
          <w:color w:val="002060"/>
          <w:sz w:val="36"/>
          <w:szCs w:val="36"/>
          <w:rtl/>
        </w:rPr>
      </w:pPr>
      <w:r w:rsidRPr="00950C20">
        <w:rPr>
          <w:rFonts w:ascii="Adobe Arabic" w:hAnsi="Adobe Arabic" w:cs="Adobe Arabic"/>
          <w:b/>
          <w:bCs/>
          <w:color w:val="002060"/>
          <w:sz w:val="36"/>
          <w:szCs w:val="36"/>
          <w:rtl/>
        </w:rPr>
        <w:t>إدراك طبيعة عمل المدير</w:t>
      </w:r>
      <w:r>
        <w:rPr>
          <w:rFonts w:ascii="Adobe Arabic" w:hAnsi="Adobe Arabic" w:cs="Adobe Arabic" w:hint="cs"/>
          <w:color w:val="002060"/>
          <w:sz w:val="36"/>
          <w:szCs w:val="36"/>
          <w:rtl/>
        </w:rPr>
        <w:t>.</w:t>
      </w:r>
    </w:p>
    <w:p w:rsidR="000D0CA1" w:rsidRPr="00950C20" w:rsidRDefault="000D0CA1">
      <w:pPr>
        <w:pStyle w:val="ListParagraph"/>
        <w:numPr>
          <w:ilvl w:val="0"/>
          <w:numId w:val="5"/>
        </w:numPr>
        <w:rPr>
          <w:rFonts w:ascii="Adobe Arabic" w:hAnsi="Adobe Arabic" w:cs="Adobe Arabic"/>
          <w:color w:val="002060"/>
          <w:sz w:val="36"/>
          <w:szCs w:val="36"/>
          <w:rtl/>
        </w:rPr>
      </w:pPr>
      <w:r w:rsidRPr="00950C20">
        <w:rPr>
          <w:rFonts w:ascii="Adobe Arabic" w:hAnsi="Adobe Arabic" w:cs="Adobe Arabic"/>
          <w:b/>
          <w:bCs/>
          <w:color w:val="002060"/>
          <w:sz w:val="36"/>
          <w:szCs w:val="36"/>
          <w:rtl/>
        </w:rPr>
        <w:t>فهم القيادة ونظرياتها</w:t>
      </w:r>
      <w:r>
        <w:rPr>
          <w:rFonts w:ascii="Adobe Arabic" w:hAnsi="Adobe Arabic" w:cs="Adobe Arabic" w:hint="cs"/>
          <w:color w:val="002060"/>
          <w:sz w:val="36"/>
          <w:szCs w:val="36"/>
          <w:rtl/>
        </w:rPr>
        <w:t>.</w:t>
      </w:r>
    </w:p>
    <w:p w:rsidR="000D0CA1" w:rsidRPr="00950C20" w:rsidRDefault="000D0CA1">
      <w:pPr>
        <w:pStyle w:val="ListParagraph"/>
        <w:numPr>
          <w:ilvl w:val="0"/>
          <w:numId w:val="5"/>
        </w:numPr>
        <w:rPr>
          <w:rFonts w:ascii="Adobe Arabic" w:hAnsi="Adobe Arabic" w:cs="Adobe Arabic"/>
          <w:b/>
          <w:bCs/>
          <w:color w:val="002060"/>
          <w:sz w:val="36"/>
          <w:szCs w:val="36"/>
          <w:rtl/>
        </w:rPr>
      </w:pPr>
      <w:r>
        <w:rPr>
          <w:rFonts w:ascii="Adobe Arabic" w:hAnsi="Adobe Arabic" w:cs="Adobe Arabic"/>
          <w:b/>
          <w:bCs/>
          <w:color w:val="002060"/>
          <w:sz w:val="36"/>
          <w:szCs w:val="36"/>
          <w:rtl/>
        </w:rPr>
        <w:t>ال</w:t>
      </w:r>
      <w:r>
        <w:rPr>
          <w:rFonts w:ascii="Adobe Arabic" w:hAnsi="Adobe Arabic" w:cs="Adobe Arabic" w:hint="cs"/>
          <w:b/>
          <w:bCs/>
          <w:color w:val="002060"/>
          <w:sz w:val="36"/>
          <w:szCs w:val="36"/>
          <w:rtl/>
        </w:rPr>
        <w:t>ا</w:t>
      </w:r>
      <w:r w:rsidRPr="00950C20">
        <w:rPr>
          <w:rFonts w:ascii="Adobe Arabic" w:hAnsi="Adobe Arabic" w:cs="Adobe Arabic"/>
          <w:b/>
          <w:bCs/>
          <w:color w:val="002060"/>
          <w:sz w:val="36"/>
          <w:szCs w:val="36"/>
          <w:rtl/>
        </w:rPr>
        <w:t xml:space="preserve">طلاع على </w:t>
      </w:r>
      <w:r>
        <w:rPr>
          <w:rFonts w:ascii="Adobe Arabic" w:hAnsi="Adobe Arabic" w:cs="Adobe Arabic"/>
          <w:b/>
          <w:bCs/>
          <w:color w:val="002060"/>
          <w:sz w:val="36"/>
          <w:szCs w:val="36"/>
          <w:rtl/>
        </w:rPr>
        <w:t>نظرية الشبكة ال</w:t>
      </w:r>
      <w:r>
        <w:rPr>
          <w:rFonts w:ascii="Adobe Arabic" w:hAnsi="Adobe Arabic" w:cs="Adobe Arabic" w:hint="cs"/>
          <w:b/>
          <w:bCs/>
          <w:color w:val="002060"/>
          <w:sz w:val="36"/>
          <w:szCs w:val="36"/>
          <w:rtl/>
        </w:rPr>
        <w:t>إ</w:t>
      </w:r>
      <w:r w:rsidRPr="00950C20">
        <w:rPr>
          <w:rFonts w:ascii="Adobe Arabic" w:hAnsi="Adobe Arabic" w:cs="Adobe Arabic"/>
          <w:b/>
          <w:bCs/>
          <w:color w:val="002060"/>
          <w:sz w:val="36"/>
          <w:szCs w:val="36"/>
          <w:rtl/>
        </w:rPr>
        <w:t>دارية في القيادة</w:t>
      </w:r>
      <w:r>
        <w:rPr>
          <w:rFonts w:ascii="Adobe Arabic" w:hAnsi="Adobe Arabic" w:cs="Adobe Arabic" w:hint="cs"/>
          <w:b/>
          <w:bCs/>
          <w:color w:val="002060"/>
          <w:sz w:val="36"/>
          <w:szCs w:val="36"/>
          <w:rtl/>
        </w:rPr>
        <w:t>.</w:t>
      </w:r>
    </w:p>
    <w:p w:rsidR="000D0CA1" w:rsidRPr="00950C20" w:rsidRDefault="000D0CA1">
      <w:pPr>
        <w:pStyle w:val="ListParagraph"/>
        <w:numPr>
          <w:ilvl w:val="0"/>
          <w:numId w:val="5"/>
        </w:numPr>
        <w:rPr>
          <w:rFonts w:ascii="Adobe Arabic" w:hAnsi="Adobe Arabic" w:cs="Adobe Arabic"/>
          <w:b/>
          <w:bCs/>
          <w:color w:val="002060"/>
          <w:sz w:val="36"/>
          <w:szCs w:val="36"/>
          <w:rtl/>
        </w:rPr>
      </w:pPr>
      <w:r w:rsidRPr="00950C20">
        <w:rPr>
          <w:rFonts w:ascii="Adobe Arabic" w:hAnsi="Adobe Arabic" w:cs="Adobe Arabic"/>
          <w:b/>
          <w:bCs/>
          <w:color w:val="002060"/>
          <w:sz w:val="36"/>
          <w:szCs w:val="36"/>
          <w:rtl/>
        </w:rPr>
        <w:t>مفهوم الإدارة ومبادئها</w:t>
      </w:r>
      <w:r>
        <w:rPr>
          <w:rFonts w:ascii="Adobe Arabic" w:hAnsi="Adobe Arabic" w:cs="Adobe Arabic" w:hint="cs"/>
          <w:b/>
          <w:bCs/>
          <w:color w:val="002060"/>
          <w:sz w:val="36"/>
          <w:szCs w:val="36"/>
          <w:rtl/>
        </w:rPr>
        <w:t>.</w:t>
      </w:r>
    </w:p>
    <w:p w:rsidR="000D0CA1" w:rsidRPr="001C11A3" w:rsidRDefault="000D0CA1" w:rsidP="000D0CA1">
      <w:pPr>
        <w:pStyle w:val="ListParagraph"/>
        <w:spacing w:line="360" w:lineRule="auto"/>
        <w:rPr>
          <w:rFonts w:ascii="Adobe Arabic" w:hAnsi="Adobe Arabic" w:cs="Adobe Arabic"/>
          <w:b/>
          <w:bCs/>
          <w:color w:val="002060"/>
          <w:sz w:val="48"/>
          <w:szCs w:val="36"/>
          <w:rtl/>
        </w:rPr>
      </w:pPr>
    </w:p>
    <w:p w:rsidR="00E52299" w:rsidRDefault="00E52299" w:rsidP="00E52299">
      <w:pPr>
        <w:bidi w:val="0"/>
        <w:spacing w:after="160" w:line="259" w:lineRule="auto"/>
        <w:jc w:val="left"/>
        <w:rPr>
          <w:rFonts w:cs="PT Bold Heading"/>
          <w:sz w:val="52"/>
          <w:szCs w:val="56"/>
          <w:rtl/>
        </w:rPr>
      </w:pPr>
      <w:r>
        <w:rPr>
          <w:rFonts w:cs="PT Bold Heading"/>
          <w:sz w:val="52"/>
          <w:szCs w:val="56"/>
          <w:rtl/>
        </w:rPr>
        <w:br w:type="page"/>
      </w:r>
    </w:p>
    <w:p w:rsidR="00E52299" w:rsidRDefault="00E52299" w:rsidP="00E52299">
      <w:pPr>
        <w:bidi w:val="0"/>
        <w:jc w:val="center"/>
        <w:rPr>
          <w:rtl/>
        </w:rPr>
      </w:pPr>
      <w:r>
        <w:rPr>
          <w:noProof/>
          <w:rtl/>
        </w:rPr>
        <w:lastRenderedPageBreak/>
        <mc:AlternateContent>
          <mc:Choice Requires="wpg">
            <w:drawing>
              <wp:anchor distT="0" distB="0" distL="114300" distR="114300" simplePos="0" relativeHeight="252207104" behindDoc="0" locked="0" layoutInCell="1" allowOverlap="1" wp14:anchorId="5F570D49" wp14:editId="29A585D5">
                <wp:simplePos x="0" y="0"/>
                <wp:positionH relativeFrom="column">
                  <wp:posOffset>1609725</wp:posOffset>
                </wp:positionH>
                <wp:positionV relativeFrom="paragraph">
                  <wp:posOffset>142875</wp:posOffset>
                </wp:positionV>
                <wp:extent cx="2197100" cy="431801"/>
                <wp:effectExtent l="0" t="0" r="0" b="6350"/>
                <wp:wrapNone/>
                <wp:docPr id="72" name="Group 72"/>
                <wp:cNvGraphicFramePr/>
                <a:graphic xmlns:a="http://schemas.openxmlformats.org/drawingml/2006/main">
                  <a:graphicData uri="http://schemas.microsoft.com/office/word/2010/wordprocessingGroup">
                    <wpg:wgp>
                      <wpg:cNvGrpSpPr/>
                      <wpg:grpSpPr>
                        <a:xfrm>
                          <a:off x="0" y="0"/>
                          <a:ext cx="2197100" cy="431801"/>
                          <a:chOff x="-139700" y="76199"/>
                          <a:chExt cx="2197100" cy="431801"/>
                        </a:xfrm>
                      </wpg:grpSpPr>
                      <wps:wsp>
                        <wps:cNvPr id="70" name="Text Box 70"/>
                        <wps:cNvSpPr txBox="1"/>
                        <wps:spPr>
                          <a:xfrm>
                            <a:off x="939800" y="76200"/>
                            <a:ext cx="1117600" cy="431800"/>
                          </a:xfrm>
                          <a:prstGeom prst="rect">
                            <a:avLst/>
                          </a:prstGeom>
                          <a:noFill/>
                          <a:ln w="6350">
                            <a:noFill/>
                          </a:ln>
                        </wps:spPr>
                        <wps:txbx>
                          <w:txbxContent>
                            <w:p w:rsidR="00693FEF" w:rsidRPr="00403A11" w:rsidRDefault="00693FEF" w:rsidP="00E52299">
                              <w:pPr>
                                <w:pStyle w:val="Heading2"/>
                              </w:pPr>
                              <w:r w:rsidRPr="00403A11">
                                <w:rPr>
                                  <w:rFonts w:hint="cs"/>
                                  <w:rtl/>
                                </w:rPr>
                                <w:t>اليوم الأول</w:t>
                              </w:r>
                            </w:p>
                            <w:p w:rsidR="00693FEF" w:rsidRDefault="00693FEF" w:rsidP="00E52299"/>
                            <w:p w:rsidR="00693FEF" w:rsidRPr="00403A11" w:rsidRDefault="00693FEF" w:rsidP="00E52299">
                              <w:pPr>
                                <w:pStyle w:val="Heading2"/>
                              </w:pPr>
                              <w:r w:rsidRPr="00403A11">
                                <w:rPr>
                                  <w:rFonts w:hint="cs"/>
                                  <w:rtl/>
                                </w:rPr>
                                <w:t>اليوم الأول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1" name="Text Box 71"/>
                        <wps:cNvSpPr txBox="1"/>
                        <wps:spPr>
                          <a:xfrm>
                            <a:off x="-139700" y="76199"/>
                            <a:ext cx="1155700" cy="409575"/>
                          </a:xfrm>
                          <a:prstGeom prst="rect">
                            <a:avLst/>
                          </a:prstGeom>
                          <a:noFill/>
                          <a:ln w="6350">
                            <a:noFill/>
                          </a:ln>
                        </wps:spPr>
                        <wps:txbx>
                          <w:txbxContent>
                            <w:p w:rsidR="00693FEF" w:rsidRPr="00403A11" w:rsidRDefault="00693FEF" w:rsidP="00E52299">
                              <w:pPr>
                                <w:pStyle w:val="Heading2"/>
                                <w:rPr>
                                  <w:color w:val="FFFFFF" w:themeColor="background1"/>
                                  <w:lang w:bidi="ar-SY"/>
                                </w:rPr>
                              </w:pPr>
                              <w:r w:rsidRPr="00403A11">
                                <w:rPr>
                                  <w:rFonts w:hint="cs"/>
                                  <w:color w:val="FFFFFF" w:themeColor="background1"/>
                                  <w:rtl/>
                                  <w:lang w:bidi="ar-SY"/>
                                </w:rPr>
                                <w:t>الجلسة الأولى</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2" o:spid="_x0000_s1031" style="position:absolute;left:0;text-align:left;margin-left:126.75pt;margin-top:11.25pt;width:173pt;height:34pt;z-index:252207104;mso-width-relative:margin;mso-height-relative:margin" coordorigin="-1397,761" coordsize="21971,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">
                <v:shape id="Text Box 70" o:spid="_x0000_s1032" type="#_x0000_t202" style="position:absolute;left:9398;top:762;width:1117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j/L8MA&#10;AADbAAAADwAAAGRycy9kb3ducmV2LnhtbERPy2rCQBTdF/yH4Ra6q5MKVYlOQgiIpbQLrZvubjM3&#10;D8zciZkxSf36zkLo8nDe23QyrRiod41lBS/zCARxYXXDlYLT1+55DcJ5ZI2tZVLwSw7SZPawxVjb&#10;kQ80HH0lQgi7GBXU3nexlK6oyaCb2444cKXtDfoA+0rqHscQblq5iKKlNNhwaKixo7ym4ny8GgXv&#10;+e4TDz8Ls761+f6jzLrL6ftVqafHKduA8DT5f/Hd/aYVrML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j/L8MAAADbAAAADwAAAAAAAAAAAAAAAACYAgAAZHJzL2Rv&#10;d25yZXYueG1sUEsFBgAAAAAEAAQA9QAAAIgDAAAAAA==&#10;" filled="f" stroked="f" strokeweight=".5pt">
                  <v:textbox>
                    <w:txbxContent>
                      <w:p w:rsidR="00693FEF" w:rsidRPr="00403A11" w:rsidRDefault="00693FEF" w:rsidP="00E52299">
                        <w:pPr>
                          <w:pStyle w:val="Heading2"/>
                        </w:pPr>
                        <w:r w:rsidRPr="00403A11">
                          <w:rPr>
                            <w:rFonts w:hint="cs"/>
                            <w:rtl/>
                          </w:rPr>
                          <w:t>اليوم الأول</w:t>
                        </w:r>
                      </w:p>
                      <w:p w:rsidR="00693FEF" w:rsidRDefault="00693FEF" w:rsidP="00E52299"/>
                      <w:p w:rsidR="00693FEF" w:rsidRPr="00403A11" w:rsidRDefault="00693FEF" w:rsidP="00E52299">
                        <w:pPr>
                          <w:pStyle w:val="Heading2"/>
                        </w:pPr>
                        <w:r w:rsidRPr="00403A11">
                          <w:rPr>
                            <w:rFonts w:hint="cs"/>
                            <w:rtl/>
                          </w:rPr>
                          <w:t>اليوم الأول</w:t>
                        </w:r>
                      </w:p>
                    </w:txbxContent>
                  </v:textbox>
                </v:shape>
                <v:shape id="Text Box 71" o:spid="_x0000_s1033" type="#_x0000_t202" style="position:absolute;left:-1397;top:761;width:11557;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RatMUA&#10;AADbAAAADwAAAGRycy9kb3ducmV2LnhtbESPQWvCQBSE74L/YXlCb7qJUCvRVUJAWooetF68PbPP&#10;JJh9m2a3Sdpf3xUKPQ4z8w2z3g6mFh21rrKsIJ5FIIhzqysuFJw/dtMlCOeRNdaWScE3OdhuxqM1&#10;Jtr2fKTu5AsRIOwSVFB63yRSurwkg25mG+Lg3Wxr0AfZFlK32Ae4qeU8ihbSYMVhocSGspLy++nL&#10;KHjPdgc8Xudm+VNnr/tb2nyeL89KPU2GdAXC0+D/w3/tN63gJ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Fq0xQAAANsAAAAPAAAAAAAAAAAAAAAAAJgCAABkcnMv&#10;ZG93bnJldi54bWxQSwUGAAAAAAQABAD1AAAAigMAAAAA&#10;" filled="f" stroked="f" strokeweight=".5pt">
                  <v:textbox>
                    <w:txbxContent>
                      <w:p w:rsidR="00693FEF" w:rsidRPr="00403A11" w:rsidRDefault="00693FEF" w:rsidP="00E52299">
                        <w:pPr>
                          <w:pStyle w:val="Heading2"/>
                          <w:rPr>
                            <w:color w:val="FFFFFF" w:themeColor="background1"/>
                            <w:lang w:bidi="ar-SY"/>
                          </w:rPr>
                        </w:pPr>
                        <w:r w:rsidRPr="00403A11">
                          <w:rPr>
                            <w:rFonts w:hint="cs"/>
                            <w:color w:val="FFFFFF" w:themeColor="background1"/>
                            <w:rtl/>
                            <w:lang w:bidi="ar-SY"/>
                          </w:rPr>
                          <w:t>الجلسة الأولى</w:t>
                        </w:r>
                      </w:p>
                    </w:txbxContent>
                  </v:textbox>
                </v:shape>
              </v:group>
            </w:pict>
          </mc:Fallback>
        </mc:AlternateContent>
      </w:r>
      <w:r>
        <w:rPr>
          <w:noProof/>
          <w:rtl/>
        </w:rPr>
        <w:drawing>
          <wp:inline distT="0" distB="0" distL="0" distR="0" wp14:anchorId="4E0C0DD3" wp14:editId="3F7B4280">
            <wp:extent cx="2725200" cy="820952"/>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26" cstate="print">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2725200" cy="820952"/>
                    </a:xfrm>
                    <a:prstGeom prst="rect">
                      <a:avLst/>
                    </a:prstGeom>
                  </pic:spPr>
                </pic:pic>
              </a:graphicData>
            </a:graphic>
          </wp:inline>
        </w:drawing>
      </w:r>
    </w:p>
    <w:p w:rsidR="000D0CA1" w:rsidRDefault="000D0CA1" w:rsidP="000D0CA1">
      <w:pPr>
        <w:keepNext/>
        <w:jc w:val="center"/>
        <w:rPr>
          <w:rtl/>
        </w:rPr>
      </w:pPr>
      <w:r>
        <w:rPr>
          <w:noProof/>
          <w:rtl/>
        </w:rPr>
        <mc:AlternateContent>
          <mc:Choice Requires="wpg">
            <w:drawing>
              <wp:inline distT="0" distB="0" distL="0" distR="0" wp14:anchorId="5AC3099D" wp14:editId="0754A7AD">
                <wp:extent cx="5923279" cy="489546"/>
                <wp:effectExtent l="0" t="0" r="1905" b="44450"/>
                <wp:docPr id="36" name="Group 36"/>
                <wp:cNvGraphicFramePr/>
                <a:graphic xmlns:a="http://schemas.openxmlformats.org/drawingml/2006/main">
                  <a:graphicData uri="http://schemas.microsoft.com/office/word/2010/wordprocessingGroup">
                    <wpg:wgp>
                      <wpg:cNvGrpSpPr/>
                      <wpg:grpSpPr>
                        <a:xfrm>
                          <a:off x="0" y="0"/>
                          <a:ext cx="5923279" cy="489546"/>
                          <a:chOff x="0" y="40"/>
                          <a:chExt cx="6114394" cy="505420"/>
                        </a:xfrm>
                      </wpg:grpSpPr>
                      <wpg:grpSp>
                        <wpg:cNvPr id="211" name="Group 211"/>
                        <wpg:cNvGrpSpPr/>
                        <wpg:grpSpPr>
                          <a:xfrm>
                            <a:off x="0" y="40"/>
                            <a:ext cx="6114394" cy="505420"/>
                            <a:chOff x="0" y="40"/>
                            <a:chExt cx="6115025" cy="505839"/>
                          </a:xfrm>
                        </wpg:grpSpPr>
                        <wpg:grpSp>
                          <wpg:cNvPr id="6" name="Group 6"/>
                          <wpg:cNvGrpSpPr/>
                          <wpg:grpSpPr>
                            <a:xfrm>
                              <a:off x="3658002" y="40"/>
                              <a:ext cx="2457023" cy="505839"/>
                              <a:chOff x="2484618" y="56"/>
                              <a:chExt cx="3584539" cy="711023"/>
                            </a:xfrm>
                          </wpg:grpSpPr>
                          <wps:wsp>
                            <wps:cNvPr id="7"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2484618" y="56"/>
                                <a:ext cx="3584539"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950C20" w:rsidRDefault="00693FEF" w:rsidP="000D0CA1">
                                  <w:pPr>
                                    <w:jc w:val="center"/>
                                    <w:rPr>
                                      <w:rFonts w:ascii="Adobe Arabic" w:hAnsi="Adobe Arabic" w:cs="Adobe Arabic"/>
                                      <w:b/>
                                      <w:bCs/>
                                      <w:color w:val="FFFFFF" w:themeColor="background1"/>
                                      <w:sz w:val="32"/>
                                      <w:szCs w:val="36"/>
                                    </w:rPr>
                                  </w:pPr>
                                  <w:r w:rsidRPr="00950C20">
                                    <w:rPr>
                                      <w:rFonts w:ascii="Adobe Arabic" w:hAnsi="Adobe Arabic" w:cs="Adobe Arabic"/>
                                      <w:b/>
                                      <w:bCs/>
                                      <w:color w:val="FFFFFF" w:themeColor="background1"/>
                                      <w:sz w:val="32"/>
                                      <w:szCs w:val="36"/>
                                      <w:rtl/>
                                    </w:rPr>
                                    <w:t>مفهوم الإدارة</w:t>
                                  </w:r>
                                  <w:r>
                                    <w:rPr>
                                      <w:rFonts w:ascii="Adobe Arabic" w:hAnsi="Adobe Arabic" w:cs="Adobe Arabic" w:hint="cs"/>
                                      <w:b/>
                                      <w:bCs/>
                                      <w:color w:val="FFFFFF" w:themeColor="background1"/>
                                      <w:sz w:val="32"/>
                                      <w:szCs w:val="36"/>
                                      <w:rtl/>
                                    </w:rPr>
                                    <w:t>:</w:t>
                                  </w:r>
                                </w:p>
                              </w:txbxContent>
                            </wps:txbx>
                            <wps:bodyPr tIns="36000" bIns="36000" rtlCol="0" anchor="ctr"/>
                          </wps:wsp>
                          <wps:wsp>
                            <wps:cNvPr id="8"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0" name="Rectangle 210"/>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138" name="Google Shape;200;p17"/>
                        <wpg:cNvGrpSpPr/>
                        <wpg:grpSpPr>
                          <a:xfrm>
                            <a:off x="5716078" y="117534"/>
                            <a:ext cx="224378" cy="267181"/>
                            <a:chOff x="0" y="0"/>
                            <a:chExt cx="273780" cy="327013"/>
                          </a:xfrm>
                          <a:solidFill>
                            <a:schemeClr val="bg1"/>
                          </a:solidFill>
                        </wpg:grpSpPr>
                        <wps:wsp>
                          <wps:cNvPr id="3139"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140"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141"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142" name="Google Shape;204;p17"/>
                          <wpg:cNvGrpSpPr/>
                          <wpg:grpSpPr>
                            <a:xfrm>
                              <a:off x="0" y="0"/>
                              <a:ext cx="273780" cy="105078"/>
                              <a:chOff x="0" y="0"/>
                              <a:chExt cx="273780" cy="105078"/>
                            </a:xfrm>
                            <a:grpFill/>
                          </wpg:grpSpPr>
                          <wps:wsp>
                            <wps:cNvPr id="314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14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14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14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18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Group 36" o:spid="_x0000_s1034" style="width:466.4pt;height:38.55pt;mso-position-horizontal-relative:char;mso-position-vertical-relative:line" coordorigin="" coordsize="6114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">
                <v:group id="Group 211" o:spid="_x0000_s1035" style="position:absolute;width:61143;height:5054" coordorigin="" coordsize="61150,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group id="Group 6" o:spid="_x0000_s1036" style="position:absolute;left:36580;width:24570;height:5058" coordorigin="24846" coordsize="35845,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roundrect id="Rectangle: Rounded Corners 55" o:spid="_x0000_s1037" style="position:absolute;left:24846;width:3584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XFKcEA&#10;AADaAAAADwAAAGRycy9kb3ducmV2LnhtbESPQWvCQBSE70L/w/IKvZlNhdYQs5HSKHispj14e2Sf&#10;STD7NmS3Mf57VxA8DjPzDZOtJ9OJkQbXWlbwHsUgiCurW64V/JbbeQLCeWSNnWVScCUH6/xllmGq&#10;7YX3NB58LQKEXYoKGu/7VEpXNWTQRbYnDt7JDgZ9kEMt9YCXADedXMTxpzTYclhosKfvhqrz4d8o&#10;iHfFpuTjgv504vf0geVPUpRKvb1OXysQnib/DD/aO61gCfcr4QbI/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1xSnBAAAA2gAAAA8AAAAAAAAAAAAAAAAAmAIAAGRycy9kb3du&#10;cmV2LnhtbFBLBQYAAAAABAAEAPUAAACGAwAAAAA=&#10;" fillcolor="#0070c0" stroked="f" strokeweight="1pt">
                      <v:stroke joinstyle="miter"/>
                      <v:textbox inset=",1mm,,1mm">
                        <w:txbxContent>
                          <w:p w:rsidR="00693FEF" w:rsidRPr="00950C20" w:rsidRDefault="00693FEF" w:rsidP="000D0CA1">
                            <w:pPr>
                              <w:jc w:val="center"/>
                              <w:rPr>
                                <w:rFonts w:ascii="Adobe Arabic" w:hAnsi="Adobe Arabic" w:cs="Adobe Arabic"/>
                                <w:b/>
                                <w:bCs/>
                                <w:color w:val="FFFFFF" w:themeColor="background1"/>
                                <w:sz w:val="32"/>
                                <w:szCs w:val="36"/>
                              </w:rPr>
                            </w:pPr>
                            <w:r w:rsidRPr="00950C20">
                              <w:rPr>
                                <w:rFonts w:ascii="Adobe Arabic" w:hAnsi="Adobe Arabic" w:cs="Adobe Arabic"/>
                                <w:b/>
                                <w:bCs/>
                                <w:color w:val="FFFFFF" w:themeColor="background1"/>
                                <w:sz w:val="32"/>
                                <w:szCs w:val="36"/>
                                <w:rtl/>
                              </w:rPr>
                              <w:t>مفهوم الإدارة</w:t>
                            </w:r>
                            <w:r>
                              <w:rPr>
                                <w:rFonts w:ascii="Adobe Arabic" w:hAnsi="Adobe Arabic" w:cs="Adobe Arabic" w:hint="cs"/>
                                <w:b/>
                                <w:bCs/>
                                <w:color w:val="FFFFFF" w:themeColor="background1"/>
                                <w:sz w:val="32"/>
                                <w:szCs w:val="36"/>
                                <w:rtl/>
                              </w:rPr>
                              <w:t>:</w:t>
                            </w:r>
                          </w:p>
                        </w:txbxContent>
                      </v:textbox>
                    </v:roundrect>
                    <v:oval id="Oval 61" o:spid="_x0000_s1038"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m/0r8A&#10;AADaAAAADwAAAGRycy9kb3ducmV2LnhtbERPzWoCMRC+F3yHMEJvNdseSlmNi1iEYoXS1QcYNtPN&#10;0mQSkriufXpzEHr8+P5XzeSsGCmmwbOC50UFgrjzeuBewem4e3oDkTKyRuuZFFwpQbOePayw1v7C&#10;3zS2uRclhFONCkzOoZYydYYcpoUPxIX78dFhLjD2Uke8lHBn5UtVvUqHA5cGg4G2hrrf9uwU7Ktg&#10;Ujx8/l0Psv06vge7z9Eq9TifNksQmab8L767P7SCsrVcKTdArm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ab/SvwAAANoAAAAPAAAAAAAAAAAAAAAAAJgCAABkcnMvZG93bnJl&#10;di54bWxQSwUGAAAAAAQABAD1AAAAhAMAAAAA&#10;" fillcolor="#272727 [2749]" stroked="f" strokeweight="1pt">
                      <v:stroke joinstyle="miter"/>
                      <v:shadow on="t" color="black" opacity="26214f" origin=",-.5" offset="0,3pt"/>
                    </v:oval>
                  </v:group>
                  <v:rect id="Rectangle 210" o:spid="_x0000_s1039"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wXU8MA&#10;AADcAAAADwAAAGRycy9kb3ducmV2LnhtbERPz2vCMBS+D/wfwht4kZkqQ6QaZQrqDpuyKuLx0Tzb&#10;avNSkqjdf78chB0/vt/TeWtqcSfnK8sKBv0EBHFudcWFgsN+9TYG4QOyxtoyKfglD/NZ52WKqbYP&#10;/qF7FgoRQ9inqKAMoUml9HlJBn3fNsSRO1tnMEToCqkdPmK4qeUwSUbSYMWxocSGliXl1+xmFJwO&#10;++/3hdtdTuf113Fkt7TxRU+p7mv7MQERqA3/4qf7UysYDuL8eCYeAT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wXU8MAAADcAAAADwAAAAAAAAAAAAAAAACYAgAAZHJzL2Rv&#10;d25yZXYueG1sUEsFBgAAAAAEAAQA9QAAAIgDAAAAAA==&#10;" fillcolor="#0070c0" stroked="f" strokeweight="1pt"/>
                </v:group>
                <v:group id="Google Shape;200;p17" o:spid="_x0000_s1040"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Am7cIAAADdAAAADwAAAGRycy9kb3ducmV2LnhtbERPTYvCMBC9C/sfwix4&#10;07QWF+kaRUTFgwirguxtaMa22ExKE9v6781B8Ph43/NlbyrRUuNKywricQSCOLO65FzB5bwdzUA4&#10;j6yxskwKnuRgufgazDHVtuM/ak8+FyGEXYoKCu/rVEqXFWTQjW1NHLibbQz6AJtc6ga7EG4qOYmi&#10;H2mw5NBQYE3rgrL76WEU7DrsVkm8aQ/32/r5f54er4eYlBp+96tfEJ56/xG/3XutIImTMDe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QJu3CAAAA3QAAAA8A&#10;AAAAAAAAAAAAAAAAqgIAAGRycy9kb3ducmV2LnhtbFBLBQYAAAAABAAEAPoAAACZAwAAAAA=&#10;">
                  <v:shape id="Google Shape;201;p17" o:spid="_x0000_s1041"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hRMscA&#10;AADdAAAADwAAAGRycy9kb3ducmV2LnhtbESPT2vCQBTE7wW/w/IEb3VjhTSmriIFIXgoNIq9PrKv&#10;Sdrs25jd/PHbdwuFHoeZ+Q2z3U+mEQN1rrasYLWMQBAXVtdcKricj48JCOeRNTaWScGdHOx3s4ct&#10;ptqO/E5D7ksRIOxSVFB536ZSuqIig25pW+LgfdrOoA+yK6XucAxw08inKIqlwZrDQoUtvVZUfOe9&#10;UfDWJz7T11tyev64xl+bMb+ci1qpxXw6vIDwNPn/8F870wrWq/UGft+EJyB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3YUTLHAAAA3QAAAA8AAAAAAAAAAAAAAAAAmAIAAGRy&#10;cy9kb3ducmV2LnhtbFBLBQYAAAAABAAEAPUAAACM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042"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zz8QA&#10;AADdAAAADwAAAGRycy9kb3ducmV2LnhtbERPW2vCMBR+H+w/hCPspczU25DOKGNsMCxjWIW9Hppj&#10;U2xOSpO19d+bB2GPH999sxttI3rqfO1YwWyagiAuna65UnA6fj6vQfiArLFxTAqu5GG3fXzYYKbd&#10;wAfqi1CJGMI+QwUmhDaT0peGLPqpa4kjd3adxRBhV0nd4RDDbSPnafoiLdYcGwy29G6ovBR/VkFz&#10;/PnOP5JV8ZtgMV94s7/k1V6pp8n49goi0Bj+xXf3l1awmC3j/vgmPgG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C88/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1043"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J3z8UA&#10;AADdAAAADwAAAGRycy9kb3ducmV2LnhtbESPQWvCQBSE7wX/w/IEb3UTI0Wiq4hoEXpqVNDbM/vM&#10;BrNvQ3ar6b/vFgo9DjPfDLNY9bYRD+p87VhBOk5AEJdO11wpOB52rzMQPiBrbByTgm/ysFoOXhaY&#10;a/fkT3oUoRKxhH2OCkwIbS6lLw1Z9GPXEkfv5jqLIcqukrrDZyy3jZwkyZu0WHNcMNjSxlB5L76s&#10;gsyfzSV73111NeHzx/Z4yoppqtRo2K/nIAL14T/8R+915NJpCr9v4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8nfPxQAAAN0AAAAPAAAAAAAAAAAAAAAAAJgCAABkcnMv&#10;ZG93bnJldi54bWxQSwUGAAAAAAQABAD1AAAAigMAAAAA&#10;" path="m1976,l417,c191,,,131,,369,,596,191,739,417,739r1559,c2203,739,2393,596,2393,369,2393,131,2203,,1976,xe" filled="f" strokecolor="white [3212]">
                    <v:path arrowok="t" o:extrusionok="f"/>
                  </v:shape>
                  <v:group id="Google Shape;204;p17" o:spid="_x0000_s1044"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5iesUAAADdAAAADwAAAGRycy9kb3ducmV2LnhtbESPQYvCMBSE78L+h/AE&#10;b5pWV1mqUURW2YMsqAvi7dE822LzUprY1n9vhAWPw8x8wyxWnSlFQ7UrLCuIRxEI4tTqgjMFf6ft&#10;8AuE88gaS8uk4EEOVsuP3gITbVs+UHP0mQgQdgkqyL2vEildmpNBN7IVcfCutjbog6wzqWtsA9yU&#10;chxFM2mw4LCQY0WbnNLb8W4U7Fps15P4u9nfrpvH5TT9Pe9jUmrQ79ZzEJ46/w7/t3+0gkn8OY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E+YnrFAAAA3QAA&#10;AA8AAAAAAAAAAAAAAAAAqgIAAGRycy9kb3ducmV2LnhtbFBLBQYAAAAABAAEAPoAAACcAwAAAAA=&#10;">
                    <v:shape id="Google Shape;205;p17" o:spid="_x0000_s1045"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tS1MUA&#10;AADdAAAADwAAAGRycy9kb3ducmV2LnhtbESPQWvCQBSE7wX/w/KEXopubMTG6CqlUOhRo70/s88k&#10;bfZt2N3G9N+7guBxmJlvmPV2MK3oyfnGsoLZNAFBXFrdcKXgePicZCB8QNbYWiYF/+Rhuxk9rTHX&#10;9sJ76otQiQhhn6OCOoQul9KXNRn0U9sRR+9sncEQpaukdniJcNPK1yRZSIMNx4UaO/qoqfwt/oyC&#10;n7chcy/73fKUFtn3vDr2XZBnpZ7Hw/sKRKAhPML39pdWkM7mKdzexCc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e1LUxQAAAN0AAAAPAAAAAAAAAAAAAAAAAJgCAABkcnMv&#10;ZG93bnJldi54bWxQSwUGAAAAAAQABAD1AAAAigMAAAAA&#10;" path="m227,1501v107,,226,-72,226,-167l453,167c453,84,322,1,227,1,144,1,1,84,1,167r,1167c1,1429,144,1501,227,1501xe" filled="f" stroked="f">
                      <v:path arrowok="t" o:extrusionok="f"/>
                    </v:shape>
                    <v:shape id="Google Shape;206;p17" o:spid="_x0000_s1046"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gF7MUA&#10;AADdAAAADwAAAGRycy9kb3ducmV2LnhtbESPQUvDQBSE74L/YXlCb3aTtoik3RajtLRHo4ceX7Ov&#10;STT7Nuw+2/jvXUHwOMzMN8xqM7peXSjEzrOBfJqBIq697bgx8P62vX8EFQXZYu+ZDHxThM369maF&#10;hfVXfqVLJY1KEI4FGmhFhkLrWLfkME79QJy8sw8OJcnQaBvwmuCu17Mse9AOO04LLQ703FL9WX05&#10;A2U1Kw9HPORBPuLL3pXididrzORufFqCEhrlP/zX3lsD83yxgN836Qno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2AXsxQAAAN0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1047"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WxAsUA&#10;AADdAAAADwAAAGRycy9kb3ducmV2LnhtbESP3WoCMRSE7wu+QziCd5r1pyJbo4haKPZCXH2A083p&#10;7tLNybqJGt/eCEIvh5n5hpkvg6nFlVpXWVYwHCQgiHOrKy4UnI6f/RkI55E11pZJwZ0cLBedtzmm&#10;2t74QNfMFyJC2KWooPS+SaV0eUkG3cA2xNH7ta1BH2VbSN3iLcJNLUdJMpUGK44LJTa0Lin/yy5G&#10;AX3b7U8dssmGp+tw3G92dnw6K9XrhtUHCE/B/4df7S+tYDycvMPz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NbEC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048"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MvucUA&#10;AADdAAAADwAAAGRycy9kb3ducmV2LnhtbESP0WrCQBRE34X+w3IFX6TuRouV6EZKg8U+VvsB1+w1&#10;iWbvhuw2xr/vFgo+DjNzhtlsB9uInjpfO9aQzBQI4sKZmksN38fd8wqED8gGG8ek4U4ettnTaIOp&#10;cTf+ov4QShEh7FPUUIXQplL6oiKLfuZa4uidXWcxRNmV0nR4i3DbyLlSS2mx5rhQYUvvFRXXw4/V&#10;cCK5CFScc/W6b3L1meTT48dF68l4eFuDCDSER/i/vTcaFsnLEv7exCc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Ey+5xQAAAN0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1049"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gApccA&#10;AADdAAAADwAAAGRycy9kb3ducmV2LnhtbESPQWvCQBSE7wX/w/IKXkrdREVC6ioqCEUKYiytx9fs&#10;axLMvg3ZrYn99d2C4HGYmW+Y+bI3tbhQ6yrLCuJRBII4t7riQsH7cfucgHAeWWNtmRRcycFyMXiY&#10;Y6ptxwe6ZL4QAcIuRQWl900qpctLMuhGtiEO3rdtDfog20LqFrsAN7UcR9FMGqw4LJTY0Kak/Jz9&#10;GAV7kr/d3n+tT7uPa/KWJfHn6SlWavjYr15AeOr9PXxrv2oFkziZwv+b8ATk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AKXHAAAA3Q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keepNext/>
        <w:jc w:val="center"/>
        <w:rPr>
          <w:rtl/>
        </w:rPr>
      </w:pPr>
      <w:r>
        <w:rPr>
          <w:noProof/>
        </w:rPr>
        <mc:AlternateContent>
          <mc:Choice Requires="wps">
            <w:drawing>
              <wp:inline distT="0" distB="0" distL="0" distR="0" wp14:anchorId="55B150F1" wp14:editId="0E7B1721">
                <wp:extent cx="5731510" cy="1590675"/>
                <wp:effectExtent l="0" t="0" r="21590" b="28575"/>
                <wp:docPr id="3602" name="Rectangle: Diagonal Corners Rounded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590675"/>
                        </a:xfrm>
                        <a:custGeom>
                          <a:avLst/>
                          <a:gdLst>
                            <a:gd name="T0" fmla="*/ 0 w 5731510"/>
                            <a:gd name="T1" fmla="*/ 0 h 1352619"/>
                            <a:gd name="T2" fmla="*/ 5152684 w 5731510"/>
                            <a:gd name="T3" fmla="*/ 0 h 1352619"/>
                            <a:gd name="T4" fmla="*/ 5731510 w 5731510"/>
                            <a:gd name="T5" fmla="*/ 578826 h 1352619"/>
                            <a:gd name="T6" fmla="*/ 5731510 w 5731510"/>
                            <a:gd name="T7" fmla="*/ 1352619 h 1352619"/>
                            <a:gd name="T8" fmla="*/ 5731510 w 5731510"/>
                            <a:gd name="T9" fmla="*/ 1352619 h 1352619"/>
                            <a:gd name="T10" fmla="*/ 578826 w 5731510"/>
                            <a:gd name="T11" fmla="*/ 1352619 h 1352619"/>
                            <a:gd name="T12" fmla="*/ 0 w 5731510"/>
                            <a:gd name="T13" fmla="*/ 773793 h 1352619"/>
                            <a:gd name="T14" fmla="*/ 0 w 5731510"/>
                            <a:gd name="T15" fmla="*/ 0 h 1352619"/>
                            <a:gd name="T16" fmla="*/ 0 w 5731510"/>
                            <a:gd name="T17" fmla="*/ 0 h 135261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5731510"/>
                            <a:gd name="T28" fmla="*/ 0 h 1352619"/>
                            <a:gd name="T29" fmla="*/ 5731510 w 5731510"/>
                            <a:gd name="T30" fmla="*/ 1352619 h 1352619"/>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5731510" h="1352619">
                              <a:moveTo>
                                <a:pt x="0" y="0"/>
                              </a:moveTo>
                              <a:lnTo>
                                <a:pt x="5152684" y="0"/>
                              </a:lnTo>
                              <a:cubicBezTo>
                                <a:pt x="5472361" y="0"/>
                                <a:pt x="5731510" y="259149"/>
                                <a:pt x="5731510" y="578826"/>
                              </a:cubicBezTo>
                              <a:lnTo>
                                <a:pt x="5731510" y="1352619"/>
                              </a:lnTo>
                              <a:lnTo>
                                <a:pt x="578826" y="1352619"/>
                              </a:lnTo>
                              <a:cubicBezTo>
                                <a:pt x="259149" y="1352619"/>
                                <a:pt x="0" y="1093470"/>
                                <a:pt x="0" y="773793"/>
                              </a:cubicBezTo>
                              <a:lnTo>
                                <a:pt x="0" y="0"/>
                              </a:lnTo>
                              <a:close/>
                            </a:path>
                          </a:pathLst>
                        </a:custGeom>
                        <a:solidFill>
                          <a:schemeClr val="accent5">
                            <a:lumMod val="20000"/>
                            <a:lumOff val="80000"/>
                          </a:schemeClr>
                        </a:solidFill>
                        <a:ln w="12700">
                          <a:solidFill>
                            <a:srgbClr val="002060"/>
                          </a:solidFill>
                          <a:miter lim="800000"/>
                          <a:headEnd/>
                          <a:tailEnd/>
                        </a:ln>
                      </wps:spPr>
                      <wps:txbx>
                        <w:txbxContent>
                          <w:p w:rsidR="00693FEF" w:rsidRDefault="00693FEF" w:rsidP="000D0CA1">
                            <w:pPr>
                              <w:jc w:val="center"/>
                              <w:rPr>
                                <w:rFonts w:cs="Arial"/>
                                <w:sz w:val="34"/>
                                <w:rtl/>
                              </w:rPr>
                            </w:pPr>
                          </w:p>
                          <w:p w:rsidR="00693FEF" w:rsidRPr="00071BAC" w:rsidRDefault="00693FEF" w:rsidP="000D0CA1">
                            <w:pPr>
                              <w:jc w:val="center"/>
                              <w:rPr>
                                <w:sz w:val="34"/>
                                <w:rtl/>
                              </w:rPr>
                            </w:pPr>
                            <w:r w:rsidRPr="00071BAC">
                              <w:rPr>
                                <w:rFonts w:cs="Arial" w:hint="cs"/>
                                <w:b/>
                                <w:bCs/>
                                <w:sz w:val="34"/>
                                <w:rtl/>
                              </w:rPr>
                              <w:t>الإدارة:</w:t>
                            </w:r>
                            <w:r>
                              <w:rPr>
                                <w:rFonts w:cs="Arial" w:hint="cs"/>
                                <w:sz w:val="34"/>
                                <w:rtl/>
                              </w:rPr>
                              <w:t xml:space="preserve"> </w:t>
                            </w:r>
                            <w:r w:rsidRPr="00071BAC">
                              <w:rPr>
                                <w:rFonts w:cs="Arial"/>
                                <w:sz w:val="34"/>
                                <w:rtl/>
                              </w:rPr>
                              <w:t>هي التنبؤ والتخطيط والتنظيم وإصدار الأوامر – والتنسيق والرقابة وعرفت كذلك بأنها تنفيذ الأعمال بواسطة الآخرين، في حين يرى بعضهم أن الإدارة هي توجيه المنظمة من خلال التخطيط والتنظيم والتنسيق والرقابة على الأفراد العاملين والموارد المتاحة وتوظيفها باتجاه تحقيق الأهداف المحددة مسبقاً.</w:t>
                            </w:r>
                          </w:p>
                          <w:p w:rsidR="00693FEF" w:rsidRPr="00071BAC" w:rsidRDefault="00693FEF" w:rsidP="000D0CA1">
                            <w:pPr>
                              <w:jc w:val="center"/>
                              <w:rPr>
                                <w:color w:val="002060"/>
                                <w:sz w:val="30"/>
                              </w:rPr>
                            </w:pPr>
                          </w:p>
                        </w:txbxContent>
                      </wps:txbx>
                      <wps:bodyPr rot="0" vert="horz" wrap="square" lIns="36000" tIns="0" rIns="36000" bIns="0" anchor="ctr" anchorCtr="0" upright="1">
                        <a:noAutofit/>
                      </wps:bodyPr>
                    </wps:wsp>
                  </a:graphicData>
                </a:graphic>
              </wp:inline>
            </w:drawing>
          </mc:Choice>
          <mc:Fallback>
            <w:pict>
              <v:shape id="Rectangle: Diagonal Corners Rounded 54" o:spid="_x0000_s1050" style="width:451.3pt;height:125.25pt;visibility:visible;mso-wrap-style:square;mso-left-percent:-10001;mso-top-percent:-10001;mso-position-horizontal:absolute;mso-position-horizontal-relative:char;mso-position-vertical:absolute;mso-position-vertical-relative:line;mso-left-percent:-10001;mso-top-percent:-10001;v-text-anchor:middle" coordsize="5731510,13526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" adj="-11796480,,5400" path="m,l5152684,v319677,,578826,259149,578826,578826l5731510,1352619r-5152684,c259149,1352619,,1093470,,773793l,xe" fillcolor="#deeaf6 [664]" strokecolor="#002060" strokeweight="1pt">
                <v:stroke joinstyle="miter"/>
                <v:formulas/>
                <v:path arrowok="t" o:connecttype="custom" o:connectlocs="0,0;5152684,0;5731510,680697;5731510,1590675;5731510,1590675;578826,1590675;0,909978;0,0;0,0" o:connectangles="0,0,0,0,0,0,0,0,0" textboxrect="0,0,5731510,1352619"/>
                <v:textbox inset="1mm,0,1mm,0">
                  <w:txbxContent>
                    <w:p w:rsidR="00693FEF" w:rsidRDefault="00693FEF" w:rsidP="000D0CA1">
                      <w:pPr>
                        <w:jc w:val="center"/>
                        <w:rPr>
                          <w:rFonts w:cs="Arial"/>
                          <w:sz w:val="34"/>
                          <w:rtl/>
                        </w:rPr>
                      </w:pPr>
                    </w:p>
                    <w:p w:rsidR="00693FEF" w:rsidRPr="00071BAC" w:rsidRDefault="00693FEF" w:rsidP="000D0CA1">
                      <w:pPr>
                        <w:jc w:val="center"/>
                        <w:rPr>
                          <w:sz w:val="34"/>
                          <w:rtl/>
                        </w:rPr>
                      </w:pPr>
                      <w:r w:rsidRPr="00071BAC">
                        <w:rPr>
                          <w:rFonts w:cs="Arial" w:hint="cs"/>
                          <w:b/>
                          <w:bCs/>
                          <w:sz w:val="34"/>
                          <w:rtl/>
                        </w:rPr>
                        <w:t>الإدارة:</w:t>
                      </w:r>
                      <w:r>
                        <w:rPr>
                          <w:rFonts w:cs="Arial" w:hint="cs"/>
                          <w:sz w:val="34"/>
                          <w:rtl/>
                        </w:rPr>
                        <w:t xml:space="preserve"> </w:t>
                      </w:r>
                      <w:r w:rsidRPr="00071BAC">
                        <w:rPr>
                          <w:rFonts w:cs="Arial"/>
                          <w:sz w:val="34"/>
                          <w:rtl/>
                        </w:rPr>
                        <w:t>هي التنبؤ والتخطيط والتنظيم وإصدار الأوامر – والتنسيق والرقابة وعرفت كذلك بأنها تنفيذ الأعمال بواسطة الآخرين، في حين يرى بعضهم أن الإدارة هي توجيه المنظمة من خلال التخطيط والتنظيم والتنسيق والرقابة على الأفراد العاملين والموارد المتاحة وتوظيفها باتجاه تحقيق الأهداف المحددة مسبقاً.</w:t>
                      </w:r>
                    </w:p>
                    <w:p w:rsidR="00693FEF" w:rsidRPr="00071BAC" w:rsidRDefault="00693FEF" w:rsidP="000D0CA1">
                      <w:pPr>
                        <w:jc w:val="center"/>
                        <w:rPr>
                          <w:color w:val="002060"/>
                          <w:sz w:val="30"/>
                        </w:rPr>
                      </w:pPr>
                    </w:p>
                  </w:txbxContent>
                </v:textbox>
                <w10:wrap anchorx="page"/>
                <w10:anchorlock/>
              </v:shape>
            </w:pict>
          </mc:Fallback>
        </mc:AlternateContent>
      </w:r>
    </w:p>
    <w:p w:rsidR="000D0CA1" w:rsidRDefault="00693FEF" w:rsidP="000D0CA1">
      <w:pPr>
        <w:rPr>
          <w:color w:val="C00000"/>
          <w:rtl/>
        </w:rPr>
      </w:pPr>
      <w:hyperlink r:id="rId27" w:history="1">
        <w:r w:rsidR="000D0CA1" w:rsidRPr="00693FEF">
          <w:rPr>
            <w:rStyle w:val="Hyperlink"/>
            <w:rtl/>
          </w:rPr>
          <w:t>وعلى الرغم من تعدد المفاهيم توجد جوانب مشتركة فيما بينها منها ما يأتي:</w:t>
        </w:r>
      </w:hyperlink>
    </w:p>
    <w:p w:rsidR="000D0CA1" w:rsidRPr="00071BAC" w:rsidRDefault="000D0CA1">
      <w:pPr>
        <w:pStyle w:val="ListParagraph"/>
        <w:numPr>
          <w:ilvl w:val="0"/>
          <w:numId w:val="6"/>
        </w:numPr>
        <w:ind w:left="360"/>
        <w:rPr>
          <w:rFonts w:ascii="Adobe Arabic" w:hAnsi="Adobe Arabic" w:cs="Adobe Arabic"/>
          <w:color w:val="002060"/>
          <w:sz w:val="36"/>
          <w:szCs w:val="36"/>
          <w:rtl/>
        </w:rPr>
      </w:pPr>
      <w:r w:rsidRPr="00071BAC">
        <w:rPr>
          <w:rFonts w:ascii="Adobe Arabic" w:hAnsi="Adobe Arabic" w:cs="Adobe Arabic"/>
          <w:color w:val="002060"/>
          <w:sz w:val="36"/>
          <w:szCs w:val="36"/>
          <w:rtl/>
        </w:rPr>
        <w:t>الإدارة عملية هادفة.</w:t>
      </w:r>
    </w:p>
    <w:p w:rsidR="000D0CA1" w:rsidRPr="00071BAC" w:rsidRDefault="000D0CA1">
      <w:pPr>
        <w:pStyle w:val="ListParagraph"/>
        <w:numPr>
          <w:ilvl w:val="0"/>
          <w:numId w:val="6"/>
        </w:numPr>
        <w:ind w:left="360"/>
        <w:rPr>
          <w:rFonts w:ascii="Adobe Arabic" w:hAnsi="Adobe Arabic" w:cs="Adobe Arabic"/>
          <w:color w:val="002060"/>
          <w:sz w:val="36"/>
          <w:szCs w:val="36"/>
        </w:rPr>
      </w:pPr>
      <w:r w:rsidRPr="00071BAC">
        <w:rPr>
          <w:rFonts w:ascii="Adobe Arabic" w:hAnsi="Adobe Arabic" w:cs="Adobe Arabic"/>
          <w:color w:val="002060"/>
          <w:sz w:val="36"/>
          <w:szCs w:val="36"/>
          <w:rtl/>
        </w:rPr>
        <w:t>إن تحقيق الأهداف وتنفيذ الأعمال يتم من خلال الآخرين.</w:t>
      </w:r>
    </w:p>
    <w:p w:rsidR="000D0CA1" w:rsidRDefault="000D0CA1" w:rsidP="000D0CA1">
      <w:pPr>
        <w:rPr>
          <w:rtl/>
        </w:rPr>
      </w:pPr>
      <w:r w:rsidRPr="00071BAC">
        <w:rPr>
          <w:rtl/>
        </w:rPr>
        <w:t>يظهر مما تقدم أن جميع الأدبيات التي تناولت تحديد مفهوم الإدارة تتفق على أن الإدارة هي إنجاز الأعمال المطلوبة لتحقيق الأهداف من خلال الآخرين ومعهم. كما تؤكد أيضاً أن الإدارة هي علم وفن، فهي علم لأنها تعتمد على تطبيق الأساليب العلمية والنظريات والمبادئ المختلفة التي وضعها المهتمون بعلم الإدارة وهي فن لأنها تعتمد على الموهبة الشخصية والخبرة والمهارة الفردية للقائمين بها وعلى اجتهادهم في كيفية تطبيق المبادئ، ولذلك نجد الإداريين يختلفون في تطبيق النظرية نفسها نظراً لاختلاف المواقف التي تواجههم وبسبب اختلاف خبراتهم ومهاراتهم.</w:t>
      </w:r>
    </w:p>
    <w:p w:rsidR="000D0CA1" w:rsidRDefault="000D0CA1" w:rsidP="000D0CA1">
      <w:r>
        <w:rPr>
          <w:noProof/>
          <w:rtl/>
        </w:rPr>
        <mc:AlternateContent>
          <mc:Choice Requires="wpg">
            <w:drawing>
              <wp:inline distT="0" distB="0" distL="0" distR="0" wp14:anchorId="2332FDD8" wp14:editId="76410B6D">
                <wp:extent cx="5727700" cy="471805"/>
                <wp:effectExtent l="0" t="0" r="6350" b="61595"/>
                <wp:docPr id="3324"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256571" name="Group 256571"/>
                        <wpg:cNvGrpSpPr/>
                        <wpg:grpSpPr>
                          <a:xfrm>
                            <a:off x="0" y="0"/>
                            <a:ext cx="5727700" cy="471805"/>
                            <a:chOff x="0" y="0"/>
                            <a:chExt cx="6131268" cy="505879"/>
                          </a:xfrm>
                        </wpg:grpSpPr>
                        <wpg:grpSp>
                          <wpg:cNvPr id="3653" name="Group 3653"/>
                          <wpg:cNvGrpSpPr/>
                          <wpg:grpSpPr>
                            <a:xfrm>
                              <a:off x="3701192" y="0"/>
                              <a:ext cx="2430076" cy="505839"/>
                              <a:chOff x="3701192" y="0"/>
                              <a:chExt cx="3545227" cy="711023"/>
                            </a:xfrm>
                          </wpg:grpSpPr>
                          <wps:wsp>
                            <wps:cNvPr id="3655" name="Rectangle: Rounded Corners 36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3701192" y="0"/>
                                <a:ext cx="35452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jc w:val="center"/>
                                    <w:rPr>
                                      <w:bCs/>
                                    </w:rPr>
                                  </w:pPr>
                                  <w:r>
                                    <w:rPr>
                                      <w:rFonts w:ascii="Adobe Arabic" w:hAnsi="Adobe Arabic" w:cs="Adobe Arabic" w:hint="cs"/>
                                      <w:bCs/>
                                      <w:color w:val="auto"/>
                                      <w:sz w:val="36"/>
                                      <w:szCs w:val="36"/>
                                      <w:rtl/>
                                      <w:lang w:bidi="ar-SY"/>
                                    </w:rPr>
                                    <w:t>أهداف الإدارة:</w:t>
                                  </w:r>
                                </w:p>
                              </w:txbxContent>
                            </wps:txbx>
                            <wps:bodyPr tIns="36000" bIns="36000" rtlCol="0" anchor="ctr"/>
                          </wps:wsp>
                          <wps:wsp>
                            <wps:cNvPr id="3656" name="Oval 3656">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654"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323" name="Group 3323"/>
                        <wpg:cNvGrpSpPr/>
                        <wpg:grpSpPr>
                          <a:xfrm>
                            <a:off x="5343525" y="104775"/>
                            <a:ext cx="209550" cy="249555"/>
                            <a:chOff x="0" y="0"/>
                            <a:chExt cx="273780" cy="327013"/>
                          </a:xfrm>
                          <a:solidFill>
                            <a:schemeClr val="bg1"/>
                          </a:solidFill>
                        </wpg:grpSpPr>
                        <wps:wsp>
                          <wps:cNvPr id="351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51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51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519" name="Google Shape;204;p17"/>
                          <wpg:cNvGrpSpPr/>
                          <wpg:grpSpPr>
                            <a:xfrm>
                              <a:off x="0" y="0"/>
                              <a:ext cx="273780" cy="105078"/>
                              <a:chOff x="0" y="0"/>
                              <a:chExt cx="273780" cy="105078"/>
                            </a:xfrm>
                            <a:grpFill/>
                          </wpg:grpSpPr>
                          <wps:wsp>
                            <wps:cNvPr id="364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64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65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65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65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Group 3324" o:spid="_x0000_s1051"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">
                <v:group id="Group 256571" o:spid="_x0000_s1052"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xZIkvIAAAA&#10;3wAAAA8AAAAAAAAAAAAAAAAAqgIAAGRycy9kb3ducmV2LnhtbFBLBQYAAAAABAAEAPoAAACfAwAA&#10;AAA=&#10;">
                  <v:group id="Group 3653" o:spid="_x0000_s1053" style="position:absolute;left:37011;width:24301;height:5058" coordorigin="37011" coordsize="3545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GcWcYAAADdAAAADwAAAGRycy9kb3ducmV2LnhtbESPT4vCMBTE78J+h/CE&#10;vWlaiyLVKCKr7EEE/8Cyt0fzbIvNS2liW7/9ZkHwOMzMb5jlujeVaKlxpWUF8TgCQZxZXXKu4HrZ&#10;jeYgnEfWWFkmBU9ysF59DJaYatvxidqzz0WAsEtRQeF9nUrpsoIMurGtiYN3s41BH2STS91gF+Cm&#10;kpMomkmDJYeFAmvaFpTdzw+jYN9ht0nir/Zwv22fv5fp8ecQk1Kfw36zAOGp9+/wq/2tFSSzaQL/&#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AZxZxgAAAN0A&#10;AAAPAAAAAAAAAAAAAAAAAKoCAABkcnMvZG93bnJldi54bWxQSwUGAAAAAAQABAD6AAAAnQMAAAAA&#10;">
                    <v:roundrect id="Rectangle: Rounded Corners 3655" o:spid="_x0000_s1054" style="position:absolute;left:37011;width:3545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Km+MQA&#10;AADdAAAADwAAAGRycy9kb3ducmV2LnhtbESPQWuDQBSE74X8h+UFcqtrEwxiXKU0LeTYxPaQ28N9&#10;UYn7Vtyt2n/fLRR6HGbmGyYvF9OLiUbXWVbwFMUgiGurO24UfFRvjykI55E19pZJwTc5KIvVQ46Z&#10;tjOfabr4RgQIuwwVtN4PmZSubsmgi+xAHLybHQ36IMdG6hHnADe93MbxXhrsOCy0ONBLS/X98mUU&#10;xKfja8XXLX3q1J8pweo9PVZKbdbL8wGEp8X/h//aJ61gt08S+H0TnoAs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CpvjEAAAA3QAAAA8AAAAAAAAAAAAAAAAAmAIAAGRycy9k&#10;b3ducmV2LnhtbFBLBQYAAAAABAAEAPUAAACJAwAAAAA=&#10;" fillcolor="#0070c0" stroked="f" strokeweight="1pt">
                      <v:stroke joinstyle="miter"/>
                      <v:textbox inset=",1mm,,1mm">
                        <w:txbxContent>
                          <w:p w:rsidR="00693FEF" w:rsidRDefault="00693FEF" w:rsidP="000D0CA1">
                            <w:pPr>
                              <w:jc w:val="center"/>
                              <w:rPr>
                                <w:bCs/>
                              </w:rPr>
                            </w:pPr>
                            <w:r>
                              <w:rPr>
                                <w:rFonts w:ascii="Adobe Arabic" w:hAnsi="Adobe Arabic" w:cs="Adobe Arabic" w:hint="cs"/>
                                <w:bCs/>
                                <w:color w:val="auto"/>
                                <w:sz w:val="36"/>
                                <w:szCs w:val="36"/>
                                <w:rtl/>
                                <w:lang w:bidi="ar-SY"/>
                              </w:rPr>
                              <w:t>أهداف الإدارة:</w:t>
                            </w:r>
                          </w:p>
                        </w:txbxContent>
                      </v:textbox>
                    </v:roundrect>
                    <v:oval id="Oval 3656" o:spid="_x0000_s1055"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xfsMQA&#10;AADdAAAADwAAAGRycy9kb3ducmV2LnhtbESP0UoDMRRE3wX/IVzBN5u14iJr0yJKodRCcesHXDbX&#10;zWJyE5K03fbrG0Ho4zAzZ5jZYnRWHCimwbOCx0kFgrjzeuBewfdu+fACImVkjdYzKThRgsX89maG&#10;jfZH/qJDm3tRIJwaVGByDo2UqTPkME18IC7ej48Oc5GxlzriscCdldOqqqXDgcuCwUDvhrrfdu8U&#10;rKtgUtx8nk8b2W53H8Guc7RK3d+Nb68gMo35Gv5vr7SCp/q5hr835Qn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MX7DEAAAA3QAAAA8AAAAAAAAAAAAAAAAAmAIAAGRycy9k&#10;b3ducmV2LnhtbFBLBQYAAAAABAAEAPUAAACJAwAAAAA=&#10;" fillcolor="#272727 [2749]" stroked="f" strokeweight="1pt">
                      <v:stroke joinstyle="miter"/>
                      <v:shadow on="t" color="black" opacity="26214f" origin=",-.5" offset="0,3pt"/>
                    </v:oval>
                  </v:group>
                  <v:rect id="Rectangle 3654" o:spid="_x0000_s1056"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ccK8kA&#10;AADdAAAADwAAAGRycy9kb3ducmV2LnhtbESPT2sCMRTE70K/Q3iFXopma3UpW6NYodqDtviH4vGx&#10;ee5u3bwsSdT12zeFgsdhZn7DjCatqcWZnK8sK3jqJSCIc6srLhTstu/dFxA+IGusLZOCK3mYjO86&#10;I8y0vfCazptQiAhhn6GCMoQmk9LnJRn0PdsQR+9gncEQpSukdniJcFPLfpKk0mDFcaHEhmYl5cfN&#10;ySjY77arwZv7+tkf5svv1H7SwhePSj3ct9NXEIHacAv/tz+0gud0OIC/N/EJyPE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yccK8kAAADdAAAADwAAAAAAAAAAAAAAAACYAgAA&#10;ZHJzL2Rvd25yZXYueG1sUEsFBgAAAAAEAAQA9QAAAI4DAAAAAA==&#10;" fillcolor="#0070c0" stroked="f" strokeweight="1pt"/>
                </v:group>
                <v:group id="Group 3323" o:spid="_x0000_s1057"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lMoMUAAADdAAAADwAAAGRycy9kb3ducmV2LnhtbESPQYvCMBSE7wv+h/AE&#10;b2tayy5SjSKi4kEWVgXx9miebbF5KU1s67/fLAgeh5n5hpkve1OJlhpXWlYQjyMQxJnVJecKzqft&#10;5xSE88gaK8uk4EkOlovBxxxTbTv+pfbocxEg7FJUUHhfp1K6rCCDbmxr4uDdbGPQB9nkUjfYBbip&#10;5CSKvqXBksNCgTWtC8rux4dRsOuwWyXxpj3cb+vn9fT1cznEpNRo2K9mIDz1/h1+tfdaQZJM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5pTKDFAAAA3QAA&#10;AA8AAAAAAAAAAAAAAAAAqgIAAGRycy9kb3ducmV2LnhtbFBLBQYAAAAABAAEAPoAAACcAwAAAAA=&#10;">
                  <v:shape id="Google Shape;201;p17" o:spid="_x0000_s1058"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01OcYA&#10;AADdAAAADwAAAGRycy9kb3ducmV2LnhtbESPQWvCQBSE7wX/w/KE3upGpWmMriKCID0IjaLXR/aZ&#10;pM2+jdnVpP/eLQg9DjPzDbNY9aYWd2pdZVnBeBSBIM6trrhQcDxs3xIQziNrrC2Tgl9ysFoOXhaY&#10;atvxF90zX4gAYZeigtL7JpXS5SUZdCPbEAfvYluDPsi2kLrFLsBNLSdRFEuDFYeFEhvalJT/ZDej&#10;YH9L/E6frsnnx/kUf8+67HjIK6Veh/16DsJT7//Dz/ZOK5i+j2P4exOe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01OcYAAADd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059"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fov8YA&#10;AADdAAAADwAAAGRycy9kb3ducmV2LnhtbESPQWvCQBSE74X+h+UVvIhuVKwSXaWUFooi0kTw+si+&#10;ZoPZtyG7avz3riD0OMzMN8xy3dlaXKj1lWMFo2ECgrhwuuJSwSH/HsxB+ICssXZMCm7kYb16fVli&#10;qt2Vf+mShVJECPsUFZgQmlRKXxiy6IeuIY7en2sthijbUuoWrxFuazlOkndpseK4YLChT0PFKTtb&#10;BXW+322/+tPs2MdsPPFmc9qWG6V6b93HAkSgLvyHn+0frWAyHc3g8SY+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fov8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1060"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dVsMA&#10;AADdAAAADwAAAGRycy9kb3ducmV2LnhtbERPTUvDQBC9C/6HZYTe7CZNFYndFpG2FHoyVqi3MTtm&#10;g9nZkN228d87h4LHx/terEbfqTMNsQ1sIJ9moIjrYFtuDBzeN/dPoGJCttgFJgO/FGG1vL1ZYGnD&#10;hd/oXKVGSQjHEg24lPpS61g78hinoScW7jsMHpPAodF2wIuE+07PsuxRe2xZGhz29Oqo/qlO3kAR&#10;j+6z2G6+bDPj4359+CiqeW7M5G58eQaVaEz/4qt7Z8X3kMtceSNPQ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dVsMAAADdAAAADwAAAAAAAAAAAAAAAACYAgAAZHJzL2Rv&#10;d25yZXYueG1sUEsFBgAAAAAEAAQA9QAAAIgDAAAAAA==&#10;" path="m1976,l417,c191,,,131,,369,,596,191,739,417,739r1559,c2203,739,2393,596,2393,369,2393,131,2203,,1976,xe" filled="f" strokecolor="white [3212]">
                    <v:path arrowok="t" o:extrusionok="f"/>
                  </v:shape>
                  <v:group id="Google Shape;204;p17" o:spid="_x0000_s1061"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ZzD8cAAADdAAAADwAAAGRycy9kb3ducmV2LnhtbESPQWvCQBSE7wX/w/IK&#10;3ppNlJSaZhWRKh5CoSqU3h7ZZxLMvg3ZbRL/fbdQ6HGYmW+YfDOZVgzUu8aygiSKQRCXVjdcKbic&#10;908vIJxH1thaJgV3crBZzx5yzLQd+YOGk69EgLDLUEHtfZdJ6cqaDLrIdsTBu9reoA+yr6TucQxw&#10;08pFHD9Lgw2HhRo72tVU3k7fRsFhxHG7TN6G4nbd3b/O6ftnkZBS88dp+wrC0+T/w3/to1awTJ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6ZzD8cAAADd&#10;AAAADwAAAAAAAAAAAAAAAACqAgAAZHJzL2Rvd25yZXYueG1sUEsFBgAAAAAEAAQA+gAAAJ4DAAAA&#10;AA==&#10;">
                    <v:shape id="Google Shape;205;p17" o:spid="_x0000_s1062"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UNwMIA&#10;AADdAAAADwAAAGRycy9kb3ducmV2LnhtbERPy2rCQBTdF/yH4QrdFJ34IMboKCIUuqyp3V8z1ySa&#10;uRNmxpj+fWdR6PJw3tv9YFrRk/ONZQWzaQKCuLS64UrB+et9koHwAVlja5kU/JCH/W70ssVc2yef&#10;qC9CJWII+xwV1CF0uZS+rMmgn9qOOHJX6wyGCF0ltcNnDDetnCdJKg02HBtq7OhYU3kvHkbBbTVk&#10;7u30ub4siux7WZ37LsirUq/j4bABEWgI/+I/94dWsEiXcW58E5+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dQ3AwgAAAN0AAAAPAAAAAAAAAAAAAAAAAJgCAABkcnMvZG93&#10;bnJldi54bWxQSwUGAAAAAAQABAD1AAAAhwMAAAAA&#10;" path="m227,1501v107,,226,-72,226,-167l453,167c453,84,322,1,227,1,144,1,1,84,1,167r,1167c1,1429,144,1501,227,1501xe" filled="f" stroked="f">
                      <v:path arrowok="t" o:extrusionok="f"/>
                    </v:shape>
                    <v:shape id="Google Shape;206;p17" o:spid="_x0000_s1063"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NnF8UA&#10;AADdAAAADwAAAGRycy9kb3ducmV2LnhtbESPQU/CQBSE7yb+h80z8SZbwBCtLIRCIHCkevD47D7b&#10;avdts/uE+u9ZEhOPk5n5JjNfDq5TJwqx9WxgPMpAEVfetlwbeHvdPjyBioJssfNMBn4pwnJxezPH&#10;3PozH+lUSq0ShGOOBhqRPtc6Vg05jCPfEyfv0weHkmSotQ14TnDX6UmWzbTDltNCgz2tG6q+yx9n&#10;oCgnxeEdD+MgX3Gzd4W43Yc15v5uWL2AEhrkP/zX3lsD09njM1zfpCegF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c2cXxQAAAN0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1064"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FJIsMA&#10;AADdAAAADwAAAGRycy9kb3ducmV2LnhtbERP3WrCMBS+H+wdwhnsTlOnllGbytAJsl2IrQ9w1hzb&#10;YnPSNZnGt18uBrv8+P7zdTC9uNLoOssKZtMEBHFtdceNglO1m7yCcB5ZY2+ZFNzJwbp4fMgx0/bG&#10;R7qWvhExhF2GClrvh0xKV7dk0E3tQBy5sx0N+gjHRuoRbzHc9PIlSVJpsOPY0OJAm5bqS/ljFNCn&#10;ff/qQ7nYcroJ1WH7Yeenb6Wen8LbCoSn4P/Ff+69VjBPl3F/fBOf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TFJIsMAAADd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1065"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sdcUA&#10;AADdAAAADwAAAGRycy9kb3ducmV2LnhtbESP0WrCQBRE34X+w3IFX6TuRqmV6EZKg8U+VvsB1+w1&#10;iWbvhuw2xr/vFgo+DjNzhtlsB9uInjpfO9aQzBQI4sKZmksN38fd8wqED8gGG8ek4U4ettnTaIOp&#10;cTf+ov4QShEh7FPUUIXQplL6oiKLfuZa4uidXWcxRNmV0nR4i3DbyLlSS2mx5rhQYUvvFRXXw4/V&#10;cCK5CFScc/W6b3L1meTT48dF68l4eFuDCDSER/i/vTcaFsuXBP7exCc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iex1xQAAAN0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1066"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fcaMgA&#10;AADdAAAADwAAAGRycy9kb3ducmV2LnhtbESPQWvCQBSE74L/YXkFL1I3UZSQukpbKJQiSNOiHl+z&#10;r0kw+zZkVxP99a5Q6HGYmW+Y5bo3tThT6yrLCuJJBII4t7riQsH319tjAsJ5ZI21ZVJwIQfr1XCw&#10;xFTbjj/pnPlCBAi7FBWU3jeplC4vyaCb2IY4eL+2NeiDbAupW+wC3NRyGkULabDisFBiQ68l5cfs&#10;ZBRsSV67rf95OXzsLskmS+L9YRwrNXron59AeOr9f/iv/a4VzBbzKdzfhCcgV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p9xo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071BAC" w:rsidRDefault="000D0CA1" w:rsidP="000D0CA1">
      <w:pPr>
        <w:bidi w:val="0"/>
        <w:rPr>
          <w:rFonts w:ascii="Adobe Arabic" w:hAnsi="Adobe Arabic" w:cs="Adobe Arabic"/>
          <w:sz w:val="36"/>
          <w:szCs w:val="36"/>
          <w:rtl/>
        </w:rPr>
      </w:pPr>
      <w:r w:rsidRPr="00071BAC">
        <w:rPr>
          <w:noProof/>
          <w:rtl/>
        </w:rPr>
        <mc:AlternateContent>
          <mc:Choice Requires="wpg">
            <w:drawing>
              <wp:anchor distT="0" distB="0" distL="114300" distR="114300" simplePos="0" relativeHeight="252263424" behindDoc="0" locked="0" layoutInCell="1" allowOverlap="1" wp14:anchorId="38604B23" wp14:editId="612F3EFA">
                <wp:simplePos x="0" y="0"/>
                <wp:positionH relativeFrom="column">
                  <wp:posOffset>380536</wp:posOffset>
                </wp:positionH>
                <wp:positionV relativeFrom="paragraph">
                  <wp:posOffset>62230</wp:posOffset>
                </wp:positionV>
                <wp:extent cx="4990294" cy="521738"/>
                <wp:effectExtent l="0" t="0" r="1270" b="0"/>
                <wp:wrapThrough wrapText="bothSides">
                  <wp:wrapPolygon edited="0">
                    <wp:start x="18389" y="0"/>
                    <wp:lineTo x="0" y="1579"/>
                    <wp:lineTo x="0" y="19732"/>
                    <wp:lineTo x="19379" y="20521"/>
                    <wp:lineTo x="21441" y="20521"/>
                    <wp:lineTo x="21523" y="18153"/>
                    <wp:lineTo x="21523" y="1579"/>
                    <wp:lineTo x="20451" y="0"/>
                    <wp:lineTo x="18389" y="0"/>
                  </wp:wrapPolygon>
                </wp:wrapThrough>
                <wp:docPr id="7349" name="Group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4990294" cy="521738"/>
                          <a:chOff x="4" y="9711"/>
                          <a:chExt cx="62261" cy="8579"/>
                        </a:xfrm>
                      </wpg:grpSpPr>
                      <wps:wsp>
                        <wps:cNvPr id="7350" name="Google Shape;773;p16"/>
                        <wps:cNvSpPr>
                          <a:spLocks/>
                        </wps:cNvSpPr>
                        <wps:spPr bwMode="auto">
                          <a:xfrm>
                            <a:off x="183" y="10842"/>
                            <a:ext cx="62083"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51" name="Google Shape;774;p16"/>
                        <wps:cNvSpPr>
                          <a:spLocks/>
                        </wps:cNvSpPr>
                        <wps:spPr bwMode="auto">
                          <a:xfrm>
                            <a:off x="4" y="10663"/>
                            <a:ext cx="62262"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52" name="Google Shape;775;p16"/>
                        <wps:cNvSpPr>
                          <a:spLocks/>
                        </wps:cNvSpPr>
                        <wps:spPr bwMode="auto">
                          <a:xfrm>
                            <a:off x="3521" y="9711"/>
                            <a:ext cx="5186" cy="953"/>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53" name="Google Shape;776;p16"/>
                        <wps:cNvSpPr>
                          <a:spLocks/>
                        </wps:cNvSpPr>
                        <wps:spPr bwMode="auto">
                          <a:xfrm>
                            <a:off x="671" y="17337"/>
                            <a:ext cx="5186"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54" name="Google Shape;777;p16"/>
                        <wps:cNvSpPr>
                          <a:spLocks/>
                        </wps:cNvSpPr>
                        <wps:spPr bwMode="auto">
                          <a:xfrm>
                            <a:off x="1072" y="17337"/>
                            <a:ext cx="4123" cy="477"/>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55" name="Google Shape;778;p16"/>
                        <wps:cNvSpPr>
                          <a:spLocks/>
                        </wps:cNvSpPr>
                        <wps:spPr bwMode="auto">
                          <a:xfrm>
                            <a:off x="4422" y="10188"/>
                            <a:ext cx="4248" cy="476"/>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56" name="Google Shape;779;p16"/>
                        <wps:cNvSpPr>
                          <a:spLocks/>
                        </wps:cNvSpPr>
                        <wps:spPr bwMode="auto">
                          <a:xfrm>
                            <a:off x="1004" y="10188"/>
                            <a:ext cx="6492"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7743EF" w:rsidRDefault="00693FEF" w:rsidP="000D0CA1">
                              <w:pPr>
                                <w:bidi w:val="0"/>
                                <w:jc w:val="center"/>
                                <w:rPr>
                                  <w:rFonts w:ascii="Adobe Arabic" w:hAnsi="Adobe Arabic" w:cs="Adobe Arabic"/>
                                  <w:color w:val="FFFFFF"/>
                                  <w:sz w:val="40"/>
                                  <w:szCs w:val="40"/>
                                  <w:rtl/>
                                  <w:lang w:bidi="ar-SY"/>
                                </w:rPr>
                              </w:pPr>
                              <w:r w:rsidRPr="007743EF">
                                <w:rPr>
                                  <w:rFonts w:ascii="Adobe Arabic" w:hAnsi="Adobe Arabic" w:cs="Adobe Arabic" w:hint="cs"/>
                                  <w:color w:val="FFFFFF"/>
                                  <w:sz w:val="40"/>
                                  <w:szCs w:val="40"/>
                                  <w:rtl/>
                                  <w:lang w:bidi="ar-SY"/>
                                </w:rPr>
                                <w:t>1</w:t>
                              </w:r>
                            </w:p>
                          </w:txbxContent>
                        </wps:txbx>
                        <wps:bodyPr rot="0" vert="horz" wrap="square" lIns="91425" tIns="91425" rIns="91425" bIns="91425" anchor="ctr" anchorCtr="0" upright="1">
                          <a:noAutofit/>
                        </wps:bodyPr>
                      </wps:wsp>
                      <wps:wsp>
                        <wps:cNvPr id="7357" name="Google Shape;782;p16"/>
                        <wps:cNvSpPr txBox="1">
                          <a:spLocks noChangeArrowheads="1"/>
                        </wps:cNvSpPr>
                        <wps:spPr bwMode="auto">
                          <a:xfrm>
                            <a:off x="8848" y="10815"/>
                            <a:ext cx="53418" cy="6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095CF6" w:rsidRDefault="00693FEF" w:rsidP="000D0CA1">
                              <w:pPr>
                                <w:jc w:val="left"/>
                                <w:rPr>
                                  <w:rFonts w:ascii="Adobe Arabic" w:hAnsi="Adobe Arabic" w:cs="Adobe Arabic"/>
                                  <w:color w:val="434343"/>
                                  <w:sz w:val="34"/>
                                  <w:rtl/>
                                </w:rPr>
                              </w:pPr>
                              <w:r w:rsidRPr="00095CF6">
                                <w:rPr>
                                  <w:rFonts w:ascii="Adobe Arabic" w:hAnsi="Adobe Arabic" w:cs="Adobe Arabic"/>
                                  <w:sz w:val="36"/>
                                  <w:szCs w:val="36"/>
                                  <w:rtl/>
                                </w:rPr>
                                <w:t xml:space="preserve"> تحقيق الاستخدام الأفضل لعوامل الإنتاج المتاحة.</w:t>
                              </w:r>
                            </w:p>
                          </w:txbxContent>
                        </wps:txbx>
                        <wps:bodyPr rot="0" vert="horz" wrap="square" lIns="91425" tIns="36000" rIns="91425"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779" o:spid="_x0000_s1067" style="position:absolute;left:0;text-align:left;margin-left:29.95pt;margin-top:4.9pt;width:392.95pt;height:41.1pt;flip:x;z-index:252263424;mso-position-horizontal-relative:text;mso-position-vertical-relative:text;mso-width-relative:margin;mso-height-relative:margin" coordorigin="4,9711" coordsize="62261,8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">
                <v:shape id="Google Shape;773;p16" o:spid="_x0000_s1068" style="position:absolute;left:183;top:10842;width:62083;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Gwe8EA&#10;AADdAAAADwAAAGRycy9kb3ducmV2LnhtbERPTWvCQBC9F/wPywi91Y1Kq0RXEaHQ9tRGPXgbs2MS&#10;zM6G7NRs/333UOjx8b7X2+hadac+NJ4NTCcZKOLS24YrA8fD69MSVBBki61nMvBDAbab0cMac+sH&#10;/qJ7IZVKIRxyNFCLdLnWoazJYZj4jjhxV987lAT7StsehxTuWj3LshftsOHUUGNH+5rKW/HtDHxU&#10;nZziReLJDszU2ve5/zwb8ziOuxUooSj/4j/3mzWwmD+n/elNegJ68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RsHvBAAAA3QAAAA8AAAAAAAAAAAAAAAAAmAIAAGRycy9kb3du&#10;cmV2LnhtbFBLBQYAAAAABAAEAPUAAACGAwAAAAA=&#10;" path="m3215,1c1441,1,1,1441,1,3215r,17574c1,22563,1441,24004,3215,24004r156484,c161473,24004,162914,22563,162914,20789r,-17574c162914,1441,161473,1,159699,1l3215,1xe" fillcolor="black" stroked="f">
                  <v:fill opacity="21588f"/>
                  <v:path arrowok="t" o:extrusionok="f" o:connecttype="custom" o:connectlocs="1225,0;0,894;0,5779;1225,6673;60858,6673;62083,5779;62083,894;60858,0;1225,0" o:connectangles="0,0,0,0,0,0,0,0,0"/>
                </v:shape>
                <v:shape id="Google Shape;774;p16" o:spid="_x0000_s1069" style="position:absolute;left:4;top:10663;width:62262;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PGscA&#10;AADdAAAADwAAAGRycy9kb3ducmV2LnhtbESPT2sCMRTE7wW/Q3iCNzeroi1bo4hQaMGDblva4+vm&#10;7R/cvCxJqquf3giFHoeZ+Q2zXPemFSdyvrGsYJKkIIgLqxuuFHy8v4yfQPiArLG1TAou5GG9Gjws&#10;MdP2zAc65aESEcI+QwV1CF0mpS9qMugT2xFHr7TOYIjSVVI7PEe4aeU0TRfSYMNxocaOtjUVx/zX&#10;KPC4e8uPP19XW3X76+d3WW4PrlRqNOw3zyAC9eE//Nd+1QoeZ/MJ3N/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jxrHAAAA3QAAAA8AAAAAAAAAAAAAAAAAmAIAAGRy&#10;cy9kb3ducmV2LnhtbFBLBQYAAAAABAAEAPUAAACMAwAAAAA=&#10;" path="m3215,1c1441,1,1,1441,1,3215r,17574c1,22563,1441,24004,3215,24004r156484,c161473,24004,162914,22563,162914,20789r,-17574c162914,1441,161473,1,159699,1l3215,1xe" fillcolor="#e7e6e6 [3203]" stroked="f">
                  <v:path arrowok="t" o:extrusionok="f" o:connecttype="custom" o:connectlocs="1229,0;0,894;0,5779;1229,6673;61033,6673;62262,5779;62262,894;61033,0;1229,0" o:connectangles="0,0,0,0,0,0,0,0,0"/>
                </v:shape>
                <v:shape id="Google Shape;775;p16" o:spid="_x0000_s1070" style="position:absolute;left:3521;top:9711;width:5186;height:953;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4ZcYA&#10;AADdAAAADwAAAGRycy9kb3ducmV2LnhtbESPQWsCMRSE7wX/Q3iCt5rtamtZjSLagh56qPXg8XXz&#10;3CzdvKybqPHfm0Khx2FmvmFmi2gbcaHO144VPA0zEMSl0zVXCvZf74+vIHxA1tg4JgU38rCY9x5m&#10;WGh35U+67EIlEoR9gQpMCG0hpS8NWfRD1xIn7+g6iyHJrpK6w2uC20bmWfYiLdacFgy2tDJU/uzO&#10;VgFvT+bwYfKRXG++9y6+HSaRx0oN+nE5BREohv/wX3ujFUxGzzn8vk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4ZcYAAADdAAAADwAAAAAAAAAAAAAAAACYAgAAZHJz&#10;L2Rvd25yZXYueG1sUEsFBgAAAAAEAAQA9QAAAIsDAAAAAA==&#10;" path="m620,1l1,3430r25872,l26552,1,620,1xe" fillcolor="#fdd77c" stroked="f">
                  <v:path arrowok="t" o:extrusionok="f" o:connecttype="custom" o:connectlocs="121,0;0,953;5053,953;5186,0;121,0" o:connectangles="0,0,0,0,0"/>
                </v:shape>
                <v:shape id="Google Shape;776;p16" o:spid="_x0000_s1071" style="position:absolute;left:671;top:17337;width:5186;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Ud/sYA&#10;AADdAAAADwAAAGRycy9kb3ducmV2LnhtbESPQWsCMRSE7wX/Q3iCt5qta2tZjSKtgh56qPXg8XXz&#10;3CzdvKybqPHfm0Khx2FmvmFmi2gbcaHO144VPA0zEMSl0zVXCvZf68dXED4ga2wck4IbeVjMew8z&#10;LLS78idddqESCcK+QAUmhLaQ0peGLPqha4mTd3SdxZBkV0nd4TXBbSNHWfYiLdacFgy29Gao/Nmd&#10;rQLenszhw4xy+b753ru4Okwij5Ua9ONyCiJQDP/hv/ZGK5jkzzn8vk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Ud/sYAAADdAAAADwAAAAAAAAAAAAAAAACYAgAAZHJz&#10;L2Rvd25yZXYueG1sUEsFBgAAAAAEAAQA9QAAAIsDAAAAAA==&#10;" path="m620,1l1,3430r25920,l26552,1,620,1xe" fillcolor="#fdd77c" stroked="f">
                  <v:path arrowok="t" o:extrusionok="f" o:connecttype="custom" o:connectlocs="121,0;0,954;5063,954;5186,0;121,0" o:connectangles="0,0,0,0,0"/>
                </v:shape>
                <v:shape id="Google Shape;777;p16" o:spid="_x0000_s1072" style="position:absolute;left:1072;top:17337;width:4123;height:477;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7MUA&#10;AADdAAAADwAAAGRycy9kb3ducmV2LnhtbESPT2vCQBTE74V+h+UVvNVNW2s0uooERKl68N/9kX0m&#10;odm3YXfV+O27hUKPw8z8hpnOO9OIGzlfW1bw1k9AEBdW11wqOB2XryMQPiBrbCyTggd5mM+en6aY&#10;aXvnPd0OoRQRwj5DBVUIbSalLyoy6Pu2JY7exTqDIUpXSu3wHuGmke9JMpQGa44LFbaUV1R8H65G&#10;wZn4snH+azGm1Xq8zU95uktrpXov3WICIlAX/sN/7bVWkH58DuD3TXwCcv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PAbsxQAAAN0AAAAPAAAAAAAAAAAAAAAAAJgCAABkcnMv&#10;ZG93bnJldi54bWxQSwUGAAAAAAQABAD1AAAAigMAAAAA&#10;" path="m,1l1393,1715r19717,l21110,1,,1xe" fillcolor="#e09214" stroked="f">
                  <v:path arrowok="t" o:extrusionok="f" o:connecttype="custom" o:connectlocs="0,0;272,477;4123,477;4123,0;0,0" o:connectangles="0,0,0,0,0"/>
                </v:shape>
                <v:shape id="Google Shape;778;p16" o:spid="_x0000_s1073" style="position:absolute;left:4422;top:10188;width:4248;height:476;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xmS8UA&#10;AADdAAAADwAAAGRycy9kb3ducmV2LnhtbESPT2sCMRTE74LfITzBy1KzKrZlaxRRBE/1T23Pj+R1&#10;d+nmZUmibr99UxA8DjPzG2a+7GwjruRD7VjBeJSDINbO1FwqOH9sn15BhIhssHFMCn4pwHLR782x&#10;MO7GR7qeYikShEOBCqoY20LKoCuyGEauJU7et/MWY5K+lMbjLcFtIyd5/iwt1pwWKmxpXZH+OV2s&#10;gg2H82GvfV5n8lO/f00vWRZIqeGgW72BiNTFR/je3hkFL9PZDP7fp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GZLxQAAAN0AAAAPAAAAAAAAAAAAAAAAAJgCAABkcnMv&#10;ZG93bnJldi54bWxQSwUGAAAAAAQABAD1AAAAigMAAAAA&#10;" path="m596,l,1715r21753,l20312,,596,xe" fillcolor="#e09214" stroked="f">
                  <v:path arrowok="t" o:extrusionok="f" o:connecttype="custom" o:connectlocs="116,0;0,476;4248,476;3966,0;116,0" o:connectangles="0,0,0,0,0"/>
                </v:shape>
                <v:shape id="Google Shape;779;p16" o:spid="_x0000_s1074" style="position:absolute;left:1004;top:10188;width:6492;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qa0cQA&#10;AADdAAAADwAAAGRycy9kb3ducmV2LnhtbESP0YrCMBRE3wX/IVzBN03V3SrVKCIKu7AvW/2AS3Nt&#10;q81NaaKtfv1GEPZxmJkzzGrTmUrcqXGlZQWTcQSCOLO65FzB6XgYLUA4j6yxskwKHuRgs+73Vpho&#10;2/Iv3VOfiwBhl6CCwvs6kdJlBRl0Y1sTB+9sG4M+yCaXusE2wE0lp1EUS4Mlh4UCa9oVlF3Tm1Fw&#10;nG/3bvps6x/9of3h0sXftwkqNRx02yUIT53/D7/bX1rBfPYZw+tNe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KmtHEAAAA3QAAAA8AAAAAAAAAAAAAAAAAmAIAAGRycy9k&#10;b3ducmV2LnhtbFBLBQYAAAAABAAEAPUAAACJAwAAAAA=&#10;" adj="-11796480,,5400" path="m4977,l,27432r25932,l30909,,4977,xe" fillcolor="#fcbd24" stroked="f">
                  <v:stroke joinstyle="miter"/>
                  <v:formulas/>
                  <v:path arrowok="t" o:extrusionok="f" o:connecttype="custom" o:connectlocs="1045,0;0,7626;5447,7626;6492,0;1045,0" o:connectangles="0,0,0,0,0" textboxrect="0,0,30909,27433"/>
                  <v:textbox inset="2.53958mm,2.53958mm,2.53958mm,2.53958mm">
                    <w:txbxContent>
                      <w:p w:rsidR="00693FEF" w:rsidRPr="007743EF" w:rsidRDefault="00693FEF" w:rsidP="000D0CA1">
                        <w:pPr>
                          <w:bidi w:val="0"/>
                          <w:jc w:val="center"/>
                          <w:rPr>
                            <w:rFonts w:ascii="Adobe Arabic" w:hAnsi="Adobe Arabic" w:cs="Adobe Arabic"/>
                            <w:color w:val="FFFFFF"/>
                            <w:sz w:val="40"/>
                            <w:szCs w:val="40"/>
                            <w:rtl/>
                            <w:lang w:bidi="ar-SY"/>
                          </w:rPr>
                        </w:pPr>
                        <w:r w:rsidRPr="007743EF">
                          <w:rPr>
                            <w:rFonts w:ascii="Adobe Arabic" w:hAnsi="Adobe Arabic" w:cs="Adobe Arabic" w:hint="cs"/>
                            <w:color w:val="FFFFFF"/>
                            <w:sz w:val="40"/>
                            <w:szCs w:val="40"/>
                            <w:rtl/>
                            <w:lang w:bidi="ar-SY"/>
                          </w:rPr>
                          <w:t>1</w:t>
                        </w:r>
                      </w:p>
                    </w:txbxContent>
                  </v:textbox>
                </v:shape>
                <v:shape id="Google Shape;782;p16" o:spid="_x0000_s1075" type="#_x0000_t202" style="position:absolute;left:8848;top:10815;width:53418;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sEq8UA&#10;AADdAAAADwAAAGRycy9kb3ducmV2LnhtbESPX2vCQBDE3wv9DscWfKsXFf809ZRSFAuFgta+L7k1&#10;F5rbC7k1xm/vFQo+DjPzG2a57n2tOmpjFdjAaJiBIi6Crbg0cPzePi9ARUG2WAcmA1eKsF49Piwx&#10;t+HCe+oOUqoE4ZijASfS5FrHwpHHOAwNcfJOofUoSbalti1eEtzXepxlM+2x4rTgsKF3R8Xv4ewN&#10;dOPF7ktGm5M+fs52P1K56F72xgye+rdXUEK93MP/7Q9rYD6ZzuHvTXoC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mwSrxQAAAN0AAAAPAAAAAAAAAAAAAAAAAJgCAABkcnMv&#10;ZG93bnJldi54bWxQSwUGAAAAAAQABAD1AAAAigMAAAAA&#10;" filled="f" stroked="f">
                  <v:textbox inset="2.53958mm,1mm,2.53958mm,1mm">
                    <w:txbxContent>
                      <w:p w:rsidR="00693FEF" w:rsidRPr="00095CF6" w:rsidRDefault="00693FEF" w:rsidP="000D0CA1">
                        <w:pPr>
                          <w:jc w:val="left"/>
                          <w:rPr>
                            <w:rFonts w:ascii="Adobe Arabic" w:hAnsi="Adobe Arabic" w:cs="Adobe Arabic"/>
                            <w:color w:val="434343"/>
                            <w:sz w:val="34"/>
                            <w:rtl/>
                          </w:rPr>
                        </w:pPr>
                        <w:r w:rsidRPr="00095CF6">
                          <w:rPr>
                            <w:rFonts w:ascii="Adobe Arabic" w:hAnsi="Adobe Arabic" w:cs="Adobe Arabic"/>
                            <w:sz w:val="36"/>
                            <w:szCs w:val="36"/>
                            <w:rtl/>
                          </w:rPr>
                          <w:t xml:space="preserve"> تحقيق الاستخدام الأفضل لعوامل الإنتاج المتاحة.</w:t>
                        </w:r>
                      </w:p>
                    </w:txbxContent>
                  </v:textbox>
                </v:shape>
                <w10:wrap type="through"/>
              </v:group>
            </w:pict>
          </mc:Fallback>
        </mc:AlternateContent>
      </w:r>
    </w:p>
    <w:p w:rsidR="000D0CA1" w:rsidRPr="00071BAC" w:rsidRDefault="000D0CA1" w:rsidP="000D0CA1">
      <w:pPr>
        <w:bidi w:val="0"/>
        <w:rPr>
          <w:rFonts w:ascii="Adobe Arabic" w:hAnsi="Adobe Arabic" w:cs="Adobe Arabic"/>
          <w:color w:val="C00000"/>
          <w:rtl/>
        </w:rPr>
      </w:pPr>
    </w:p>
    <w:p w:rsidR="000D0CA1" w:rsidRPr="00950C20" w:rsidRDefault="000D0CA1" w:rsidP="000D0CA1">
      <w:pPr>
        <w:keepNext/>
        <w:bidi w:val="0"/>
        <w:jc w:val="left"/>
        <w:rPr>
          <w:rtl/>
        </w:rPr>
      </w:pPr>
      <w:r w:rsidRPr="00071BAC">
        <w:rPr>
          <w:noProof/>
          <w:rtl/>
        </w:rPr>
        <mc:AlternateContent>
          <mc:Choice Requires="wpg">
            <w:drawing>
              <wp:anchor distT="0" distB="0" distL="114300" distR="114300" simplePos="0" relativeHeight="252264448" behindDoc="0" locked="0" layoutInCell="1" allowOverlap="1" wp14:anchorId="6C8FDEAD" wp14:editId="665E753A">
                <wp:simplePos x="0" y="0"/>
                <wp:positionH relativeFrom="column">
                  <wp:posOffset>201643</wp:posOffset>
                </wp:positionH>
                <wp:positionV relativeFrom="paragraph">
                  <wp:posOffset>181610</wp:posOffset>
                </wp:positionV>
                <wp:extent cx="5173631" cy="521738"/>
                <wp:effectExtent l="0" t="0" r="8255" b="0"/>
                <wp:wrapThrough wrapText="bothSides">
                  <wp:wrapPolygon edited="0">
                    <wp:start x="18612" y="0"/>
                    <wp:lineTo x="1432" y="1579"/>
                    <wp:lineTo x="159" y="2368"/>
                    <wp:lineTo x="159" y="19732"/>
                    <wp:lineTo x="19566" y="20521"/>
                    <wp:lineTo x="21475" y="20521"/>
                    <wp:lineTo x="21555" y="18153"/>
                    <wp:lineTo x="21555" y="1579"/>
                    <wp:lineTo x="20521" y="0"/>
                    <wp:lineTo x="18612" y="0"/>
                  </wp:wrapPolygon>
                </wp:wrapThrough>
                <wp:docPr id="7358" name="Group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5173631" cy="521738"/>
                          <a:chOff x="4" y="19422"/>
                          <a:chExt cx="64548" cy="8576"/>
                        </a:xfrm>
                      </wpg:grpSpPr>
                      <wps:wsp>
                        <wps:cNvPr id="7359" name="Google Shape;762;p16"/>
                        <wps:cNvSpPr>
                          <a:spLocks/>
                        </wps:cNvSpPr>
                        <wps:spPr bwMode="auto">
                          <a:xfrm>
                            <a:off x="184" y="20552"/>
                            <a:ext cx="62082" cy="6670"/>
                          </a:xfrm>
                          <a:custGeom>
                            <a:avLst/>
                            <a:gdLst>
                              <a:gd name="T0" fmla="*/ 3215 w 162914"/>
                              <a:gd name="T1" fmla="*/ 1 h 23992"/>
                              <a:gd name="T2" fmla="*/ 1 w 162914"/>
                              <a:gd name="T3" fmla="*/ 3215 h 23992"/>
                              <a:gd name="T4" fmla="*/ 1 w 162914"/>
                              <a:gd name="T5" fmla="*/ 20777 h 23992"/>
                              <a:gd name="T6" fmla="*/ 3215 w 162914"/>
                              <a:gd name="T7" fmla="*/ 23992 h 23992"/>
                              <a:gd name="T8" fmla="*/ 159699 w 162914"/>
                              <a:gd name="T9" fmla="*/ 23992 h 23992"/>
                              <a:gd name="T10" fmla="*/ 162914 w 162914"/>
                              <a:gd name="T11" fmla="*/ 20777 h 23992"/>
                              <a:gd name="T12" fmla="*/ 162914 w 162914"/>
                              <a:gd name="T13" fmla="*/ 3215 h 23992"/>
                              <a:gd name="T14" fmla="*/ 159699 w 162914"/>
                              <a:gd name="T15" fmla="*/ 1 h 23992"/>
                              <a:gd name="T16" fmla="*/ 3215 w 162914"/>
                              <a:gd name="T17" fmla="*/ 1 h 239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3992" extrusionOk="0">
                                <a:moveTo>
                                  <a:pt x="3215" y="1"/>
                                </a:moveTo>
                                <a:cubicBezTo>
                                  <a:pt x="1441" y="1"/>
                                  <a:pt x="1" y="1429"/>
                                  <a:pt x="1" y="3215"/>
                                </a:cubicBezTo>
                                <a:lnTo>
                                  <a:pt x="1" y="20777"/>
                                </a:lnTo>
                                <a:cubicBezTo>
                                  <a:pt x="1" y="22563"/>
                                  <a:pt x="1441" y="23992"/>
                                  <a:pt x="3215" y="23992"/>
                                </a:cubicBezTo>
                                <a:lnTo>
                                  <a:pt x="159699" y="23992"/>
                                </a:lnTo>
                                <a:cubicBezTo>
                                  <a:pt x="161473" y="23992"/>
                                  <a:pt x="162914" y="22563"/>
                                  <a:pt x="162914" y="20777"/>
                                </a:cubicBezTo>
                                <a:lnTo>
                                  <a:pt x="162914" y="3215"/>
                                </a:lnTo>
                                <a:cubicBezTo>
                                  <a:pt x="162914" y="1429"/>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60" name="Google Shape;763;p16"/>
                        <wps:cNvSpPr>
                          <a:spLocks/>
                        </wps:cNvSpPr>
                        <wps:spPr bwMode="auto">
                          <a:xfrm>
                            <a:off x="4" y="20373"/>
                            <a:ext cx="62460" cy="6670"/>
                          </a:xfrm>
                          <a:custGeom>
                            <a:avLst/>
                            <a:gdLst>
                              <a:gd name="T0" fmla="*/ 3215 w 162914"/>
                              <a:gd name="T1" fmla="*/ 1 h 23992"/>
                              <a:gd name="T2" fmla="*/ 1 w 162914"/>
                              <a:gd name="T3" fmla="*/ 3215 h 23992"/>
                              <a:gd name="T4" fmla="*/ 1 w 162914"/>
                              <a:gd name="T5" fmla="*/ 20777 h 23992"/>
                              <a:gd name="T6" fmla="*/ 3215 w 162914"/>
                              <a:gd name="T7" fmla="*/ 23992 h 23992"/>
                              <a:gd name="T8" fmla="*/ 159699 w 162914"/>
                              <a:gd name="T9" fmla="*/ 23992 h 23992"/>
                              <a:gd name="T10" fmla="*/ 162914 w 162914"/>
                              <a:gd name="T11" fmla="*/ 20777 h 23992"/>
                              <a:gd name="T12" fmla="*/ 162914 w 162914"/>
                              <a:gd name="T13" fmla="*/ 3215 h 23992"/>
                              <a:gd name="T14" fmla="*/ 159699 w 162914"/>
                              <a:gd name="T15" fmla="*/ 1 h 23992"/>
                              <a:gd name="T16" fmla="*/ 3215 w 162914"/>
                              <a:gd name="T17" fmla="*/ 1 h 239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3992" extrusionOk="0">
                                <a:moveTo>
                                  <a:pt x="3215" y="1"/>
                                </a:moveTo>
                                <a:cubicBezTo>
                                  <a:pt x="1441" y="1"/>
                                  <a:pt x="1" y="1429"/>
                                  <a:pt x="1" y="3215"/>
                                </a:cubicBezTo>
                                <a:lnTo>
                                  <a:pt x="1" y="20777"/>
                                </a:lnTo>
                                <a:cubicBezTo>
                                  <a:pt x="1" y="22563"/>
                                  <a:pt x="1441" y="23992"/>
                                  <a:pt x="3215" y="23992"/>
                                </a:cubicBezTo>
                                <a:lnTo>
                                  <a:pt x="159699" y="23992"/>
                                </a:lnTo>
                                <a:cubicBezTo>
                                  <a:pt x="161473" y="23992"/>
                                  <a:pt x="162914" y="22563"/>
                                  <a:pt x="162914" y="20777"/>
                                </a:cubicBezTo>
                                <a:lnTo>
                                  <a:pt x="162914" y="3215"/>
                                </a:lnTo>
                                <a:cubicBezTo>
                                  <a:pt x="162914" y="1429"/>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61" name="Google Shape;764;p16"/>
                        <wps:cNvSpPr>
                          <a:spLocks/>
                        </wps:cNvSpPr>
                        <wps:spPr bwMode="auto">
                          <a:xfrm>
                            <a:off x="3521" y="19422"/>
                            <a:ext cx="4928" cy="954"/>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F489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62" name="Google Shape;765;p16"/>
                        <wps:cNvSpPr>
                          <a:spLocks/>
                        </wps:cNvSpPr>
                        <wps:spPr bwMode="auto">
                          <a:xfrm>
                            <a:off x="671" y="27045"/>
                            <a:ext cx="4928"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F489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63" name="Google Shape;766;p16"/>
                        <wps:cNvSpPr>
                          <a:spLocks/>
                        </wps:cNvSpPr>
                        <wps:spPr bwMode="auto">
                          <a:xfrm>
                            <a:off x="1072" y="27045"/>
                            <a:ext cx="3918" cy="477"/>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C6282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64" name="Google Shape;767;p16"/>
                        <wps:cNvSpPr>
                          <a:spLocks/>
                        </wps:cNvSpPr>
                        <wps:spPr bwMode="auto">
                          <a:xfrm>
                            <a:off x="4422" y="19899"/>
                            <a:ext cx="4037" cy="477"/>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C6282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65" name="Google Shape;768;p16"/>
                        <wps:cNvSpPr>
                          <a:spLocks/>
                        </wps:cNvSpPr>
                        <wps:spPr bwMode="auto">
                          <a:xfrm>
                            <a:off x="935" y="19899"/>
                            <a:ext cx="6260" cy="7623"/>
                          </a:xfrm>
                          <a:custGeom>
                            <a:avLst/>
                            <a:gdLst>
                              <a:gd name="T0" fmla="*/ 4977 w 30909"/>
                              <a:gd name="T1" fmla="*/ 0 h 27421"/>
                              <a:gd name="T2" fmla="*/ 0 w 30909"/>
                              <a:gd name="T3" fmla="*/ 27420 h 27421"/>
                              <a:gd name="T4" fmla="*/ 25932 w 30909"/>
                              <a:gd name="T5" fmla="*/ 27420 h 27421"/>
                              <a:gd name="T6" fmla="*/ 30909 w 30909"/>
                              <a:gd name="T7" fmla="*/ 0 h 27421"/>
                              <a:gd name="T8" fmla="*/ 4977 w 30909"/>
                              <a:gd name="T9" fmla="*/ 0 h 27421"/>
                              <a:gd name="T10" fmla="*/ 0 w 30909"/>
                              <a:gd name="T11" fmla="*/ 0 h 27421"/>
                              <a:gd name="T12" fmla="*/ 30909 w 30909"/>
                              <a:gd name="T13" fmla="*/ 27421 h 27421"/>
                            </a:gdLst>
                            <a:ahLst/>
                            <a:cxnLst>
                              <a:cxn ang="0">
                                <a:pos x="T0" y="T1"/>
                              </a:cxn>
                              <a:cxn ang="0">
                                <a:pos x="T2" y="T3"/>
                              </a:cxn>
                              <a:cxn ang="0">
                                <a:pos x="T4" y="T5"/>
                              </a:cxn>
                              <a:cxn ang="0">
                                <a:pos x="T6" y="T7"/>
                              </a:cxn>
                              <a:cxn ang="0">
                                <a:pos x="T8" y="T9"/>
                              </a:cxn>
                            </a:cxnLst>
                            <a:rect l="T10" t="T11" r="T12" b="T13"/>
                            <a:pathLst>
                              <a:path w="30909" h="27421" extrusionOk="0">
                                <a:moveTo>
                                  <a:pt x="4977" y="0"/>
                                </a:moveTo>
                                <a:lnTo>
                                  <a:pt x="0" y="27420"/>
                                </a:lnTo>
                                <a:lnTo>
                                  <a:pt x="25932" y="27420"/>
                                </a:lnTo>
                                <a:lnTo>
                                  <a:pt x="30909" y="0"/>
                                </a:lnTo>
                                <a:lnTo>
                                  <a:pt x="4977" y="0"/>
                                </a:lnTo>
                                <a:close/>
                              </a:path>
                            </a:pathLst>
                          </a:custGeom>
                          <a:solidFill>
                            <a:srgbClr val="EC3A3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7743EF" w:rsidRDefault="00693FEF" w:rsidP="000D0CA1">
                              <w:pPr>
                                <w:bidi w:val="0"/>
                                <w:jc w:val="center"/>
                                <w:rPr>
                                  <w:color w:val="FFFFFF"/>
                                  <w:sz w:val="52"/>
                                  <w:szCs w:val="52"/>
                                  <w:lang w:bidi="ar-SY"/>
                                </w:rPr>
                              </w:pPr>
                              <w:r w:rsidRPr="007743EF">
                                <w:rPr>
                                  <w:rFonts w:ascii="Adobe Arabic" w:hAnsi="Adobe Arabic" w:cs="Adobe Arabic" w:hint="cs"/>
                                  <w:color w:val="FFFFFF"/>
                                  <w:sz w:val="40"/>
                                  <w:szCs w:val="40"/>
                                  <w:rtl/>
                                  <w:lang w:bidi="ar-SY"/>
                                </w:rPr>
                                <w:t>2</w:t>
                              </w:r>
                            </w:p>
                          </w:txbxContent>
                        </wps:txbx>
                        <wps:bodyPr rot="0" vert="horz" wrap="square" lIns="91425" tIns="91425" rIns="91425" bIns="91425" anchor="ctr" anchorCtr="0" upright="1">
                          <a:noAutofit/>
                        </wps:bodyPr>
                      </wps:wsp>
                      <wps:wsp>
                        <wps:cNvPr id="7366" name="Google Shape;771;p16"/>
                        <wps:cNvSpPr txBox="1">
                          <a:spLocks noChangeArrowheads="1"/>
                        </wps:cNvSpPr>
                        <wps:spPr bwMode="auto">
                          <a:xfrm>
                            <a:off x="8892" y="20520"/>
                            <a:ext cx="55660" cy="65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095CF6" w:rsidRDefault="00693FEF" w:rsidP="000D0CA1">
                              <w:pPr>
                                <w:rPr>
                                  <w:rFonts w:ascii="Adobe Arabic" w:hAnsi="Adobe Arabic" w:cs="Adobe Arabic"/>
                                  <w:sz w:val="36"/>
                                  <w:szCs w:val="36"/>
                                </w:rPr>
                              </w:pPr>
                              <w:r w:rsidRPr="00095CF6">
                                <w:rPr>
                                  <w:rFonts w:ascii="Adobe Arabic" w:hAnsi="Adobe Arabic" w:cs="Adobe Arabic"/>
                                  <w:sz w:val="36"/>
                                  <w:szCs w:val="36"/>
                                  <w:rtl/>
                                </w:rPr>
                                <w:t>تحقيق أهداف وطموح الأفراد العاملين في المنظمة</w:t>
                              </w:r>
                              <w:r>
                                <w:rPr>
                                  <w:rFonts w:ascii="Adobe Arabic" w:hAnsi="Adobe Arabic" w:cs="Adobe Arabic" w:hint="cs"/>
                                  <w:sz w:val="36"/>
                                  <w:szCs w:val="36"/>
                                  <w:rtl/>
                                </w:rPr>
                                <w:t>.</w:t>
                              </w:r>
                            </w:p>
                          </w:txbxContent>
                        </wps:txbx>
                        <wps:bodyPr rot="0" vert="horz" wrap="square" lIns="91425" tIns="36000" rIns="91425"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788" o:spid="_x0000_s1076" style="position:absolute;margin-left:15.9pt;margin-top:14.3pt;width:407.35pt;height:41.1pt;flip:x;z-index:252264448;mso-position-horizontal-relative:text;mso-position-vertical-relative:text;mso-width-relative:margin;mso-height-relative:margin" coordorigin="4,19422" coordsize="64548,8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">
                <v:shape id="Google Shape;762;p16" o:spid="_x0000_s1077" style="position:absolute;left:184;top:20552;width:62082;height:6670;visibility:visible;mso-wrap-style:square;v-text-anchor:middle" coordsize="162914,23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vES8cA&#10;AADdAAAADwAAAGRycy9kb3ducmV2LnhtbESPQWvCQBSE74L/YXmCl1I3KrUxuoq02Ap6aSx4fWSf&#10;SUz2bZrdavrvu4WCx2FmvmGW687U4kqtKy0rGI8iEMSZ1SXnCj6P28cYhPPIGmvLpOCHHKxX/d4S&#10;E21v/EHX1OciQNglqKDwvkmkdFlBBt3INsTBO9vWoA+yzaVu8RbgppaTKJpJgyWHhQIbeikoq9Jv&#10;o6DBKno38eb0dqxeH+Kv/eHidazUcNBtFiA8df4e/m/vtILn6dMc/t6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LxEvHAAAA3QAAAA8AAAAAAAAAAAAAAAAAmAIAAGRy&#10;cy9kb3ducmV2LnhtbFBLBQYAAAAABAAEAPUAAACMAwAAAAA=&#10;" path="m3215,1c1441,1,1,1429,1,3215r,17562c1,22563,1441,23992,3215,23992r156484,c161473,23992,162914,22563,162914,20777r,-17562c162914,1429,161473,1,159699,1l3215,1xe" fillcolor="black" stroked="f">
                  <v:fill opacity="21588f"/>
                  <v:path arrowok="t" o:extrusionok="f" o:connecttype="custom" o:connectlocs="1225,0;0,894;0,5776;1225,6670;60857,6670;62082,5776;62082,894;60857,0;1225,0" o:connectangles="0,0,0,0,0,0,0,0,0"/>
                </v:shape>
                <v:shape id="Google Shape;763;p16" o:spid="_x0000_s1078" style="position:absolute;left:4;top:20373;width:62460;height:6670;visibility:visible;mso-wrap-style:square;v-text-anchor:middle" coordsize="162914,23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WsrcYA&#10;AADdAAAADwAAAGRycy9kb3ducmV2LnhtbERPy07CQBTdm/gPk2vCTqZArKQwECMKxMQYHguWN51L&#10;W+jcqTMjLX49szBxeXLe03lnanEh5yvLCgb9BARxbnXFhYL97v1xDMIHZI21ZVJwJQ/z2f3dFDNt&#10;W97QZRsKEUPYZ6igDKHJpPR5SQZ93zbEkTtaZzBE6AqpHbYx3NRymCSpNFhxbCixodeS8vP2xyhw&#10;q6fPxddyOXzD1n6nv8fFYf9xUqr30L1MQATqwr/4z73WCp5Hadwf38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WsrcYAAADdAAAADwAAAAAAAAAAAAAAAACYAgAAZHJz&#10;L2Rvd25yZXYueG1sUEsFBgAAAAAEAAQA9QAAAIsDAAAAAA==&#10;" path="m3215,1c1441,1,1,1429,1,3215r,17562c1,22563,1441,23992,3215,23992r156484,c161473,23992,162914,22563,162914,20777r,-17562c162914,1429,161473,1,159699,1l3215,1xe" fillcolor="#e7e6e6 [3203]" stroked="f">
                  <v:path arrowok="t" o:extrusionok="f" o:connecttype="custom" o:connectlocs="1233,0;0,894;0,5776;1233,6670;61227,6670;62460,5776;62460,894;61227,0;1233,0" o:connectangles="0,0,0,0,0,0,0,0,0"/>
                </v:shape>
                <v:shape id="Google Shape;764;p16" o:spid="_x0000_s1079" style="position:absolute;left:3521;top:19422;width:4928;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ahlMYA&#10;AADdAAAADwAAAGRycy9kb3ducmV2LnhtbESPQWvCQBSE7wX/w/KE3upGK1Gjq0ih0EsotXrI7Zl9&#10;Jmmzb8PuVmN/vSsUehxm5htmtelNK87kfGNZwXiUgCAurW64UrD/fH2ag/ABWWNrmRRcycNmPXhY&#10;YabthT/ovAuViBD2GSqoQ+gyKX1Zk0E/sh1x9E7WGQxRukpqh5cIN62cJEkqDTYcF2rs6KWm8nv3&#10;YxQcq0V68K6YFrpJ8q+C8t93nSv1OOy3SxCB+vAf/mu/aQWz53QM9zfxCcj1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gahlMYAAADdAAAADwAAAAAAAAAAAAAAAACYAgAAZHJz&#10;L2Rvd25yZXYueG1sUEsFBgAAAAAEAAQA9QAAAIsDAAAAAA==&#10;" path="m620,1l1,3430r25872,l26552,1,620,1xe" fillcolor="#f48989" stroked="f">
                  <v:path arrowok="t" o:extrusionok="f" o:connecttype="custom" o:connectlocs="115,0;0,954;4802,954;4928,0;115,0" o:connectangles="0,0,0,0,0"/>
                </v:shape>
                <v:shape id="Google Shape;765;p16" o:spid="_x0000_s1080" style="position:absolute;left:671;top:27045;width:4928;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Q/48YA&#10;AADdAAAADwAAAGRycy9kb3ducmV2LnhtbESPQWvCQBSE74X+h+UVvNVNVVJNXaUUCl6C1NZDbs/s&#10;axLNvg27q0Z/vSsUehxm5htmvuxNK07kfGNZwcswAUFcWt1wpeDn+/N5CsIHZI2tZVJwIQ/LxePD&#10;HDNtz/xFp02oRISwz1BBHUKXSenLmgz6oe2Io/drncEQpaukdniOcNPKUZKk0mDDcaHGjj5qKg+b&#10;o1Gwq2bp1rtiUugmyfcF5de1zpUaPPXvbyAC9eE//NdeaQWv43QE9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Q/48YAAADdAAAADwAAAAAAAAAAAAAAAACYAgAAZHJz&#10;L2Rvd25yZXYueG1sUEsFBgAAAAAEAAQA9QAAAIsDAAAAAA==&#10;" path="m620,1l1,3430r25920,l26552,1,620,1xe" fillcolor="#f48989" stroked="f">
                  <v:path arrowok="t" o:extrusionok="f" o:connecttype="custom" o:connectlocs="115,0;0,954;4811,954;4928,0;115,0" o:connectangles="0,0,0,0,0"/>
                </v:shape>
                <v:shape id="Google Shape;766;p16" o:spid="_x0000_s1081" style="position:absolute;left:1072;top:27045;width:3918;height:477;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1aQcUA&#10;AADdAAAADwAAAGRycy9kb3ducmV2LnhtbESP0WoCMRRE34X+Q7iFvmm2CipboxRB2VIpuPYDbje3&#10;m8XNzZpEXf++EQo+DjNzhlmsetuKC/nQOFbwOspAEFdON1wr+D5shnMQISJrbB2TghsFWC2fBgvM&#10;tbvyni5lrEWCcMhRgYmxy6UMlSGLYeQ64uT9Om8xJulrqT1eE9y2cpxlU2mx4bRgsKO1oepYnq2C&#10;o5fbYn3bmZJ/sPg4fTbjL1Mq9fLcv7+BiNTHR/i/XWgFs8l0Avc36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XVpBxQAAAN0AAAAPAAAAAAAAAAAAAAAAAJgCAABkcnMv&#10;ZG93bnJldi54bWxQSwUGAAAAAAQABAD1AAAAigMAAAAA&#10;" path="m,1l1393,1715r19717,l21110,1,,1xe" fillcolor="#c6282f" stroked="f">
                  <v:path arrowok="t" o:extrusionok="f" o:connecttype="custom" o:connectlocs="0,0;259,477;3918,477;3918,0;0,0" o:connectangles="0,0,0,0,0"/>
                </v:shape>
                <v:shape id="Google Shape;767;p16" o:spid="_x0000_s1082" style="position:absolute;left:4422;top:19899;width:4037;height:477;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4Cg8YA&#10;AADdAAAADwAAAGRycy9kb3ducmV2LnhtbESPQWvCQBSE74X+h+UJ3urGKtZEN1IFoaeKqYLeHtln&#10;Esy+TbNrjP++Wyj0OMzMN8xy1ZtadNS6yrKC8SgCQZxbXXGh4PC1fZmDcB5ZY22ZFDzIwSp9flpi&#10;ou2d99RlvhABwi5BBaX3TSKly0sy6Ea2IQ7exbYGfZBtIXWL9wA3tXyNopk0WHFYKLGhTUn5NbsZ&#10;Bad4pz/r8f57Gsen4y57rHM690oNB/37AoSn3v+H/9ofWsHbZDaF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V4Cg8YAAADdAAAADwAAAAAAAAAAAAAAAACYAgAAZHJz&#10;L2Rvd25yZXYueG1sUEsFBgAAAAAEAAQA9QAAAIsDAAAAAA==&#10;" path="m596,l,1715r21753,l20312,,596,xe" fillcolor="#c6282f" stroked="f">
                  <v:path arrowok="t" o:extrusionok="f" o:connecttype="custom" o:connectlocs="111,0;0,477;4037,477;3769,0;111,0" o:connectangles="0,0,0,0,0"/>
                </v:shape>
                <v:shape id="Google Shape;768;p16" o:spid="_x0000_s1083" style="position:absolute;left:935;top:19899;width:6260;height:7623;visibility:visible;mso-wrap-style:square;v-text-anchor:middle" coordsize="30909,274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U9QsMA&#10;AADdAAAADwAAAGRycy9kb3ducmV2LnhtbESPT2vCQBTE74V+h+UVequbWmJC6ioqCF4bpfT4yL78&#10;wezbsLvR+O1doeBxmJnfMMv1ZHpxIec7ywo+ZwkI4srqjhsFp+P+IwfhA7LG3jIpuJGH9er1ZYmF&#10;tlf+oUsZGhEh7AtU0IYwFFL6qiWDfmYH4ujV1hkMUbpGaofXCDe9nCfJQhrsOC60ONCupepcjkZB&#10;nuauLtOxHihzY7X53eL5b1Lq/W3afIMINIVn+L990Aqyr0UKjzfxCc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9U9QsMAAADdAAAADwAAAAAAAAAAAAAAAACYAgAAZHJzL2Rv&#10;d25yZXYueG1sUEsFBgAAAAAEAAQA9QAAAIgDAAAAAA==&#10;" adj="-11796480,,5400" path="m4977,l,27420r25932,l30909,,4977,xe" fillcolor="#ec3a3b" stroked="f">
                  <v:stroke joinstyle="miter"/>
                  <v:formulas/>
                  <v:path arrowok="t" o:extrusionok="f" o:connecttype="custom" o:connectlocs="1008,0;0,7623;5252,7623;6260,0;1008,0" o:connectangles="0,0,0,0,0" textboxrect="0,0,30909,27421"/>
                  <v:textbox inset="2.53958mm,2.53958mm,2.53958mm,2.53958mm">
                    <w:txbxContent>
                      <w:p w:rsidR="00693FEF" w:rsidRPr="007743EF" w:rsidRDefault="00693FEF" w:rsidP="000D0CA1">
                        <w:pPr>
                          <w:bidi w:val="0"/>
                          <w:jc w:val="center"/>
                          <w:rPr>
                            <w:color w:val="FFFFFF"/>
                            <w:sz w:val="52"/>
                            <w:szCs w:val="52"/>
                            <w:lang w:bidi="ar-SY"/>
                          </w:rPr>
                        </w:pPr>
                        <w:r w:rsidRPr="007743EF">
                          <w:rPr>
                            <w:rFonts w:ascii="Adobe Arabic" w:hAnsi="Adobe Arabic" w:cs="Adobe Arabic" w:hint="cs"/>
                            <w:color w:val="FFFFFF"/>
                            <w:sz w:val="40"/>
                            <w:szCs w:val="40"/>
                            <w:rtl/>
                            <w:lang w:bidi="ar-SY"/>
                          </w:rPr>
                          <w:t>2</w:t>
                        </w:r>
                      </w:p>
                    </w:txbxContent>
                  </v:textbox>
                </v:shape>
                <v:shape id="Google Shape;771;p16" o:spid="_x0000_s1084" type="#_x0000_t202" style="position:absolute;left:8892;top:20520;width:55660;height:65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rjcUA&#10;AADdAAAADwAAAGRycy9kb3ducmV2LnhtbESPX2vCQBDE3wt+h2OFvtWLFlIbPaWUFgtCwT99X3Jr&#10;LpjbC7ltTL99TxB8HGbmN8xyPfhG9dTFOrCB6SQDRVwGW3Nl4Hj4fJqDioJssQlMBv4owno1elhi&#10;YcOFd9TvpVIJwrFAA06kLbSOpSOPcRJa4uSdQudRkuwqbTu8JLhv9CzLcu2x5rTgsKV3R+V5/+sN&#10;9LP55lumHyd93OabH6lddK87Yx7Hw9sClNAg9/Ct/WUNvDznOVzfpCe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u2uNxQAAAN0AAAAPAAAAAAAAAAAAAAAAAJgCAABkcnMv&#10;ZG93bnJldi54bWxQSwUGAAAAAAQABAD1AAAAigMAAAAA&#10;" filled="f" stroked="f">
                  <v:textbox inset="2.53958mm,1mm,2.53958mm,1mm">
                    <w:txbxContent>
                      <w:p w:rsidR="00693FEF" w:rsidRPr="00095CF6" w:rsidRDefault="00693FEF" w:rsidP="000D0CA1">
                        <w:pPr>
                          <w:rPr>
                            <w:rFonts w:ascii="Adobe Arabic" w:hAnsi="Adobe Arabic" w:cs="Adobe Arabic"/>
                            <w:sz w:val="36"/>
                            <w:szCs w:val="36"/>
                          </w:rPr>
                        </w:pPr>
                        <w:r w:rsidRPr="00095CF6">
                          <w:rPr>
                            <w:rFonts w:ascii="Adobe Arabic" w:hAnsi="Adobe Arabic" w:cs="Adobe Arabic"/>
                            <w:sz w:val="36"/>
                            <w:szCs w:val="36"/>
                            <w:rtl/>
                          </w:rPr>
                          <w:t>تحقيق أهداف وطموح الأفراد العاملين في المنظمة</w:t>
                        </w:r>
                        <w:r>
                          <w:rPr>
                            <w:rFonts w:ascii="Adobe Arabic" w:hAnsi="Adobe Arabic" w:cs="Adobe Arabic" w:hint="cs"/>
                            <w:sz w:val="36"/>
                            <w:szCs w:val="36"/>
                            <w:rtl/>
                          </w:rPr>
                          <w:t>.</w:t>
                        </w:r>
                      </w:p>
                    </w:txbxContent>
                  </v:textbox>
                </v:shape>
                <w10:wrap type="through"/>
              </v:group>
            </w:pict>
          </mc:Fallback>
        </mc:AlternateContent>
      </w:r>
    </w:p>
    <w:p w:rsidR="000D0CA1" w:rsidRPr="00294397" w:rsidRDefault="000D0CA1" w:rsidP="000D0CA1">
      <w:pPr>
        <w:bidi w:val="0"/>
        <w:ind w:left="-613"/>
        <w:rPr>
          <w:color w:val="C00000"/>
          <w:rtl/>
          <w:lang w:bidi="ar-SY"/>
        </w:rPr>
      </w:pPr>
      <w:r w:rsidRPr="00071BAC">
        <w:rPr>
          <w:noProof/>
          <w:rtl/>
        </w:rPr>
        <mc:AlternateContent>
          <mc:Choice Requires="wpg">
            <w:drawing>
              <wp:anchor distT="0" distB="0" distL="114300" distR="114300" simplePos="0" relativeHeight="252262400" behindDoc="0" locked="0" layoutInCell="1" allowOverlap="1" wp14:anchorId="50C41EF1" wp14:editId="0EE3DA79">
                <wp:simplePos x="0" y="0"/>
                <wp:positionH relativeFrom="column">
                  <wp:posOffset>-5057140</wp:posOffset>
                </wp:positionH>
                <wp:positionV relativeFrom="paragraph">
                  <wp:posOffset>515620</wp:posOffset>
                </wp:positionV>
                <wp:extent cx="5031105" cy="521335"/>
                <wp:effectExtent l="0" t="0" r="0" b="0"/>
                <wp:wrapThrough wrapText="bothSides">
                  <wp:wrapPolygon edited="0">
                    <wp:start x="18566" y="0"/>
                    <wp:lineTo x="0" y="1579"/>
                    <wp:lineTo x="0" y="19732"/>
                    <wp:lineTo x="19547" y="20521"/>
                    <wp:lineTo x="21428" y="20521"/>
                    <wp:lineTo x="21510" y="18153"/>
                    <wp:lineTo x="21510" y="1579"/>
                    <wp:lineTo x="20447" y="0"/>
                    <wp:lineTo x="18566" y="0"/>
                  </wp:wrapPolygon>
                </wp:wrapThrough>
                <wp:docPr id="7340" name="Google Shape;750;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5031105" cy="521335"/>
                          <a:chOff x="6" y="29130"/>
                          <a:chExt cx="62756" cy="8579"/>
                        </a:xfrm>
                      </wpg:grpSpPr>
                      <wps:wsp>
                        <wps:cNvPr id="7341" name="Google Shape;751;p16"/>
                        <wps:cNvSpPr>
                          <a:spLocks/>
                        </wps:cNvSpPr>
                        <wps:spPr bwMode="auto">
                          <a:xfrm>
                            <a:off x="182" y="30259"/>
                            <a:ext cx="62084"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42" name="Google Shape;752;p16"/>
                        <wps:cNvSpPr>
                          <a:spLocks/>
                        </wps:cNvSpPr>
                        <wps:spPr bwMode="auto">
                          <a:xfrm>
                            <a:off x="6" y="30092"/>
                            <a:ext cx="62458"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43" name="Google Shape;753;p16"/>
                        <wps:cNvSpPr>
                          <a:spLocks/>
                        </wps:cNvSpPr>
                        <wps:spPr bwMode="auto">
                          <a:xfrm>
                            <a:off x="3521" y="29130"/>
                            <a:ext cx="4844" cy="954"/>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44" name="Google Shape;754;p16"/>
                        <wps:cNvSpPr>
                          <a:spLocks/>
                        </wps:cNvSpPr>
                        <wps:spPr bwMode="auto">
                          <a:xfrm>
                            <a:off x="671" y="36756"/>
                            <a:ext cx="4844"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45" name="Google Shape;755;p16"/>
                        <wps:cNvSpPr>
                          <a:spLocks/>
                        </wps:cNvSpPr>
                        <wps:spPr bwMode="auto">
                          <a:xfrm>
                            <a:off x="1072" y="36756"/>
                            <a:ext cx="3851" cy="478"/>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46" name="Google Shape;756;p16"/>
                        <wps:cNvSpPr>
                          <a:spLocks/>
                        </wps:cNvSpPr>
                        <wps:spPr bwMode="auto">
                          <a:xfrm>
                            <a:off x="4422" y="29607"/>
                            <a:ext cx="3968" cy="477"/>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47" name="Google Shape;757;p16"/>
                        <wps:cNvSpPr>
                          <a:spLocks/>
                        </wps:cNvSpPr>
                        <wps:spPr bwMode="auto">
                          <a:xfrm>
                            <a:off x="838" y="29607"/>
                            <a:ext cx="6260"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7743EF" w:rsidRDefault="00693FEF" w:rsidP="000D0CA1">
                              <w:pPr>
                                <w:bidi w:val="0"/>
                                <w:jc w:val="center"/>
                                <w:rPr>
                                  <w:color w:val="FFFFFF"/>
                                  <w:sz w:val="52"/>
                                  <w:szCs w:val="52"/>
                                </w:rPr>
                              </w:pPr>
                              <w:r w:rsidRPr="007743EF">
                                <w:rPr>
                                  <w:rFonts w:ascii="Adobe Arabic" w:hAnsi="Adobe Arabic" w:cs="Adobe Arabic" w:hint="cs"/>
                                  <w:color w:val="FFFFFF"/>
                                  <w:sz w:val="40"/>
                                  <w:szCs w:val="40"/>
                                  <w:rtl/>
                                  <w:lang w:bidi="ar-SY"/>
                                </w:rPr>
                                <w:t>3</w:t>
                              </w:r>
                            </w:p>
                          </w:txbxContent>
                        </wps:txbx>
                        <wps:bodyPr rot="0" vert="horz" wrap="square" lIns="91425" tIns="91425" rIns="91425" bIns="91425" anchor="ctr" anchorCtr="0" upright="1">
                          <a:noAutofit/>
                        </wps:bodyPr>
                      </wps:wsp>
                      <wps:wsp>
                        <wps:cNvPr id="7348" name="Google Shape;760;p16"/>
                        <wps:cNvSpPr txBox="1">
                          <a:spLocks noChangeArrowheads="1"/>
                        </wps:cNvSpPr>
                        <wps:spPr bwMode="auto">
                          <a:xfrm>
                            <a:off x="8956" y="30236"/>
                            <a:ext cx="53807" cy="6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095CF6" w:rsidRDefault="00693FEF" w:rsidP="000D0CA1">
                              <w:pPr>
                                <w:rPr>
                                  <w:rFonts w:ascii="Adobe Arabic" w:hAnsi="Adobe Arabic" w:cs="Adobe Arabic"/>
                                  <w:sz w:val="36"/>
                                  <w:szCs w:val="36"/>
                                </w:rPr>
                              </w:pPr>
                              <w:r w:rsidRPr="00095CF6">
                                <w:rPr>
                                  <w:rFonts w:ascii="Adobe Arabic" w:hAnsi="Adobe Arabic" w:cs="Adobe Arabic"/>
                                  <w:sz w:val="36"/>
                                  <w:szCs w:val="36"/>
                                  <w:rtl/>
                                </w:rPr>
                                <w:t>المساهمة في تحقيق أهداف المجتمع والارتقاء بمستوى معيشة أفراده</w:t>
                              </w:r>
                            </w:p>
                          </w:txbxContent>
                        </wps:txbx>
                        <wps:bodyPr rot="0" vert="horz" wrap="square" lIns="91425" tIns="36000" rIns="91425"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id="_x0000_s1085" style="position:absolute;left:0;text-align:left;margin-left:-398.2pt;margin-top:40.6pt;width:396.15pt;height:41.05pt;flip:x;z-index:252262400;mso-position-horizontal-relative:text;mso-position-vertical-relative:text;mso-width-relative:margin;mso-height-relative:margin" coordorigin="6,29130" coordsize="62756,8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">
                <v:shape id="Google Shape;751;p16" o:spid="_x0000_s1086" style="position:absolute;left:182;top:30259;width:62084;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SDPcQA&#10;AADdAAAADwAAAGRycy9kb3ducmV2LnhtbESPQWvCQBSE7wX/w/KE3urGWtqSuooUhNqTtfXg7Zl9&#10;TYLZtyH7NOu/dwXB4zAz3zDTeXSNOlEXas8GxqMMFHHhbc2lgb/f5dM7qCDIFhvPZOBMAeazwcMU&#10;c+t7/qHTRkqVIBxyNFCJtLnWoajIYRj5ljh5/75zKEl2pbYd9gnuGv2cZa/aYc1pocKWPisqDpuj&#10;M/BdtrKNe4lb2zNTY1cTv94Z8ziMiw9QQlHu4Vv7yxp4m7yM4fomPQE9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Egz3EAAAA3QAAAA8AAAAAAAAAAAAAAAAAmAIAAGRycy9k&#10;b3ducmV2LnhtbFBLBQYAAAAABAAEAPUAAACJAwAAAAA=&#10;" path="m3215,1c1441,1,1,1441,1,3215r,17574c1,22563,1441,24004,3215,24004r156484,c161473,24004,162914,22563,162914,20789r,-17574c162914,1441,161473,1,159699,1l3215,1xe" fillcolor="black" stroked="f">
                  <v:fill opacity="21588f"/>
                  <v:path arrowok="t" o:extrusionok="f" o:connecttype="custom" o:connectlocs="1225,0;0,894;0,5779;1225,6673;60859,6673;62084,5779;62084,894;60859,0;1225,0" o:connectangles="0,0,0,0,0,0,0,0,0"/>
                </v:shape>
                <v:shape id="Google Shape;752;p16" o:spid="_x0000_s1087" style="position:absolute;left:6;top:30092;width:62458;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WHsMYA&#10;AADdAAAADwAAAGRycy9kb3ducmV2LnhtbESPT2sCMRTE74LfITzBW82qpZWtUUQoVOhBtxU9vm7e&#10;/sHNy5JEXf30TaHgcZiZ3zDzZWcacSHna8sKxqMEBHFudc2lgu+v96cZCB+QNTaWScGNPCwX/d4c&#10;U22vvKNLFkoRIexTVFCF0KZS+rwig35kW+LoFdYZDFG6UmqH1wg3jZwkyYs0WHNcqLCldUX5KTsb&#10;BR4/N9np53C3Zbu9749Fsd65QqnhoFu9gQjUhUf4v/2hFbxOnyf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WHsMYAAADdAAAADwAAAAAAAAAAAAAAAACYAgAAZHJz&#10;L2Rvd25yZXYueG1sUEsFBgAAAAAEAAQA9QAAAIsDAAAAAA==&#10;" path="m3215,1c1441,1,1,1441,1,3215r,17574c1,22563,1441,24004,3215,24004r156484,c161473,24004,162914,22563,162914,20789r,-17574c162914,1441,161473,1,159699,1l3215,1xe" fillcolor="#e7e6e6 [3203]" stroked="f">
                  <v:path arrowok="t" o:extrusionok="f" o:connecttype="custom" o:connectlocs="1233,0;0,894;0,5779;1233,6673;61225,6673;62458,5779;62458,894;61225,0;1233,0" o:connectangles="0,0,0,0,0,0,0,0,0"/>
                </v:shape>
                <v:shape id="Google Shape;753;p16" o:spid="_x0000_s1088" style="position:absolute;left:3521;top:29130;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MhlsUA&#10;AADdAAAADwAAAGRycy9kb3ducmV2LnhtbESPQWsCMRSE70L/Q3iF3mrWrqjdGkWEhbZ4cVvvj+R1&#10;d3HzsiRR1/56Uyh4HGbmG2a5HmwnzuRD61jBZJyBINbOtFwr+P4qnxcgQkQ22DkmBVcKsF49jJZY&#10;GHfhPZ2rWIsE4VCggibGvpAy6IYshrHriZP347zFmKSvpfF4SXDbyZcsm0mLLaeFBnvaNqSP1ckq&#10;+JS732p23PhXc9jp/KrL8DEplXp6HDZvICIN8R7+b78bBfN8msPfm/Q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QyGWxQAAAN0AAAAPAAAAAAAAAAAAAAAAAJgCAABkcnMv&#10;ZG93bnJldi54bWxQSwUGAAAAAAQABAD1AAAAigMAAAAA&#10;" path="m620,1l1,3430r25872,l26552,1,620,1xe" fillcolor="#8080ed" stroked="f">
                  <v:path arrowok="t" o:extrusionok="f" o:connecttype="custom" o:connectlocs="113,0;0,954;4720,954;4844,0;113,0" o:connectangles="0,0,0,0,0"/>
                </v:shape>
                <v:shape id="Google Shape;754;p16" o:spid="_x0000_s1089" style="position:absolute;left:671;top:36756;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q54sUA&#10;AADdAAAADwAAAGRycy9kb3ducmV2LnhtbESPQWsCMRSE7wX/Q3hCb5q1iq2rUaSwYIsXt/X+SJ67&#10;i5uXJUl19dc3BaHHYWa+YVab3rbiQj40jhVMxhkIYu1Mw5WC769i9AYiRGSDrWNScKMAm/XgaYW5&#10;cVc+0KWMlUgQDjkqqGPscimDrsliGLuOOHkn5y3GJH0ljcdrgttWvmTZXFpsOC3U2NF7Tfpc/lgF&#10;n3J/L+fnrV+Y415Pb7oIH5NCqedhv12CiNTH//CjvTMKXqezGfy9S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qrnixQAAAN0AAAAPAAAAAAAAAAAAAAAAAJgCAABkcnMv&#10;ZG93bnJldi54bWxQSwUGAAAAAAQABAD1AAAAigMAAAAA&#10;" path="m620,1l1,3430r25920,l26552,1,620,1xe" fillcolor="#8080ed" stroked="f">
                  <v:path arrowok="t" o:extrusionok="f" o:connecttype="custom" o:connectlocs="113,0;0,954;4729,954;4844,0;113,0" o:connectangles="0,0,0,0,0"/>
                </v:shape>
                <v:shape id="Google Shape;755;p16" o:spid="_x0000_s1090" style="position:absolute;left:1072;top:36756;width:3851;height:478;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Yzn8YA&#10;AADdAAAADwAAAGRycy9kb3ducmV2LnhtbESPT2sCMRTE74V+h/AK3mpWbVW2RhHR4qXiP/D63Lzu&#10;LiYv6ya667dvCoUeh5n5DTOZtdaIO9W+dKyg101AEGdOl5wrOB5Wr2MQPiBrNI5JwYM8zKbPTxNM&#10;tWt4R/d9yEWEsE9RQRFClUrps4Is+q6riKP37WqLIco6l7rGJsKtkf0kGUqLJceFAitaFJRd9jer&#10;YGz816Eqz5vPRTCn67Lfa7Yjo1TnpZ1/gAjUhv/wX3utFYwGb+/w+yY+AT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Yzn8YAAADdAAAADwAAAAAAAAAAAAAAAACYAgAAZHJz&#10;L2Rvd25yZXYueG1sUEsFBgAAAAAEAAQA9QAAAIsDAAAAAA==&#10;" path="m,1l1393,1715r19717,l21110,1,,1xe" fillcolor="#2020ba" stroked="f">
                  <v:path arrowok="t" o:extrusionok="f" o:connecttype="custom" o:connectlocs="0,0;254,478;3851,478;3851,0;0,0" o:connectangles="0,0,0,0,0"/>
                </v:shape>
                <v:shape id="Google Shape;756;p16" o:spid="_x0000_s1091" style="position:absolute;left:4422;top:29607;width:3968;height:477;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O2UMYA&#10;AADdAAAADwAAAGRycy9kb3ducmV2LnhtbESPW2sCMRSE34X+h3AKfatZL6xlaxQRpeqLqKX08bA5&#10;e6GbkyWJuv57IxR8HGbmG2Y670wjLuR8bVnBoJ+AIM6trrlU8H1av3+A8AFZY2OZFNzIw3z20pti&#10;pu2VD3Q5hlJECPsMFVQhtJmUPq/IoO/bljh6hXUGQ5SulNrhNcJNI4dJkkqDNceFCltaVpT/Hc9G&#10;wepntSjGv2u3Ww7S7Z7OxcF8SaXeXrvFJ4hAXXiG/9sbrWAyGqfweBOf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5O2UMYAAADdAAAADwAAAAAAAAAAAAAAAACYAgAAZHJz&#10;L2Rvd25yZXYueG1sUEsFBgAAAAAEAAQA9QAAAIsDAAAAAA==&#10;" path="m596,l,1715r21753,l20312,,596,xe" fillcolor="#2020ba" stroked="f">
                  <v:path arrowok="t" o:extrusionok="f" o:connecttype="custom" o:connectlocs="109,0;0,477;3968,477;3705,0;109,0" o:connectangles="0,0,0,0,0"/>
                </v:shape>
                <v:shape id="Google Shape;757;p16" o:spid="_x0000_s1092" style="position:absolute;left:838;top:29607;width:6260;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voRcYA&#10;AADdAAAADwAAAGRycy9kb3ducmV2LnhtbESPQWvCQBSE7wX/w/KEXkQ31lYluoq0iIX0YpT2+sg+&#10;s8Hs2zS71fTfdwWhx2FmvmGW687W4kKtrxwrGI8SEMSF0xWXCo6H7XAOwgdkjbVjUvBLHtar3sMS&#10;U+2uvKdLHkoRIexTVGBCaFIpfWHIoh+5hjh6J9daDFG2pdQtXiPc1vIpSabSYsVxwWBDr4aKc/5j&#10;FXwMjm9f1mbSoKu/P7OXXUblTqnHfrdZgAjUhf/wvf2uFcwmzzO4vY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svoRcYAAADdAAAADwAAAAAAAAAAAAAAAACYAgAAZHJz&#10;L2Rvd25yZXYueG1sUEsFBgAAAAAEAAQA9QAAAIsDAAAAAA==&#10;" adj="-11796480,,5400" path="m4977,l,27432r25932,l30909,,4977,xe" fillcolor="#4949e7" stroked="f">
                  <v:stroke joinstyle="miter"/>
                  <v:formulas/>
                  <v:path arrowok="t" o:extrusionok="f" o:connecttype="custom" o:connectlocs="1008,0;0,7626;5252,7626;6260,0;1008,0" o:connectangles="0,0,0,0,0" textboxrect="0,0,30909,27433"/>
                  <v:textbox inset="2.53958mm,2.53958mm,2.53958mm,2.53958mm">
                    <w:txbxContent>
                      <w:p w:rsidR="00693FEF" w:rsidRPr="007743EF" w:rsidRDefault="00693FEF" w:rsidP="000D0CA1">
                        <w:pPr>
                          <w:bidi w:val="0"/>
                          <w:jc w:val="center"/>
                          <w:rPr>
                            <w:color w:val="FFFFFF"/>
                            <w:sz w:val="52"/>
                            <w:szCs w:val="52"/>
                          </w:rPr>
                        </w:pPr>
                        <w:r w:rsidRPr="007743EF">
                          <w:rPr>
                            <w:rFonts w:ascii="Adobe Arabic" w:hAnsi="Adobe Arabic" w:cs="Adobe Arabic" w:hint="cs"/>
                            <w:color w:val="FFFFFF"/>
                            <w:sz w:val="40"/>
                            <w:szCs w:val="40"/>
                            <w:rtl/>
                            <w:lang w:bidi="ar-SY"/>
                          </w:rPr>
                          <w:t>3</w:t>
                        </w:r>
                      </w:p>
                    </w:txbxContent>
                  </v:textbox>
                </v:shape>
                <v:shape id="Google Shape;760;p16" o:spid="_x0000_s1093" type="#_x0000_t202" style="position:absolute;left:8956;top:30236;width:53807;height:63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0GBMIA&#10;AADdAAAADwAAAGRycy9kb3ducmV2LnhtbERPTWvCQBC9C/0PyxR60422WBtdpRSLgiBo7X3Ijtlg&#10;djZkx5j+++5B8Ph434tV72vVURurwAbGowwUcRFsxaWB08/3cAYqCrLFOjAZ+KMIq+XTYIG5DTc+&#10;UHeUUqUQjjkacCJNrnUsHHmMo9AQJ+4cWo+SYFtq2+IthftaT7Jsqj1WnBocNvTlqLgcr95AN5lt&#10;9jJen/VpN938SuWi+zgY8/Lcf85BCfXyEN/dW2vg/fUtzU1v0hP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3QYEwgAAAN0AAAAPAAAAAAAAAAAAAAAAAJgCAABkcnMvZG93&#10;bnJldi54bWxQSwUGAAAAAAQABAD1AAAAhwMAAAAA&#10;" filled="f" stroked="f">
                  <v:textbox inset="2.53958mm,1mm,2.53958mm,1mm">
                    <w:txbxContent>
                      <w:p w:rsidR="00693FEF" w:rsidRPr="00095CF6" w:rsidRDefault="00693FEF" w:rsidP="000D0CA1">
                        <w:pPr>
                          <w:rPr>
                            <w:rFonts w:ascii="Adobe Arabic" w:hAnsi="Adobe Arabic" w:cs="Adobe Arabic"/>
                            <w:sz w:val="36"/>
                            <w:szCs w:val="36"/>
                          </w:rPr>
                        </w:pPr>
                        <w:r w:rsidRPr="00095CF6">
                          <w:rPr>
                            <w:rFonts w:ascii="Adobe Arabic" w:hAnsi="Adobe Arabic" w:cs="Adobe Arabic"/>
                            <w:sz w:val="36"/>
                            <w:szCs w:val="36"/>
                            <w:rtl/>
                          </w:rPr>
                          <w:t>المساهمة في تحقيق أهداف المجتمع والارتقاء بمستوى معيشة أفراده</w:t>
                        </w:r>
                      </w:p>
                    </w:txbxContent>
                  </v:textbox>
                </v:shape>
                <w10:wrap type="through"/>
              </v:group>
            </w:pict>
          </mc:Fallback>
        </mc:AlternateContent>
      </w:r>
    </w:p>
    <w:p w:rsidR="000D0CA1" w:rsidRDefault="000D0CA1" w:rsidP="000D0CA1">
      <w:pPr>
        <w:keepNext/>
        <w:keepLines/>
        <w:jc w:val="left"/>
        <w:rPr>
          <w:b/>
          <w:bCs/>
          <w:rtl/>
          <w:lang w:bidi="ar-SY"/>
        </w:rPr>
      </w:pPr>
      <w:r>
        <w:rPr>
          <w:noProof/>
          <w:rtl/>
        </w:rPr>
        <w:lastRenderedPageBreak/>
        <mc:AlternateContent>
          <mc:Choice Requires="wpg">
            <w:drawing>
              <wp:inline distT="0" distB="0" distL="0" distR="0" wp14:anchorId="5640FC0B" wp14:editId="161212A8">
                <wp:extent cx="5727700" cy="471805"/>
                <wp:effectExtent l="0" t="0" r="6350" b="61595"/>
                <wp:docPr id="63"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64" name="Group 256571"/>
                        <wpg:cNvGrpSpPr/>
                        <wpg:grpSpPr>
                          <a:xfrm>
                            <a:off x="0" y="0"/>
                            <a:ext cx="5727700" cy="471805"/>
                            <a:chOff x="0" y="0"/>
                            <a:chExt cx="6131268" cy="505879"/>
                          </a:xfrm>
                        </wpg:grpSpPr>
                        <wpg:grpSp>
                          <wpg:cNvPr id="65" name="Group 3653"/>
                          <wpg:cNvGrpSpPr/>
                          <wpg:grpSpPr>
                            <a:xfrm>
                              <a:off x="3701192" y="0"/>
                              <a:ext cx="2430076" cy="505839"/>
                              <a:chOff x="3701192" y="0"/>
                              <a:chExt cx="3545227" cy="711023"/>
                            </a:xfrm>
                          </wpg:grpSpPr>
                          <wps:wsp>
                            <wps:cNvPr id="66" name="Rectangle: Rounded Corners 36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3701192" y="0"/>
                                <a:ext cx="35452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jc w:val="center"/>
                                    <w:rPr>
                                      <w:bCs/>
                                    </w:rPr>
                                  </w:pPr>
                                  <w:r>
                                    <w:rPr>
                                      <w:rFonts w:ascii="Adobe Arabic" w:hAnsi="Adobe Arabic" w:cs="Adobe Arabic" w:hint="cs"/>
                                      <w:bCs/>
                                      <w:color w:val="auto"/>
                                      <w:sz w:val="36"/>
                                      <w:szCs w:val="36"/>
                                      <w:rtl/>
                                      <w:lang w:bidi="ar-SY"/>
                                    </w:rPr>
                                    <w:t>مبادئ الإدارة:</w:t>
                                  </w:r>
                                </w:p>
                              </w:txbxContent>
                            </wps:txbx>
                            <wps:bodyPr tIns="36000" bIns="36000" rtlCol="0" anchor="ctr"/>
                          </wps:wsp>
                          <wps:wsp>
                            <wps:cNvPr id="67" name="Oval 3656">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8"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73" name="Group 3323"/>
                        <wpg:cNvGrpSpPr/>
                        <wpg:grpSpPr>
                          <a:xfrm>
                            <a:off x="5343525" y="104775"/>
                            <a:ext cx="209550" cy="249555"/>
                            <a:chOff x="0" y="0"/>
                            <a:chExt cx="273780" cy="327013"/>
                          </a:xfrm>
                          <a:solidFill>
                            <a:schemeClr val="bg1"/>
                          </a:solidFill>
                        </wpg:grpSpPr>
                        <wps:wsp>
                          <wps:cNvPr id="7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7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7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77" name="Google Shape;204;p17"/>
                          <wpg:cNvGrpSpPr/>
                          <wpg:grpSpPr>
                            <a:xfrm>
                              <a:off x="0" y="0"/>
                              <a:ext cx="273780" cy="105078"/>
                              <a:chOff x="0" y="0"/>
                              <a:chExt cx="273780" cy="105078"/>
                            </a:xfrm>
                            <a:grpFill/>
                          </wpg:grpSpPr>
                          <wps:wsp>
                            <wps:cNvPr id="7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7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8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8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8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094"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">
                <v:group id="Group 256571" o:spid="_x0000_s1095"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group id="Group 3653" o:spid="_x0000_s1096" style="position:absolute;left:37011;width:24301;height:5058" coordorigin="37011" coordsize="3545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roundrect id="Rectangle: Rounded Corners 3655" o:spid="_x0000_s1097" style="position:absolute;left:37011;width:3545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DS28IA&#10;AADbAAAADwAAAGRycy9kb3ducmV2LnhtbESPQWuDQBSE74H+h+UFekvWBCpiXaXUFjw2sT309nBf&#10;VOK+FXcbzb/PFgI5DjPzDZMVixnEhSbXW1aw20YgiBure24VfNefmwSE88gaB8uk4EoOivxplWGq&#10;7cwHuhx9KwKEXYoKOu/HVErXdGTQbe1IHLyTnQz6IKdW6gnnADeD3EdRLA32HBY6HOm9o+Z8/DMK&#10;oqr8qPl3Tz868Qd6wforKWulntfL2ysIT4t/hO/tSiuIY/j/En6Az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cNLbwgAAANsAAAAPAAAAAAAAAAAAAAAAAJgCAABkcnMvZG93&#10;bnJldi54bWxQSwUGAAAAAAQABAD1AAAAhwMAAAAA&#10;" fillcolor="#0070c0" stroked="f" strokeweight="1pt">
                      <v:stroke joinstyle="miter"/>
                      <v:textbox inset=",1mm,,1mm">
                        <w:txbxContent>
                          <w:p w:rsidR="00693FEF" w:rsidRDefault="00693FEF" w:rsidP="000D0CA1">
                            <w:pPr>
                              <w:jc w:val="center"/>
                              <w:rPr>
                                <w:bCs/>
                              </w:rPr>
                            </w:pPr>
                            <w:r>
                              <w:rPr>
                                <w:rFonts w:ascii="Adobe Arabic" w:hAnsi="Adobe Arabic" w:cs="Adobe Arabic" w:hint="cs"/>
                                <w:bCs/>
                                <w:color w:val="auto"/>
                                <w:sz w:val="36"/>
                                <w:szCs w:val="36"/>
                                <w:rtl/>
                                <w:lang w:bidi="ar-SY"/>
                              </w:rPr>
                              <w:t>مبادئ الإدارة:</w:t>
                            </w:r>
                          </w:p>
                        </w:txbxContent>
                      </v:textbox>
                    </v:roundrect>
                    <v:oval id="Oval 3656" o:spid="_x0000_s1098"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eWF8IA&#10;AADbAAAADwAAAGRycy9kb3ducmV2LnhtbESP0WoCMRRE3wv9h3ALfatZ+2DLahSxFIoK0tUPuGyu&#10;m8XkJiSprn59Uyj4OMzMGWa2GJwVZ4qp96xgPKpAELde99wpOOw/X95BpIys0XomBVdKsJg/Psyw&#10;1v7C33RucicKhFONCkzOoZYytYYcppEPxMU7+ugwFxk7qSNeCtxZ+VpVE+mw57JgMNDKUHtqfpyC&#10;dRVMitvN7bqVzW7/Eew6R6vU89OwnILINOR7+L/9pRVM3uDvS/kBcv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Z5YXwgAAANsAAAAPAAAAAAAAAAAAAAAAAJgCAABkcnMvZG93&#10;bnJldi54bWxQSwUGAAAAAAQABAD1AAAAhwMAAAAA&#10;" fillcolor="#272727 [2749]" stroked="f" strokeweight="1pt">
                      <v:stroke joinstyle="miter"/>
                      <v:shadow on="t" color="black" opacity="26214f" origin=",-.5" offset="0,3pt"/>
                    </v:oval>
                  </v:group>
                  <v:rect id="Rectangle 3654" o:spid="_x0000_s1099"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JzysMA&#10;AADbAAAADwAAAGRycy9kb3ducmV2LnhtbERPy2oCMRTdF/yHcAU3RTOVMshoFFvQduEDH4jLy+Q6&#10;M3ZyMySpjn9vFoUuD+c9mbWmFjdyvrKs4G2QgCDOra64UHA8LPojED4ga6wtk4IHeZhNOy8TzLS9&#10;845u+1CIGMI+QwVlCE0mpc9LMugHtiGO3MU6gyFCV0jt8B7DTS2HSZJKgxXHhhIb+iwp/9n/GgXn&#10;42H9/uG21/NluTqldkNfvnhVqtdt52MQgdrwL/5zf2sFaRwbv8QfIK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0JzysMAAADbAAAADwAAAAAAAAAAAAAAAACYAgAAZHJzL2Rv&#10;d25yZXYueG1sUEsFBgAAAAAEAAQA9QAAAIgDAAAAAA==&#10;" fillcolor="#0070c0" stroked="f" strokeweight="1pt"/>
                </v:group>
                <v:group id="Group 3323" o:spid="_x0000_s1100"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shape id="Google Shape;201;p17" o:spid="_x0000_s1101"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27BsMA&#10;AADbAAAADwAAAGRycy9kb3ducmV2LnhtbESPQYvCMBSE78L+h/AWvGm6ItrtGmURBPEgWEWvj+bZ&#10;1m1euk209d8bQfA4zMw3zGzRmUrcqHGlZQVfwwgEcWZ1ybmCw341iEE4j6yxskwK7uRgMf/ozTDR&#10;tuUd3VKfiwBhl6CCwvs6kdJlBRl0Q1sTB+9sG4M+yCaXusE2wE0lR1E0kQZLDgsF1rQsKPtLr0bB&#10;9hr7tT7+x5vp6Ti5fLfpYZ+VSvU/u98fEJ46/w6/2mutYDqG55fwA+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127BsMAAADbAAAADwAAAAAAAAAAAAAAAACYAgAAZHJzL2Rv&#10;d25yZXYueG1sUEsFBgAAAAAEAAQA9QAAAIg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102"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iGkcUA&#10;AADbAAAADwAAAGRycy9kb3ducmV2LnhtbESPQWvCQBSE74L/YXlCL1I3tWgldSNSWiiKiInQ6yP7&#10;zIZk34bsVtN/3y0UPA4z8w2z3gy2FVfqfe1YwdMsAUFcOl1zpeBcfDyuQPiArLF1TAp+yMMmG4/W&#10;mGp34xNd81CJCGGfogITQpdK6UtDFv3MdcTRu7jeYoiyr6Tu8RbhtpXzJFlKizXHBYMdvRkqm/zb&#10;KmiL42H/Pl3kX1PM58/e7Jp9tVPqYTJsX0EEGsI9/N/+1ApeFvD3Jf4A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mIaRxQAAANsAAAAPAAAAAAAAAAAAAAAAAJgCAABkcnMv&#10;ZG93bnJldi54bWxQSwUGAAAAAAQABAD1AAAAigMAAAAA&#10;" path="m2643,1l417,1c191,1,,143,,370,,608,191,751,417,751r2214,c2870,751,3060,608,3060,370,3060,143,2870,1,2643,1xe" filled="f" strokecolor="white [3212]">
                    <v:path arrowok="t" o:extrusionok="f"/>
                  </v:shape>
                  <v:shape id="Google Shape;203;p17" o:spid="_x0000_s1103"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MB8UA&#10;AADbAAAADwAAAGRycy9kb3ducmV2LnhtbESPQWvCQBSE7wX/w/KE3upGI1pSN0GkFqEnUwV7e80+&#10;s8Hs25DdavrvuwWhx2FmvmFWxWBbcaXeN44VTCcJCOLK6YZrBYeP7dMzCB+QNbaOScEPeSjy0cMK&#10;M+1uvKdrGWoRIewzVGBC6DIpfWXIop+4jjh6Z9dbDFH2tdQ93iLctnKWJAtpseG4YLCjjaHqUn5b&#10;Bak/mc/0bful6xmf3l8Px7ScT5V6HA/rFxCBhvAfvrd3WsFyAX9f4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0wHxQAAANsAAAAPAAAAAAAAAAAAAAAAAJgCAABkcnMv&#10;ZG93bnJldi54bWxQSwUGAAAAAAQABAD1AAAAigMAAAAA&#10;" path="m1976,l417,c191,,,131,,369,,596,191,739,417,739r1559,c2203,739,2393,596,2393,369,2393,131,2203,,1976,xe" filled="f" strokecolor="white [3212]">
                    <v:path arrowok="t" o:extrusionok="f"/>
                  </v:shape>
                  <v:group id="Google Shape;204;p17" o:spid="_x0000_s1104"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shape id="Google Shape;205;p17" o:spid="_x0000_s1105"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3csEA&#10;AADbAAAADwAAAGRycy9kb3ducmV2LnhtbERPy2rCQBTdF/oPwy10U3TSWjTGjFIKBZc1xv01c/Ow&#10;mTthZhrj3zuLQpeH8853k+nFSM53lhW8zhMQxJXVHTcKyuPXLAXhA7LG3jIpuJGH3fbxIcdM2ysf&#10;aCxCI2II+wwVtCEMmZS+asmgn9uBOHK1dQZDhK6R2uE1hpteviXJUhrsODa0ONBnS9VP8WsUXFZT&#10;6l4O3+vzokhP7005DkHWSj0/TR8bEIGm8C/+c++1glUcG7/EHyC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PN3LBAAAA2wAAAA8AAAAAAAAAAAAAAAAAmAIAAGRycy9kb3du&#10;cmV2LnhtbFBLBQYAAAAABAAEAPUAAACGAwAAAAA=&#10;" path="m227,1501v107,,226,-72,226,-167l453,167c453,84,322,1,227,1,144,1,1,84,1,167r,1167c1,1429,144,1501,227,1501xe" filled="f" stroked="f">
                      <v:path arrowok="t" o:extrusionok="f"/>
                    </v:shape>
                    <v:shape id="Google Shape;206;p17" o:spid="_x0000_s1106"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W3D8MA&#10;AADbAAAADwAAAGRycy9kb3ducmV2LnhtbESPzW7CMBCE75X6DtZW6q04cOhPwKCmFQiOTTlwXOIl&#10;CY3Xkb1AePu6UiWOo5n5RjNbDK5TZwqx9WxgPMpAEVfetlwb2H4vn15BRUG22HkmA1eKsJjf380w&#10;t/7CX3QupVYJwjFHA41In2sdq4YcxpHviZN38MGhJBlqbQNeEtx1epJlz9phy2mhwZ4+Gqp+ypMz&#10;UJSTYrPDzTjIMX6uXSFutbfGPD4M71NQQoPcwv/ttTXw8gZ/X9IP0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W3D8MAAADbAAAADwAAAAAAAAAAAAAAAACYAgAAZHJzL2Rv&#10;d25yZXYueG1sUEsFBgAAAAAEAAQA9QAAAIgDAAAAAA==&#10;" path="m929,60c846,,750,36,703,108l60,1060c,1143,24,1251,95,1310v36,12,60,24,96,24c250,1334,298,1310,334,1251l976,298v60,-71,36,-178,-47,-238xe" filled="f" stroked="f">
                      <v:path arrowok="t" o:extrusionok="f"/>
                    </v:shape>
                    <v:shape id="Google Shape;207;p17" o:spid="_x0000_s1107"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Y8Br8A&#10;AADbAAAADwAAAGRycy9kb3ducmV2LnhtbERPzYrCMBC+C75DGMGbproiUo0i6oLoYbH6AGMz25Zt&#10;JrWJGt/eHIQ9fnz/i1UwtXhQ6yrLCkbDBARxbnXFhYLL+XswA+E8ssbaMil4kYPVsttZYKrtk0/0&#10;yHwhYgi7FBWU3jeplC4vyaAb2oY4cr+2NegjbAupW3zGcFPLcZJMpcGKY0OJDW1Kyv+yu1FAR7u7&#10;1iGbbHm6Ceef7cF+XW5K9XthPQfhKfh/8ce91wpmcX38En+AX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hjwGvwAAANsAAAAPAAAAAAAAAAAAAAAAAJgCAABkcnMvZG93bnJl&#10;di54bWxQSwUGAAAAAAQABAD1AAAAhAMAAAAA&#10;" path="m822,1346v24,,60,-12,83,-35c989,1263,1013,1156,953,1072l334,108c286,25,179,1,96,48,12,108,1,215,48,298r619,965c703,1322,763,1346,822,1346xe" filled="f" stroked="f">
                      <v:path arrowok="t" o:extrusionok="f"/>
                    </v:shape>
                    <v:shape id="Google Shape;208;p17" o:spid="_x0000_s1108"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Y/qMMA&#10;AADbAAAADwAAAGRycy9kb3ducmV2LnhtbESPwWrDMBBE74X8g9hALyWR3EITnMgmxLSkx9r5gI21&#10;sZ1YK2Opifv3VaHQ4zAzb5htPtle3Gj0nWMNyVKBIK6d6bjRcKzeFmsQPiAb7B2Thm/ykGezhy2m&#10;xt35k25laESEsE9RQxvCkErp65Ys+qUbiKN3dqPFEOXYSDPiPcJtL5+VepUWO44LLQ60b6m+ll9W&#10;w4nkS6D6XKjVoS/UR1I8Ve8XrR/n024DItAU/sN/7YPRsE7g90v8AT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0Y/qMMAAADbAAAADwAAAAAAAAAAAAAAAACYAgAAZHJzL2Rv&#10;d25yZXYueG1sUEsFBgAAAAAEAAQA9QAAAIgDAAAAAA==&#10;" path="m1287,596l275,48c191,1,84,36,48,120,1,191,25,310,120,346l1132,894v24,11,48,23,71,23c1263,917,1322,882,1358,822v36,-71,12,-190,-71,-226xe" filled="f" stroked="f">
                      <v:path arrowok="t" o:extrusionok="f"/>
                    </v:shape>
                    <v:shape id="Google Shape;209;p17" o:spid="_x0000_s1109"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0GAsYA&#10;AADbAAAADwAAAGRycy9kb3ducmV2LnhtbESPQWvCQBSE70L/w/IKvYjZxIOE1I3YQkGKII2l9fjM&#10;PpPQ7NuQXU3sr+8WBI/DzHzDLFejacWFetdYVpBEMQji0uqGKwWf+7dZCsJ5ZI2tZVJwJQer/GGy&#10;xEzbgT/oUvhKBAi7DBXU3neZlK6syaCLbEccvJPtDfog+0rqHocAN62cx/FCGmw4LNTY0WtN5U9x&#10;Ngp2JH+HnT++HN6/rum2SJPvwzRR6ulxXD+D8DT6e/jW3mgF6Rz+v4QfI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0GAsYAAADbAAAADwAAAAAAAAAAAAAAAACYAgAAZHJz&#10;L2Rvd25yZXYueG1sUEsFBgAAAAAEAAQA9QAAAIsDA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AB06BC" w:rsidRDefault="000D0CA1" w:rsidP="000D0CA1">
      <w:pPr>
        <w:rPr>
          <w:rtl/>
        </w:rPr>
      </w:pPr>
      <w:r w:rsidRPr="00AB06BC">
        <w:rPr>
          <w:rtl/>
        </w:rPr>
        <w:t>يرى المتخصصون أن الإدارة تقوم على المبادئ الآتية وأن على المدراء تطبيق هذه المبادئ بمرونة وكذلك مراعاة الظروف والمتغيرات الخاصة بكل منظمة خلال تطبيق هذه المبادئ:</w:t>
      </w:r>
    </w:p>
    <w:p w:rsidR="000D0CA1" w:rsidRPr="00AB06BC" w:rsidRDefault="000D0CA1" w:rsidP="00693FEF">
      <w:pPr>
        <w:ind w:left="296" w:hanging="296"/>
        <w:jc w:val="lowKashida"/>
        <w:rPr>
          <w:rtl/>
        </w:rPr>
      </w:pPr>
      <w:r w:rsidRPr="00AB06BC">
        <w:rPr>
          <w:rtl/>
        </w:rPr>
        <w:t>1. تقسيم العمل أملاً في تحقيق الفوائد المتوقعة من تطبيق التخصص في جميع الأعمال.</w:t>
      </w:r>
    </w:p>
    <w:p w:rsidR="000D0CA1" w:rsidRPr="00AB06BC" w:rsidRDefault="000D0CA1" w:rsidP="00693FEF">
      <w:pPr>
        <w:ind w:left="296" w:hanging="296"/>
        <w:jc w:val="lowKashida"/>
        <w:rPr>
          <w:rtl/>
        </w:rPr>
      </w:pPr>
      <w:r>
        <w:rPr>
          <w:rFonts w:hint="cs"/>
          <w:rtl/>
        </w:rPr>
        <w:t>2</w:t>
      </w:r>
      <w:r w:rsidRPr="00AB06BC">
        <w:rPr>
          <w:rtl/>
        </w:rPr>
        <w:t>. تكون السلطة مساوية للمسؤولية فالمدير يستمد السلطة من الوظيفة التي يشغلها وأن شخصيته تعكس خبرته والقيم والمفاهيم والمبادئ والأهداف التي تعنى لتحقيقها.</w:t>
      </w:r>
    </w:p>
    <w:p w:rsidR="000D0CA1" w:rsidRPr="00AB06BC" w:rsidRDefault="000D0CA1" w:rsidP="00693FEF">
      <w:pPr>
        <w:ind w:left="296" w:hanging="296"/>
        <w:jc w:val="lowKashida"/>
        <w:rPr>
          <w:rtl/>
        </w:rPr>
      </w:pPr>
      <w:r w:rsidRPr="00AB06BC">
        <w:rPr>
          <w:rtl/>
        </w:rPr>
        <w:t>3. احترام العلاقات وإطاعة الأوامر والتوجيهات، ولذلك لا بد أن يكون المدراء أكفاء، وأن تكون العلاقات والتعليمات والتوجيهات والأوامر واضحة لجميع الأفراد العاملين.</w:t>
      </w:r>
    </w:p>
    <w:p w:rsidR="000D0CA1" w:rsidRPr="00AB06BC" w:rsidRDefault="000D0CA1" w:rsidP="00693FEF">
      <w:pPr>
        <w:ind w:left="296" w:hanging="296"/>
        <w:jc w:val="lowKashida"/>
        <w:rPr>
          <w:rtl/>
        </w:rPr>
      </w:pPr>
      <w:r w:rsidRPr="00AB06BC">
        <w:rPr>
          <w:rtl/>
        </w:rPr>
        <w:t>4. وحدة إصدار الأوامر: أي أن الفرد يجب أن يتلقى الأوامر والتعليمات والتوجيهات من مسؤول واحد لأن تعدد الأفراد الذين يقومون بإصدار الأوامر للفرد يتسبب في ضياع المسؤولية ويحدث إرباكاً في العمل.</w:t>
      </w:r>
    </w:p>
    <w:p w:rsidR="000D0CA1" w:rsidRPr="00AB06BC" w:rsidRDefault="000D0CA1" w:rsidP="00693FEF">
      <w:pPr>
        <w:ind w:left="296" w:hanging="296"/>
        <w:jc w:val="lowKashida"/>
        <w:rPr>
          <w:rtl/>
        </w:rPr>
      </w:pPr>
      <w:r w:rsidRPr="00AB06BC">
        <w:rPr>
          <w:rtl/>
        </w:rPr>
        <w:t>5. تبعية المصالح الخاصة للمصالح العامة.</w:t>
      </w:r>
    </w:p>
    <w:p w:rsidR="000D0CA1" w:rsidRDefault="000D0CA1" w:rsidP="00693FEF">
      <w:pPr>
        <w:ind w:left="296" w:hanging="296"/>
        <w:jc w:val="lowKashida"/>
        <w:rPr>
          <w:rtl/>
        </w:rPr>
      </w:pPr>
      <w:r w:rsidRPr="00AB06BC">
        <w:rPr>
          <w:rtl/>
        </w:rPr>
        <w:t>6. أن تكون نظم المكافآت عادلة وتضمن للعاملين دخلاً يسهم في زيادة الولاء للمنظمة، وأن تعمل على خلق أقصى حد من القناعة بها لدى جميع العاملين.</w:t>
      </w:r>
    </w:p>
    <w:p w:rsidR="000D0CA1" w:rsidRDefault="000D0CA1" w:rsidP="0059540C">
      <w:pPr>
        <w:jc w:val="center"/>
        <w:rPr>
          <w:noProof/>
        </w:rPr>
      </w:pPr>
      <w:r>
        <w:rPr>
          <w:noProof/>
          <w:rtl/>
        </w:rPr>
        <w:drawing>
          <wp:inline distT="0" distB="0" distL="0" distR="0" wp14:anchorId="4E6276A5" wp14:editId="41DF3FB0">
            <wp:extent cx="3361055" cy="3145790"/>
            <wp:effectExtent l="0" t="0" r="0" b="0"/>
            <wp:docPr id="660" name="صورة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Consent-rafiki.png"/>
                    <pic:cNvPicPr/>
                  </pic:nvPicPr>
                  <pic:blipFill rotWithShape="1">
                    <a:blip r:embed="rId28" cstate="print">
                      <a:extLst>
                        <a:ext uri="{28A0092B-C50C-407E-A947-70E740481C1C}">
                          <a14:useLocalDpi xmlns:a14="http://schemas.microsoft.com/office/drawing/2010/main" val="0"/>
                        </a:ext>
                      </a:extLst>
                    </a:blip>
                    <a:srcRect l="4827" t="8046" r="7065" b="9471"/>
                    <a:stretch/>
                  </pic:blipFill>
                  <pic:spPr bwMode="auto">
                    <a:xfrm>
                      <a:off x="0" y="0"/>
                      <a:ext cx="3361055" cy="3145790"/>
                    </a:xfrm>
                    <a:prstGeom prst="rect">
                      <a:avLst/>
                    </a:prstGeom>
                    <a:ln>
                      <a:noFill/>
                    </a:ln>
                    <a:extLst>
                      <a:ext uri="{53640926-AAD7-44D8-BBD7-CCE9431645EC}">
                        <a14:shadowObscured xmlns:a14="http://schemas.microsoft.com/office/drawing/2010/main"/>
                      </a:ext>
                    </a:extLst>
                  </pic:spPr>
                </pic:pic>
              </a:graphicData>
            </a:graphic>
          </wp:inline>
        </w:drawing>
      </w:r>
    </w:p>
    <w:p w:rsidR="000D0CA1" w:rsidRPr="00AB06BC" w:rsidRDefault="000D0CA1" w:rsidP="000D0CA1">
      <w:pPr>
        <w:rPr>
          <w:rtl/>
        </w:rPr>
      </w:pPr>
    </w:p>
    <w:p w:rsidR="000D0CA1" w:rsidRPr="00AB06BC" w:rsidRDefault="000D0CA1" w:rsidP="00693FEF">
      <w:pPr>
        <w:pageBreakBefore/>
        <w:ind w:left="386" w:hanging="360"/>
        <w:jc w:val="lowKashida"/>
        <w:rPr>
          <w:rtl/>
        </w:rPr>
      </w:pPr>
      <w:r w:rsidRPr="00AB06BC">
        <w:rPr>
          <w:rtl/>
        </w:rPr>
        <w:lastRenderedPageBreak/>
        <w:t>7. تفويض السلطة بالحدود التي تسمح بتحقيق أفضل النتائج.</w:t>
      </w:r>
    </w:p>
    <w:p w:rsidR="000D0CA1" w:rsidRPr="00AB06BC" w:rsidRDefault="000D0CA1" w:rsidP="00693FEF">
      <w:pPr>
        <w:ind w:left="386" w:hanging="360"/>
        <w:jc w:val="lowKashida"/>
        <w:rPr>
          <w:rtl/>
        </w:rPr>
      </w:pPr>
      <w:r w:rsidRPr="00AB06BC">
        <w:rPr>
          <w:rtl/>
        </w:rPr>
        <w:t>8. تدرج السلطة من الأعلى إلى الأسفل.</w:t>
      </w:r>
    </w:p>
    <w:p w:rsidR="000D0CA1" w:rsidRPr="00AB06BC" w:rsidRDefault="000D0CA1" w:rsidP="00693FEF">
      <w:pPr>
        <w:ind w:left="386" w:hanging="360"/>
        <w:jc w:val="lowKashida"/>
        <w:rPr>
          <w:rtl/>
        </w:rPr>
      </w:pPr>
      <w:r w:rsidRPr="00AB06BC">
        <w:rPr>
          <w:rtl/>
        </w:rPr>
        <w:t>9. تكليف كل فرد بعمل مناسب له من حيث خبراته وطاقاته ورغباته.</w:t>
      </w:r>
    </w:p>
    <w:p w:rsidR="000D0CA1" w:rsidRPr="00AB06BC" w:rsidRDefault="000D0CA1" w:rsidP="00693FEF">
      <w:pPr>
        <w:ind w:left="386" w:hanging="360"/>
        <w:jc w:val="lowKashida"/>
        <w:rPr>
          <w:rtl/>
        </w:rPr>
      </w:pPr>
      <w:r w:rsidRPr="00AB06BC">
        <w:rPr>
          <w:rtl/>
        </w:rPr>
        <w:t>10. تطبيق العدالة في التعامل مع المرؤوسين، وينبغي على الرؤساء كذلك تطبيق الأساليب الإنسانية في التعامل مع المرؤوسين.</w:t>
      </w:r>
    </w:p>
    <w:p w:rsidR="000D0CA1" w:rsidRPr="00AD42B4" w:rsidRDefault="000D0CA1" w:rsidP="00693FEF">
      <w:pPr>
        <w:ind w:left="386" w:hanging="360"/>
        <w:jc w:val="lowKashida"/>
        <w:rPr>
          <w:rtl/>
        </w:rPr>
      </w:pPr>
      <w:r w:rsidRPr="00AB06BC">
        <w:rPr>
          <w:rtl/>
        </w:rPr>
        <w:t>11. استقرار الأفراد في العمل لأن عدم الاستقرار يؤثر سلبياً في كفاية المنظمة في تحقيق الأهداف التي تسعى إليها كما يؤثر بشكل واضح في كفاية الإدارة في تحقيق التوازن بين أهداف المنظمة وأهداف العاملين، وإن ارتفاع معدل دوران العمل يؤدي إلى زيادة الكلف.</w:t>
      </w:r>
    </w:p>
    <w:p w:rsidR="000D0CA1" w:rsidRPr="00AB06BC" w:rsidRDefault="000D0CA1" w:rsidP="00693FEF">
      <w:pPr>
        <w:ind w:left="386" w:hanging="360"/>
        <w:jc w:val="lowKashida"/>
        <w:rPr>
          <w:rtl/>
        </w:rPr>
      </w:pPr>
      <w:r w:rsidRPr="00AB06BC">
        <w:rPr>
          <w:rtl/>
        </w:rPr>
        <w:t>12. تشجيع المبادرة والإبداع وإتاحة الفرص الملائمة لتفجير طاقات الأفراد وتوظيفها في خدمة تحقيق أهداف المنظمة وأهدافهم وعلى المدراء أن يتخلوا عن كبريائهم واستعلائهم خلال تعاملهم مع الأفراد بغية تطوير العلاقات وتنميتها بين الإدارة والعاملين.</w:t>
      </w:r>
    </w:p>
    <w:p w:rsidR="000D0CA1" w:rsidRDefault="000D0CA1" w:rsidP="00693FEF">
      <w:pPr>
        <w:ind w:left="386" w:hanging="360"/>
        <w:jc w:val="lowKashida"/>
        <w:rPr>
          <w:rtl/>
        </w:rPr>
      </w:pPr>
      <w:r w:rsidRPr="00AB06BC">
        <w:rPr>
          <w:rtl/>
        </w:rPr>
        <w:t>13. تشجيع العمل الجماعي والعمل بروح الفريق حتى تبدو الجماعة كأنها كل متكامل تعمل معاً في تعاون وانسجام، وعلى الإدارة أن توجد نظام اتصالات فعال يسهم في تبادل المعلومات بجدارة عالية ويساعد على تحقيق التنسيق المطلوب بين جميع الأفراد العاملين.</w:t>
      </w:r>
    </w:p>
    <w:p w:rsidR="000D0CA1" w:rsidRDefault="000D0CA1" w:rsidP="000D0CA1">
      <w:pPr>
        <w:bidi w:val="0"/>
        <w:rPr>
          <w:rtl/>
          <w:lang w:bidi="ar-SY"/>
        </w:rPr>
      </w:pPr>
      <w:r>
        <w:rPr>
          <w:noProof/>
          <w:rtl/>
        </w:rPr>
        <mc:AlternateContent>
          <mc:Choice Requires="wpg">
            <w:drawing>
              <wp:inline distT="0" distB="0" distL="0" distR="0" wp14:anchorId="5349293B" wp14:editId="38BFA0FD">
                <wp:extent cx="5727700" cy="471805"/>
                <wp:effectExtent l="0" t="0" r="6350" b="61595"/>
                <wp:docPr id="3"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4" name="Group 256571"/>
                        <wpg:cNvGrpSpPr/>
                        <wpg:grpSpPr>
                          <a:xfrm>
                            <a:off x="0" y="0"/>
                            <a:ext cx="5727700" cy="471805"/>
                            <a:chOff x="0" y="0"/>
                            <a:chExt cx="6131268" cy="505879"/>
                          </a:xfrm>
                        </wpg:grpSpPr>
                        <wpg:grpSp>
                          <wpg:cNvPr id="5" name="Group 3653"/>
                          <wpg:cNvGrpSpPr/>
                          <wpg:grpSpPr>
                            <a:xfrm>
                              <a:off x="3637733" y="0"/>
                              <a:ext cx="2493535" cy="505839"/>
                              <a:chOff x="3608612" y="0"/>
                              <a:chExt cx="3637807" cy="711023"/>
                            </a:xfrm>
                          </wpg:grpSpPr>
                          <wps:wsp>
                            <wps:cNvPr id="11" name="Rectangle: Rounded Corners 36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3608612" y="0"/>
                                <a:ext cx="363780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jc w:val="center"/>
                                    <w:rPr>
                                      <w:bCs/>
                                    </w:rPr>
                                  </w:pPr>
                                  <w:r>
                                    <w:rPr>
                                      <w:rFonts w:ascii="Adobe Arabic" w:hAnsi="Adobe Arabic" w:cs="Adobe Arabic" w:hint="cs"/>
                                      <w:bCs/>
                                      <w:color w:val="auto"/>
                                      <w:sz w:val="36"/>
                                      <w:szCs w:val="36"/>
                                      <w:rtl/>
                                      <w:lang w:bidi="ar-SY"/>
                                    </w:rPr>
                                    <w:t xml:space="preserve">       عناصر العملية الإدارية:</w:t>
                                  </w:r>
                                </w:p>
                              </w:txbxContent>
                            </wps:txbx>
                            <wps:bodyPr tIns="36000" bIns="36000" rtlCol="0" anchor="ctr"/>
                          </wps:wsp>
                          <wps:wsp>
                            <wps:cNvPr id="14" name="Oval 3656">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6" name="Group 3323"/>
                        <wpg:cNvGrpSpPr/>
                        <wpg:grpSpPr>
                          <a:xfrm>
                            <a:off x="5343525" y="104775"/>
                            <a:ext cx="209550" cy="249555"/>
                            <a:chOff x="0" y="0"/>
                            <a:chExt cx="273780" cy="327013"/>
                          </a:xfrm>
                          <a:solidFill>
                            <a:schemeClr val="bg1"/>
                          </a:solidFill>
                        </wpg:grpSpPr>
                        <wps:wsp>
                          <wps:cNvPr id="18"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8" name="Google Shape;204;p17"/>
                          <wpg:cNvGrpSpPr/>
                          <wpg:grpSpPr>
                            <a:xfrm>
                              <a:off x="0" y="0"/>
                              <a:ext cx="273780" cy="105078"/>
                              <a:chOff x="0" y="0"/>
                              <a:chExt cx="273780" cy="105078"/>
                            </a:xfrm>
                            <a:grpFill/>
                          </wpg:grpSpPr>
                          <wps:wsp>
                            <wps:cNvPr id="2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61"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62"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83"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8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110"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">
                <v:group id="Group 256571" o:spid="_x0000_s1111"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group id="Group 3653" o:spid="_x0000_s1112" style="position:absolute;left:36377;width:24935;height:5058" coordorigin="36086" coordsize="3637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oundrect id="Rectangle: Rounded Corners 3655" o:spid="_x0000_s1113" style="position:absolute;left:36086;width:36378;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850rwA&#10;AADbAAAADwAAAGRycy9kb3ducmV2LnhtbERPSwrCMBDdC94hjOBOUwWlVKOIH3CpVhfuhmZsi82k&#10;NFHr7Y0guJvH+8582ZpKPKlxpWUFo2EEgjizuuRcwTndDWIQziNrrCyTgjc5WC66nTkm2r74SM+T&#10;z0UIYZeggsL7OpHSZQUZdENbEwfuZhuDPsAml7rBVwg3lRxH0VQaLDk0FFjTuqDsfnoYBdF+s035&#10;OqaLjv2RJpge4k2qVL/XrmYgPLX+L/659zrMH8H3l3CAXH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AnznSvAAAANsAAAAPAAAAAAAAAAAAAAAAAJgCAABkcnMvZG93bnJldi54&#10;bWxQSwUGAAAAAAQABAD1AAAAgQMAAAAA&#10;" fillcolor="#0070c0" stroked="f" strokeweight="1pt">
                      <v:stroke joinstyle="miter"/>
                      <v:textbox inset=",1mm,,1mm">
                        <w:txbxContent>
                          <w:p w:rsidR="00693FEF" w:rsidRDefault="00693FEF" w:rsidP="000D0CA1">
                            <w:pPr>
                              <w:jc w:val="center"/>
                              <w:rPr>
                                <w:bCs/>
                              </w:rPr>
                            </w:pPr>
                            <w:r>
                              <w:rPr>
                                <w:rFonts w:ascii="Adobe Arabic" w:hAnsi="Adobe Arabic" w:cs="Adobe Arabic" w:hint="cs"/>
                                <w:bCs/>
                                <w:color w:val="auto"/>
                                <w:sz w:val="36"/>
                                <w:szCs w:val="36"/>
                                <w:rtl/>
                                <w:lang w:bidi="ar-SY"/>
                              </w:rPr>
                              <w:t xml:space="preserve">       عناصر العملية الإدارية:</w:t>
                            </w:r>
                          </w:p>
                        </w:txbxContent>
                      </v:textbox>
                    </v:roundrect>
                    <v:oval id="Oval 3656" o:spid="_x0000_s1114"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N7HcAA&#10;AADbAAAADwAAAGRycy9kb3ducmV2LnhtbERP22oCMRB9L/gPYQTfatYiUrZGKZVCUUG69gOGzXSz&#10;NJmEJNXVrzeFgm9zONdZrgdnxYli6j0rmE0rEMSt1z13Cr6O74/PIFJG1mg9k4ILJVivRg9LrLU/&#10;8yedmtyJEsKpRgUm51BLmVpDDtPUB+LCffvoMBcYO6kjnku4s/KpqhbSYc+lwWCgN0PtT/PrFGyr&#10;YFLc766XvWwOx02w2xytUpPx8PoCItOQ7+J/94cu8+fw90s5QK5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rN7HcAAAADbAAAADwAAAAAAAAAAAAAAAACYAgAAZHJzL2Rvd25y&#10;ZXYueG1sUEsFBgAAAAAEAAQA9QAAAIUDAAAAAA==&#10;" fillcolor="#272727 [2749]" stroked="f" strokeweight="1pt">
                      <v:stroke joinstyle="miter"/>
                      <v:shadow on="t" color="black" opacity="26214f" origin=",-.5" offset="0,3pt"/>
                    </v:oval>
                  </v:group>
                  <v:rect id="Rectangle 3654" o:spid="_x0000_s1115"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WvKcMA&#10;AADbAAAADwAAAGRycy9kb3ducmV2LnhtbERPTWsCMRC9F/wPYQQvRbMtVmQ1Si1UPWhLVcTjsBl3&#10;t24mSxJ1/fdGKPQ2j/c542ljKnEh50vLCl56CQjizOqScwW77Wd3CMIHZI2VZVJwIw/TSetpjKm2&#10;V/6hyybkIoawT1FBEUKdSumzggz6nq2JI3e0zmCI0OVSO7zGcFPJ1yQZSIMlx4YCa/ooKDttzkbB&#10;Ybdd92fu+/dwnK/2A/tFC58/K9VpN+8jEIGa8C/+cy91nP8Gj1/iAXJ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WvKcMAAADbAAAADwAAAAAAAAAAAAAAAACYAgAAZHJzL2Rv&#10;d25yZXYueG1sUEsFBgAAAAAEAAQA9QAAAIgDAAAAAA==&#10;" fillcolor="#0070c0" stroked="f" strokeweight="1pt"/>
                </v:group>
                <v:group id="Group 3323" o:spid="_x0000_s1116"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shape id="Google Shape;201;p17" o:spid="_x0000_s1117"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9Uo8UA&#10;AADbAAAADwAAAGRycy9kb3ducmV2LnhtbESPQWvCQBCF70L/wzJCb7qxBxujm1AKgvRQaBS9Dtlp&#10;kjY7G7OrSf9951DobYb35r1vdsXkOnWnIbSeDayWCSjiytuWawOn436RggoR2WLnmQz8UIAif5jt&#10;MLN+5A+6l7FWEsIhQwNNjH2mdagachiWvicW7dMPDqOsQ63tgKOEu04/JclaO2xZGhrs6bWh6ru8&#10;OQPvtzQe7Pmavj1fzuuvzViejlVrzON8etmCijTFf/Pf9cEKvsDKLzK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z1SjxQAAANsAAAAPAAAAAAAAAAAAAAAAAJgCAABkcnMv&#10;ZG93bnJldi54bWxQSwUGAAAAAAQABAD1AAAAig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118"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Cvj8UA&#10;AADbAAAADwAAAGRycy9kb3ducmV2LnhtbESPQWvCQBSE70L/w/IKvUjdmNJSohsppQVRijQRvD6y&#10;z2xI9m3IbjX++64geBxm5htmuRptJ040+MaxgvksAUFcOd1wrWBffj+/g/ABWWPnmBRcyMMqf5gs&#10;MdPuzL90KkItIoR9hgpMCH0mpa8MWfQz1xNH7+gGiyHKoZZ6wHOE206mSfImLTYcFwz29Gmoaos/&#10;q6Ardz/br+lrcZhikb54s2m39Uapp8fxYwEi0Bju4Vt7rRWkc7h+iT9A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EK+PxQAAANsAAAAPAAAAAAAAAAAAAAAAAJgCAABkcnMv&#10;ZG93bnJldi54bWxQSwUGAAAAAAQABAD1AAAAigMAAAAA&#10;" path="m2643,1l417,1c191,1,,143,,370,,608,191,751,417,751r2214,c2870,751,3060,608,3060,370,3060,143,2870,1,2643,1xe" filled="f" strokecolor="white [3212]">
                    <v:path arrowok="t" o:extrusionok="f"/>
                  </v:shape>
                  <v:shape id="Google Shape;203;p17" o:spid="_x0000_s1119"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DGgcQA&#10;AADbAAAADwAAAGRycy9kb3ducmV2LnhtbESPQWvCQBSE74X+h+UVvNWNSakSXaWUKoKnRgW9PbPP&#10;bGj2bciumv57t1DwOMzMN8xs0dtGXKnztWMFo2ECgrh0uuZKwW67fJ2A8AFZY+OYFPySh8X8+WmG&#10;uXY3/qZrESoRIexzVGBCaHMpfWnIoh+6ljh6Z9dZDFF2ldQd3iLcNjJNkndpsea4YLClT0PlT3Gx&#10;CjJ/MMdstTzpKuXD5mu3z4q3kVKDl/5jCiJQHx7h//ZaK0jH8Pcl/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AxoHEAAAA2wAAAA8AAAAAAAAAAAAAAAAAmAIAAGRycy9k&#10;b3ducmV2LnhtbFBLBQYAAAAABAAEAPUAAACJAwAAAAA=&#10;" path="m1976,l417,c191,,,131,,369,,596,191,739,417,739r1559,c2203,739,2393,596,2393,369,2393,131,2203,,1976,xe" filled="f" strokecolor="white [3212]">
                    <v:path arrowok="t" o:extrusionok="f"/>
                  </v:shape>
                  <v:group id="Google Shape;204;p17" o:spid="_x0000_s1120"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 id="Google Shape;205;p17" o:spid="_x0000_s1121"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99MMA&#10;AADbAAAADwAAAGRycy9kb3ducmV2LnhtbESPQWvCQBSE7wX/w/KEXoputKIxuooUCj3WqPdn9plE&#10;s2/D7jam/75bEDwOM/MNs972phEdOV9bVjAZJyCIC6trLhUcD5+jFIQPyBoby6TglzxsN4OXNWba&#10;3nlPXR5KESHsM1RQhdBmUvqiIoN+bFvi6F2sMxiidKXUDu8Rbho5TZK5NFhzXKiwpY+Kilv+YxRc&#10;F33q3vbfy/N7np5m5bFrg7wo9TrsdysQgfrwDD/aX1rBdAn/X+IP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99MMAAADbAAAADwAAAAAAAAAAAAAAAACYAgAAZHJzL2Rv&#10;d25yZXYueG1sUEsFBgAAAAAEAAQA9QAAAIgDAAAAAA==&#10;" path="m227,1501v107,,226,-72,226,-167l453,167c453,84,322,1,227,1,144,1,1,84,1,167r,1167c1,1429,144,1501,227,1501xe" filled="f" stroked="f">
                      <v:path arrowok="t" o:extrusionok="f"/>
                    </v:shape>
                    <v:shape id="Google Shape;206;p17" o:spid="_x0000_s1122"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ot1MIA&#10;AADbAAAADwAAAGRycy9kb3ducmV2LnhtbESPwW7CMBBE75X6D9ZW6q044YBQwCDSqhUcCT30uMRL&#10;EojXkb2F9O/rSpU4jmbmjWa5Hl2vrhRi59lAPslAEdfedtwY+Dy8v8xBRUG22HsmAz8UYb16fFhi&#10;Yf2N93StpFEJwrFAA63IUGgd65YcxokfiJN38sGhJBkabQPeEtz1epplM+2w47TQ4kCvLdWX6tsZ&#10;KKtpufvCXR7kHN+2rhT3cbTGPD+NmwUooVHu4f/21hqY5fD3Jf0Av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qi3UwgAAANs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1123"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ThEMQA&#10;AADbAAAADwAAAGRycy9kb3ducmV2LnhtbESP3WrCQBSE7wt9h+UUvKubqoQS3YTiD4helEYf4DR7&#10;TEKzZ9Psquvbu0Khl8PMfMMsimA6caHBtZYVvI0TEMSV1S3XCo6Hzes7COeRNXaWScGNHBT589MC&#10;M22v/EWX0tciQthlqKDxvs+kdFVDBt3Y9sTRO9nBoI9yqKUe8BrhppOTJEmlwZbjQoM9LRuqfsqz&#10;UUB7u/7uQjlbcboMh8/Vzk6Pv0qNXsLHHISn4P/Df+2tVpBO4PEl/gCZ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U4RDEAAAA2wAAAA8AAAAAAAAAAAAAAAAAmAIAAGRycy9k&#10;b3ducmV2LnhtbFBLBQYAAAAABAAEAPUAAACJAwAAAAA=&#10;" path="m822,1346v24,,60,-12,83,-35c989,1263,1013,1156,953,1072l334,108c286,25,179,1,96,48,12,108,1,215,48,298r619,965c703,1322,763,1346,822,1346xe" filled="f" stroked="f">
                      <v:path arrowok="t" o:extrusionok="f"/>
                    </v:shape>
                    <v:shape id="Google Shape;208;p17" o:spid="_x0000_s1124"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ERMMA&#10;AADbAAAADwAAAGRycy9kb3ducmV2LnhtbESPwWrDMBBE74H8g9hCLyGRnEAb3Cgm1KSkxzr9gI21&#10;sd1aK2OptvP3UaHQ4zAzb5hdNtlWDNT7xrGGZKVAEJfONFxp+Dwfl1sQPiAbbB2Thht5yPbz2Q5T&#10;40b+oKEIlYgQ9ilqqEPoUil9WZNFv3IdcfSurrcYouwraXocI9y2cq3Uk7TYcFyosaPXmsrv4sdq&#10;uJDcBCqvuXo+tbl6T/LF+e1L68eH6fACItAU/sN/7ZPRsN3A75f4A+T+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gERMMAAADbAAAADwAAAAAAAAAAAAAAAACYAgAAZHJzL2Rv&#10;d25yZXYueG1sUEsFBgAAAAAEAAQA9QAAAIgDAAAAAA==&#10;" path="m1287,596l275,48c191,1,84,36,48,120,1,191,25,310,120,346l1132,894v24,11,48,23,71,23c1263,917,1322,882,1358,822v36,-71,12,-190,-71,-226xe" filled="f" stroked="f">
                      <v:path arrowok="t" o:extrusionok="f"/>
                    </v:shape>
                    <v:shape id="Google Shape;209;p17" o:spid="_x0000_s1125"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g77cYA&#10;AADbAAAADwAAAGRycy9kb3ducmV2LnhtbESPQWvCQBSE7wX/w/KEXopuUkoJ0VVUEEopSGOpOT6z&#10;zySYfRuyWxP767sFweMwM98w8+VgGnGhztWWFcTTCARxYXXNpYKv/XaSgHAeWWNjmRRcycFyMXqY&#10;Y6ptz590yXwpAoRdigoq79tUSldUZNBNbUscvJPtDPogu1LqDvsAN418jqJXabDmsFBhS5uKinP2&#10;YxTsSP72O39c5+/f1+QjS+JD/hQr9TgeVjMQngZ/D9/ab1pB8g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g77cYAAADbAAAADwAAAAAAAAAAAAAAAACYAgAAZHJz&#10;L2Rvd25yZXYueG1sUEsFBgAAAAAEAAQA9QAAAIsDA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B92FF5" w:rsidRDefault="000D0CA1" w:rsidP="000D0CA1">
      <w:pPr>
        <w:bidi w:val="0"/>
        <w:jc w:val="right"/>
      </w:pPr>
      <w:r w:rsidRPr="00B92FF5">
        <w:rPr>
          <w:noProof/>
        </w:rPr>
        <mc:AlternateContent>
          <mc:Choice Requires="wpg">
            <w:drawing>
              <wp:anchor distT="0" distB="0" distL="114300" distR="114300" simplePos="0" relativeHeight="252265472" behindDoc="0" locked="0" layoutInCell="1" allowOverlap="1" wp14:anchorId="2A8FDA9C" wp14:editId="6BC25E32">
                <wp:simplePos x="0" y="0"/>
                <wp:positionH relativeFrom="margin">
                  <wp:posOffset>-194244</wp:posOffset>
                </wp:positionH>
                <wp:positionV relativeFrom="paragraph">
                  <wp:posOffset>407365</wp:posOffset>
                </wp:positionV>
                <wp:extent cx="6182360" cy="2657475"/>
                <wp:effectExtent l="0" t="0" r="8890" b="9525"/>
                <wp:wrapSquare wrapText="bothSides"/>
                <wp:docPr id="157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82360" cy="2657475"/>
                          <a:chOff x="20510" y="0"/>
                          <a:chExt cx="90820" cy="39043"/>
                        </a:xfrm>
                      </wpg:grpSpPr>
                      <wpg:grpSp>
                        <wpg:cNvPr id="1580" name="Group 1967"/>
                        <wpg:cNvGrpSpPr>
                          <a:grpSpLocks/>
                        </wpg:cNvGrpSpPr>
                        <wpg:grpSpPr bwMode="auto">
                          <a:xfrm>
                            <a:off x="23858" y="6702"/>
                            <a:ext cx="84067" cy="25256"/>
                            <a:chOff x="23858" y="6702"/>
                            <a:chExt cx="84067" cy="25255"/>
                          </a:xfrm>
                        </wpg:grpSpPr>
                        <wpg:grpSp>
                          <wpg:cNvPr id="1581" name="Group 1968"/>
                          <wpg:cNvGrpSpPr>
                            <a:grpSpLocks/>
                          </wpg:cNvGrpSpPr>
                          <wpg:grpSpPr bwMode="auto">
                            <a:xfrm>
                              <a:off x="23866" y="6702"/>
                              <a:ext cx="84059" cy="25255"/>
                              <a:chOff x="26481" y="6702"/>
                              <a:chExt cx="94781" cy="28475"/>
                            </a:xfrm>
                          </wpg:grpSpPr>
                          <wps:wsp>
                            <wps:cNvPr id="1582" name="Freeform: Shape 1969"/>
                            <wps:cNvSpPr>
                              <a:spLocks/>
                            </wps:cNvSpPr>
                            <wps:spPr bwMode="auto">
                              <a:xfrm>
                                <a:off x="26481" y="6702"/>
                                <a:ext cx="25434" cy="28475"/>
                              </a:xfrm>
                              <a:custGeom>
                                <a:avLst/>
                                <a:gdLst>
                                  <a:gd name="T0" fmla="*/ 1272209 w 2543441"/>
                                  <a:gd name="T1" fmla="*/ 259514 h 2847450"/>
                                  <a:gd name="T2" fmla="*/ 1165792 w 2543441"/>
                                  <a:gd name="T3" fmla="*/ 284991 h 2847450"/>
                                  <a:gd name="T4" fmla="*/ 338590 w 2543441"/>
                                  <a:gd name="T5" fmla="*/ 762576 h 2847450"/>
                                  <a:gd name="T6" fmla="*/ 231962 w 2543441"/>
                                  <a:gd name="T7" fmla="*/ 946314 h 2847450"/>
                                  <a:gd name="T8" fmla="*/ 232206 w 2543441"/>
                                  <a:gd name="T9" fmla="*/ 1901907 h 2847450"/>
                                  <a:gd name="T10" fmla="*/ 264061 w 2543441"/>
                                  <a:gd name="T11" fmla="*/ 2005692 h 2847450"/>
                                  <a:gd name="T12" fmla="*/ 289837 w 2543441"/>
                                  <a:gd name="T13" fmla="*/ 2040980 h 2847450"/>
                                  <a:gd name="T14" fmla="*/ 297535 w 2543441"/>
                                  <a:gd name="T15" fmla="*/ 2051518 h 2847450"/>
                                  <a:gd name="T16" fmla="*/ 338014 w 2543441"/>
                                  <a:gd name="T17" fmla="*/ 2085171 h 2847450"/>
                                  <a:gd name="T18" fmla="*/ 1165459 w 2543441"/>
                                  <a:gd name="T19" fmla="*/ 2563180 h 2847450"/>
                                  <a:gd name="T20" fmla="*/ 1187590 w 2543441"/>
                                  <a:gd name="T21" fmla="*/ 2571448 h 2847450"/>
                                  <a:gd name="T22" fmla="*/ 1215255 w 2543441"/>
                                  <a:gd name="T23" fmla="*/ 2581786 h 2847450"/>
                                  <a:gd name="T24" fmla="*/ 1377895 w 2543441"/>
                                  <a:gd name="T25" fmla="*/ 2562705 h 2847450"/>
                                  <a:gd name="T26" fmla="*/ 2205097 w 2543441"/>
                                  <a:gd name="T27" fmla="*/ 2085120 h 2847450"/>
                                  <a:gd name="T28" fmla="*/ 2311724 w 2543441"/>
                                  <a:gd name="T29" fmla="*/ 1901383 h 2847450"/>
                                  <a:gd name="T30" fmla="*/ 2311481 w 2543441"/>
                                  <a:gd name="T31" fmla="*/ 945789 h 2847450"/>
                                  <a:gd name="T32" fmla="*/ 2205674 w 2543441"/>
                                  <a:gd name="T33" fmla="*/ 762525 h 2847450"/>
                                  <a:gd name="T34" fmla="*/ 1397225 w 2543441"/>
                                  <a:gd name="T35" fmla="*/ 295493 h 2847450"/>
                                  <a:gd name="T36" fmla="*/ 1378226 w 2543441"/>
                                  <a:gd name="T37" fmla="*/ 284518 h 2847450"/>
                                  <a:gd name="T38" fmla="*/ 1272209 w 2543441"/>
                                  <a:gd name="T39" fmla="*/ 259514 h 2847450"/>
                                  <a:gd name="T40" fmla="*/ 1272167 w 2543441"/>
                                  <a:gd name="T41" fmla="*/ 1 h 2847450"/>
                                  <a:gd name="T42" fmla="*/ 1401822 w 2543441"/>
                                  <a:gd name="T43" fmla="*/ 30579 h 2847450"/>
                                  <a:gd name="T44" fmla="*/ 2367719 w 2543441"/>
                                  <a:gd name="T45" fmla="*/ 588567 h 2847450"/>
                                  <a:gd name="T46" fmla="*/ 2367718 w 2543441"/>
                                  <a:gd name="T47" fmla="*/ 588567 h 2847450"/>
                                  <a:gd name="T48" fmla="*/ 2382865 w 2543441"/>
                                  <a:gd name="T49" fmla="*/ 597318 h 2847450"/>
                                  <a:gd name="T50" fmla="*/ 2413746 w 2543441"/>
                                  <a:gd name="T51" fmla="*/ 615158 h 2847450"/>
                                  <a:gd name="T52" fmla="*/ 2543144 w 2543441"/>
                                  <a:gd name="T53" fmla="*/ 839281 h 2847450"/>
                                  <a:gd name="T54" fmla="*/ 2543441 w 2543441"/>
                                  <a:gd name="T55" fmla="*/ 2007921 h 2847450"/>
                                  <a:gd name="T56" fmla="*/ 2413041 w 2543441"/>
                                  <a:gd name="T57" fmla="*/ 2232622 h 2847450"/>
                                  <a:gd name="T58" fmla="*/ 1401417 w 2543441"/>
                                  <a:gd name="T59" fmla="*/ 2816683 h 2847450"/>
                                  <a:gd name="T60" fmla="*/ 1141619 w 2543441"/>
                                  <a:gd name="T61" fmla="*/ 2817263 h 2847450"/>
                                  <a:gd name="T62" fmla="*/ 129696 w 2543441"/>
                                  <a:gd name="T63" fmla="*/ 2232685 h 2847450"/>
                                  <a:gd name="T64" fmla="*/ 80193 w 2543441"/>
                                  <a:gd name="T65" fmla="*/ 2191529 h 2847450"/>
                                  <a:gd name="T66" fmla="*/ 65031 w 2543441"/>
                                  <a:gd name="T67" fmla="*/ 2170772 h 2847450"/>
                                  <a:gd name="T68" fmla="*/ 39255 w 2543441"/>
                                  <a:gd name="T69" fmla="*/ 2135485 h 2847450"/>
                                  <a:gd name="T70" fmla="*/ 299 w 2543441"/>
                                  <a:gd name="T71" fmla="*/ 2008562 h 2847450"/>
                                  <a:gd name="T72" fmla="*/ 0 w 2543441"/>
                                  <a:gd name="T73" fmla="*/ 839921 h 2847450"/>
                                  <a:gd name="T74" fmla="*/ 130401 w 2543441"/>
                                  <a:gd name="T75" fmla="*/ 615218 h 2847450"/>
                                  <a:gd name="T76" fmla="*/ 1142024 w 2543441"/>
                                  <a:gd name="T77" fmla="*/ 31157 h 2847450"/>
                                  <a:gd name="T78" fmla="*/ 1272167 w 2543441"/>
                                  <a:gd name="T79" fmla="*/ 1 h 2847450"/>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2543441" h="2847450">
                                    <a:moveTo>
                                      <a:pt x="1272209" y="259514"/>
                                    </a:moveTo>
                                    <a:cubicBezTo>
                                      <a:pt x="1233805" y="259518"/>
                                      <a:pt x="1195335" y="267934"/>
                                      <a:pt x="1165792" y="284991"/>
                                    </a:cubicBezTo>
                                    <a:lnTo>
                                      <a:pt x="338590" y="762576"/>
                                    </a:lnTo>
                                    <a:cubicBezTo>
                                      <a:pt x="280982" y="795836"/>
                                      <a:pt x="232493" y="879007"/>
                                      <a:pt x="231962" y="946314"/>
                                    </a:cubicBezTo>
                                    <a:lnTo>
                                      <a:pt x="232206" y="1901907"/>
                                    </a:lnTo>
                                    <a:cubicBezTo>
                                      <a:pt x="232680" y="1935134"/>
                                      <a:pt x="244862" y="1972439"/>
                                      <a:pt x="264061" y="2005692"/>
                                    </a:cubicBezTo>
                                    <a:lnTo>
                                      <a:pt x="289837" y="2040980"/>
                                    </a:lnTo>
                                    <a:lnTo>
                                      <a:pt x="297535" y="2051518"/>
                                    </a:lnTo>
                                    <a:cubicBezTo>
                                      <a:pt x="310056" y="2065104"/>
                                      <a:pt x="323744" y="2076660"/>
                                      <a:pt x="338014" y="2085171"/>
                                    </a:cubicBezTo>
                                    <a:lnTo>
                                      <a:pt x="1165459" y="2563180"/>
                                    </a:lnTo>
                                    <a:lnTo>
                                      <a:pt x="1187590" y="2571448"/>
                                    </a:lnTo>
                                    <a:lnTo>
                                      <a:pt x="1215255" y="2581786"/>
                                    </a:lnTo>
                                    <a:cubicBezTo>
                                      <a:pt x="1269735" y="2594116"/>
                                      <a:pt x="1334689" y="2587650"/>
                                      <a:pt x="1377895" y="2562705"/>
                                    </a:cubicBezTo>
                                    <a:lnTo>
                                      <a:pt x="2205097" y="2085120"/>
                                    </a:lnTo>
                                    <a:cubicBezTo>
                                      <a:pt x="2264183" y="2051007"/>
                                      <a:pt x="2311194" y="1968690"/>
                                      <a:pt x="2311724" y="1901383"/>
                                    </a:cubicBezTo>
                                    <a:lnTo>
                                      <a:pt x="2311481" y="945789"/>
                                    </a:lnTo>
                                    <a:cubicBezTo>
                                      <a:pt x="2312012" y="878484"/>
                                      <a:pt x="2264228" y="795719"/>
                                      <a:pt x="2205674" y="762525"/>
                                    </a:cubicBezTo>
                                    <a:lnTo>
                                      <a:pt x="1397225" y="295493"/>
                                    </a:lnTo>
                                    <a:lnTo>
                                      <a:pt x="1378226" y="284518"/>
                                    </a:lnTo>
                                    <a:cubicBezTo>
                                      <a:pt x="1348949" y="267921"/>
                                      <a:pt x="1310612" y="259511"/>
                                      <a:pt x="1272209" y="259514"/>
                                    </a:cubicBezTo>
                                    <a:close/>
                                    <a:moveTo>
                                      <a:pt x="1272167" y="1"/>
                                    </a:moveTo>
                                    <a:cubicBezTo>
                                      <a:pt x="1319133" y="-3"/>
                                      <a:pt x="1366017" y="10282"/>
                                      <a:pt x="1401822" y="30579"/>
                                    </a:cubicBezTo>
                                    <a:lnTo>
                                      <a:pt x="2367719" y="588567"/>
                                    </a:lnTo>
                                    <a:lnTo>
                                      <a:pt x="2367718" y="588567"/>
                                    </a:lnTo>
                                    <a:lnTo>
                                      <a:pt x="2382865" y="597318"/>
                                    </a:lnTo>
                                    <a:lnTo>
                                      <a:pt x="2413746" y="615158"/>
                                    </a:lnTo>
                                    <a:cubicBezTo>
                                      <a:pt x="2485355" y="655751"/>
                                      <a:pt x="2543793" y="756969"/>
                                      <a:pt x="2543144" y="839281"/>
                                    </a:cubicBezTo>
                                    <a:lnTo>
                                      <a:pt x="2543441" y="2007921"/>
                                    </a:lnTo>
                                    <a:cubicBezTo>
                                      <a:pt x="2542791" y="2090233"/>
                                      <a:pt x="2485300" y="2190903"/>
                                      <a:pt x="2413041" y="2232622"/>
                                    </a:cubicBezTo>
                                    <a:lnTo>
                                      <a:pt x="1401417" y="2816683"/>
                                    </a:lnTo>
                                    <a:cubicBezTo>
                                      <a:pt x="1330964" y="2857359"/>
                                      <a:pt x="1213228" y="2857856"/>
                                      <a:pt x="1141619" y="2817263"/>
                                    </a:cubicBezTo>
                                    <a:lnTo>
                                      <a:pt x="129696" y="2232685"/>
                                    </a:lnTo>
                                    <a:cubicBezTo>
                                      <a:pt x="112246" y="2222276"/>
                                      <a:pt x="95505" y="2208143"/>
                                      <a:pt x="80193" y="2191529"/>
                                    </a:cubicBezTo>
                                    <a:lnTo>
                                      <a:pt x="65031" y="2170772"/>
                                    </a:lnTo>
                                    <a:lnTo>
                                      <a:pt x="39255" y="2135485"/>
                                    </a:lnTo>
                                    <a:cubicBezTo>
                                      <a:pt x="15776" y="2094818"/>
                                      <a:pt x="878" y="2049197"/>
                                      <a:pt x="299" y="2008562"/>
                                    </a:cubicBezTo>
                                    <a:lnTo>
                                      <a:pt x="0" y="839921"/>
                                    </a:lnTo>
                                    <a:cubicBezTo>
                                      <a:pt x="650" y="757609"/>
                                      <a:pt x="59948" y="655894"/>
                                      <a:pt x="130401" y="615218"/>
                                    </a:cubicBezTo>
                                    <a:lnTo>
                                      <a:pt x="1142024" y="31157"/>
                                    </a:lnTo>
                                    <a:cubicBezTo>
                                      <a:pt x="1178154" y="10298"/>
                                      <a:pt x="1225201" y="5"/>
                                      <a:pt x="1272167" y="1"/>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83" name="Freeform: Shape 1970"/>
                            <wps:cNvSpPr>
                              <a:spLocks/>
                            </wps:cNvSpPr>
                            <wps:spPr bwMode="auto">
                              <a:xfrm>
                                <a:off x="49596" y="6702"/>
                                <a:ext cx="25435" cy="28475"/>
                              </a:xfrm>
                              <a:custGeom>
                                <a:avLst/>
                                <a:gdLst>
                                  <a:gd name="T0" fmla="*/ 1272209 w 2543441"/>
                                  <a:gd name="T1" fmla="*/ 259514 h 2847450"/>
                                  <a:gd name="T2" fmla="*/ 1165792 w 2543441"/>
                                  <a:gd name="T3" fmla="*/ 284991 h 2847450"/>
                                  <a:gd name="T4" fmla="*/ 338590 w 2543441"/>
                                  <a:gd name="T5" fmla="*/ 762576 h 2847450"/>
                                  <a:gd name="T6" fmla="*/ 231962 w 2543441"/>
                                  <a:gd name="T7" fmla="*/ 946314 h 2847450"/>
                                  <a:gd name="T8" fmla="*/ 232206 w 2543441"/>
                                  <a:gd name="T9" fmla="*/ 1901907 h 2847450"/>
                                  <a:gd name="T10" fmla="*/ 264061 w 2543441"/>
                                  <a:gd name="T11" fmla="*/ 2005692 h 2847450"/>
                                  <a:gd name="T12" fmla="*/ 289837 w 2543441"/>
                                  <a:gd name="T13" fmla="*/ 2040980 h 2847450"/>
                                  <a:gd name="T14" fmla="*/ 297535 w 2543441"/>
                                  <a:gd name="T15" fmla="*/ 2051518 h 2847450"/>
                                  <a:gd name="T16" fmla="*/ 338014 w 2543441"/>
                                  <a:gd name="T17" fmla="*/ 2085171 h 2847450"/>
                                  <a:gd name="T18" fmla="*/ 1165459 w 2543441"/>
                                  <a:gd name="T19" fmla="*/ 2563180 h 2847450"/>
                                  <a:gd name="T20" fmla="*/ 1187590 w 2543441"/>
                                  <a:gd name="T21" fmla="*/ 2571448 h 2847450"/>
                                  <a:gd name="T22" fmla="*/ 1215255 w 2543441"/>
                                  <a:gd name="T23" fmla="*/ 2581786 h 2847450"/>
                                  <a:gd name="T24" fmla="*/ 1377895 w 2543441"/>
                                  <a:gd name="T25" fmla="*/ 2562705 h 2847450"/>
                                  <a:gd name="T26" fmla="*/ 2205097 w 2543441"/>
                                  <a:gd name="T27" fmla="*/ 2085120 h 2847450"/>
                                  <a:gd name="T28" fmla="*/ 2311724 w 2543441"/>
                                  <a:gd name="T29" fmla="*/ 1901383 h 2847450"/>
                                  <a:gd name="T30" fmla="*/ 2311481 w 2543441"/>
                                  <a:gd name="T31" fmla="*/ 945789 h 2847450"/>
                                  <a:gd name="T32" fmla="*/ 2205674 w 2543441"/>
                                  <a:gd name="T33" fmla="*/ 762525 h 2847450"/>
                                  <a:gd name="T34" fmla="*/ 1397225 w 2543441"/>
                                  <a:gd name="T35" fmla="*/ 295493 h 2847450"/>
                                  <a:gd name="T36" fmla="*/ 1378226 w 2543441"/>
                                  <a:gd name="T37" fmla="*/ 284518 h 2847450"/>
                                  <a:gd name="T38" fmla="*/ 1272209 w 2543441"/>
                                  <a:gd name="T39" fmla="*/ 259514 h 2847450"/>
                                  <a:gd name="T40" fmla="*/ 1272167 w 2543441"/>
                                  <a:gd name="T41" fmla="*/ 1 h 2847450"/>
                                  <a:gd name="T42" fmla="*/ 1401822 w 2543441"/>
                                  <a:gd name="T43" fmla="*/ 30579 h 2847450"/>
                                  <a:gd name="T44" fmla="*/ 2367719 w 2543441"/>
                                  <a:gd name="T45" fmla="*/ 588567 h 2847450"/>
                                  <a:gd name="T46" fmla="*/ 2367718 w 2543441"/>
                                  <a:gd name="T47" fmla="*/ 588567 h 2847450"/>
                                  <a:gd name="T48" fmla="*/ 2382865 w 2543441"/>
                                  <a:gd name="T49" fmla="*/ 597318 h 2847450"/>
                                  <a:gd name="T50" fmla="*/ 2413746 w 2543441"/>
                                  <a:gd name="T51" fmla="*/ 615158 h 2847450"/>
                                  <a:gd name="T52" fmla="*/ 2543144 w 2543441"/>
                                  <a:gd name="T53" fmla="*/ 839281 h 2847450"/>
                                  <a:gd name="T54" fmla="*/ 2543441 w 2543441"/>
                                  <a:gd name="T55" fmla="*/ 2007921 h 2847450"/>
                                  <a:gd name="T56" fmla="*/ 2413041 w 2543441"/>
                                  <a:gd name="T57" fmla="*/ 2232622 h 2847450"/>
                                  <a:gd name="T58" fmla="*/ 1401417 w 2543441"/>
                                  <a:gd name="T59" fmla="*/ 2816683 h 2847450"/>
                                  <a:gd name="T60" fmla="*/ 1141619 w 2543441"/>
                                  <a:gd name="T61" fmla="*/ 2817263 h 2847450"/>
                                  <a:gd name="T62" fmla="*/ 129696 w 2543441"/>
                                  <a:gd name="T63" fmla="*/ 2232685 h 2847450"/>
                                  <a:gd name="T64" fmla="*/ 80193 w 2543441"/>
                                  <a:gd name="T65" fmla="*/ 2191529 h 2847450"/>
                                  <a:gd name="T66" fmla="*/ 65031 w 2543441"/>
                                  <a:gd name="T67" fmla="*/ 2170772 h 2847450"/>
                                  <a:gd name="T68" fmla="*/ 39255 w 2543441"/>
                                  <a:gd name="T69" fmla="*/ 2135485 h 2847450"/>
                                  <a:gd name="T70" fmla="*/ 299 w 2543441"/>
                                  <a:gd name="T71" fmla="*/ 2008562 h 2847450"/>
                                  <a:gd name="T72" fmla="*/ 0 w 2543441"/>
                                  <a:gd name="T73" fmla="*/ 839921 h 2847450"/>
                                  <a:gd name="T74" fmla="*/ 130401 w 2543441"/>
                                  <a:gd name="T75" fmla="*/ 615218 h 2847450"/>
                                  <a:gd name="T76" fmla="*/ 1142024 w 2543441"/>
                                  <a:gd name="T77" fmla="*/ 31157 h 2847450"/>
                                  <a:gd name="T78" fmla="*/ 1272167 w 2543441"/>
                                  <a:gd name="T79" fmla="*/ 1 h 2847450"/>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2543441" h="2847450">
                                    <a:moveTo>
                                      <a:pt x="1272209" y="259514"/>
                                    </a:moveTo>
                                    <a:cubicBezTo>
                                      <a:pt x="1233805" y="259518"/>
                                      <a:pt x="1195335" y="267934"/>
                                      <a:pt x="1165792" y="284991"/>
                                    </a:cubicBezTo>
                                    <a:lnTo>
                                      <a:pt x="338590" y="762576"/>
                                    </a:lnTo>
                                    <a:cubicBezTo>
                                      <a:pt x="280982" y="795836"/>
                                      <a:pt x="232493" y="879007"/>
                                      <a:pt x="231962" y="946314"/>
                                    </a:cubicBezTo>
                                    <a:lnTo>
                                      <a:pt x="232206" y="1901907"/>
                                    </a:lnTo>
                                    <a:cubicBezTo>
                                      <a:pt x="232680" y="1935134"/>
                                      <a:pt x="244862" y="1972439"/>
                                      <a:pt x="264061" y="2005692"/>
                                    </a:cubicBezTo>
                                    <a:lnTo>
                                      <a:pt x="289837" y="2040980"/>
                                    </a:lnTo>
                                    <a:lnTo>
                                      <a:pt x="297535" y="2051518"/>
                                    </a:lnTo>
                                    <a:cubicBezTo>
                                      <a:pt x="310056" y="2065104"/>
                                      <a:pt x="323744" y="2076660"/>
                                      <a:pt x="338014" y="2085171"/>
                                    </a:cubicBezTo>
                                    <a:lnTo>
                                      <a:pt x="1165459" y="2563180"/>
                                    </a:lnTo>
                                    <a:lnTo>
                                      <a:pt x="1187590" y="2571448"/>
                                    </a:lnTo>
                                    <a:lnTo>
                                      <a:pt x="1215255" y="2581786"/>
                                    </a:lnTo>
                                    <a:cubicBezTo>
                                      <a:pt x="1269735" y="2594116"/>
                                      <a:pt x="1334689" y="2587650"/>
                                      <a:pt x="1377895" y="2562705"/>
                                    </a:cubicBezTo>
                                    <a:lnTo>
                                      <a:pt x="2205097" y="2085120"/>
                                    </a:lnTo>
                                    <a:cubicBezTo>
                                      <a:pt x="2264183" y="2051007"/>
                                      <a:pt x="2311194" y="1968690"/>
                                      <a:pt x="2311724" y="1901383"/>
                                    </a:cubicBezTo>
                                    <a:lnTo>
                                      <a:pt x="2311481" y="945789"/>
                                    </a:lnTo>
                                    <a:cubicBezTo>
                                      <a:pt x="2312012" y="878484"/>
                                      <a:pt x="2264228" y="795719"/>
                                      <a:pt x="2205674" y="762525"/>
                                    </a:cubicBezTo>
                                    <a:lnTo>
                                      <a:pt x="1397225" y="295493"/>
                                    </a:lnTo>
                                    <a:lnTo>
                                      <a:pt x="1378226" y="284518"/>
                                    </a:lnTo>
                                    <a:cubicBezTo>
                                      <a:pt x="1348949" y="267921"/>
                                      <a:pt x="1310612" y="259511"/>
                                      <a:pt x="1272209" y="259514"/>
                                    </a:cubicBezTo>
                                    <a:close/>
                                    <a:moveTo>
                                      <a:pt x="1272167" y="1"/>
                                    </a:moveTo>
                                    <a:cubicBezTo>
                                      <a:pt x="1319133" y="-3"/>
                                      <a:pt x="1366017" y="10282"/>
                                      <a:pt x="1401822" y="30579"/>
                                    </a:cubicBezTo>
                                    <a:lnTo>
                                      <a:pt x="2367719" y="588567"/>
                                    </a:lnTo>
                                    <a:lnTo>
                                      <a:pt x="2367718" y="588567"/>
                                    </a:lnTo>
                                    <a:lnTo>
                                      <a:pt x="2382865" y="597318"/>
                                    </a:lnTo>
                                    <a:lnTo>
                                      <a:pt x="2413746" y="615158"/>
                                    </a:lnTo>
                                    <a:cubicBezTo>
                                      <a:pt x="2485355" y="655751"/>
                                      <a:pt x="2543793" y="756969"/>
                                      <a:pt x="2543144" y="839281"/>
                                    </a:cubicBezTo>
                                    <a:lnTo>
                                      <a:pt x="2543441" y="2007921"/>
                                    </a:lnTo>
                                    <a:cubicBezTo>
                                      <a:pt x="2542791" y="2090233"/>
                                      <a:pt x="2485300" y="2190903"/>
                                      <a:pt x="2413041" y="2232622"/>
                                    </a:cubicBezTo>
                                    <a:lnTo>
                                      <a:pt x="1401417" y="2816683"/>
                                    </a:lnTo>
                                    <a:cubicBezTo>
                                      <a:pt x="1330964" y="2857359"/>
                                      <a:pt x="1213228" y="2857856"/>
                                      <a:pt x="1141619" y="2817263"/>
                                    </a:cubicBezTo>
                                    <a:lnTo>
                                      <a:pt x="129696" y="2232685"/>
                                    </a:lnTo>
                                    <a:cubicBezTo>
                                      <a:pt x="112246" y="2222276"/>
                                      <a:pt x="95505" y="2208143"/>
                                      <a:pt x="80193" y="2191529"/>
                                    </a:cubicBezTo>
                                    <a:lnTo>
                                      <a:pt x="65031" y="2170772"/>
                                    </a:lnTo>
                                    <a:lnTo>
                                      <a:pt x="39255" y="2135485"/>
                                    </a:lnTo>
                                    <a:cubicBezTo>
                                      <a:pt x="15776" y="2094818"/>
                                      <a:pt x="878" y="2049197"/>
                                      <a:pt x="299" y="2008562"/>
                                    </a:cubicBezTo>
                                    <a:lnTo>
                                      <a:pt x="0" y="839921"/>
                                    </a:lnTo>
                                    <a:cubicBezTo>
                                      <a:pt x="650" y="757609"/>
                                      <a:pt x="59948" y="655894"/>
                                      <a:pt x="130401" y="615218"/>
                                    </a:cubicBezTo>
                                    <a:lnTo>
                                      <a:pt x="1142024" y="31157"/>
                                    </a:lnTo>
                                    <a:cubicBezTo>
                                      <a:pt x="1178154" y="10298"/>
                                      <a:pt x="1225201" y="5"/>
                                      <a:pt x="1272167" y="1"/>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84" name="Freeform: Shape 1971"/>
                            <wps:cNvSpPr>
                              <a:spLocks/>
                            </wps:cNvSpPr>
                            <wps:spPr bwMode="auto">
                              <a:xfrm>
                                <a:off x="72712" y="6702"/>
                                <a:ext cx="25434" cy="28475"/>
                              </a:xfrm>
                              <a:custGeom>
                                <a:avLst/>
                                <a:gdLst>
                                  <a:gd name="T0" fmla="*/ 1272209 w 2543441"/>
                                  <a:gd name="T1" fmla="*/ 259514 h 2847450"/>
                                  <a:gd name="T2" fmla="*/ 1165792 w 2543441"/>
                                  <a:gd name="T3" fmla="*/ 284991 h 2847450"/>
                                  <a:gd name="T4" fmla="*/ 338590 w 2543441"/>
                                  <a:gd name="T5" fmla="*/ 762576 h 2847450"/>
                                  <a:gd name="T6" fmla="*/ 231962 w 2543441"/>
                                  <a:gd name="T7" fmla="*/ 946314 h 2847450"/>
                                  <a:gd name="T8" fmla="*/ 232206 w 2543441"/>
                                  <a:gd name="T9" fmla="*/ 1901907 h 2847450"/>
                                  <a:gd name="T10" fmla="*/ 264061 w 2543441"/>
                                  <a:gd name="T11" fmla="*/ 2005692 h 2847450"/>
                                  <a:gd name="T12" fmla="*/ 289837 w 2543441"/>
                                  <a:gd name="T13" fmla="*/ 2040980 h 2847450"/>
                                  <a:gd name="T14" fmla="*/ 297535 w 2543441"/>
                                  <a:gd name="T15" fmla="*/ 2051518 h 2847450"/>
                                  <a:gd name="T16" fmla="*/ 338014 w 2543441"/>
                                  <a:gd name="T17" fmla="*/ 2085171 h 2847450"/>
                                  <a:gd name="T18" fmla="*/ 1165459 w 2543441"/>
                                  <a:gd name="T19" fmla="*/ 2563180 h 2847450"/>
                                  <a:gd name="T20" fmla="*/ 1187590 w 2543441"/>
                                  <a:gd name="T21" fmla="*/ 2571448 h 2847450"/>
                                  <a:gd name="T22" fmla="*/ 1215255 w 2543441"/>
                                  <a:gd name="T23" fmla="*/ 2581786 h 2847450"/>
                                  <a:gd name="T24" fmla="*/ 1377895 w 2543441"/>
                                  <a:gd name="T25" fmla="*/ 2562705 h 2847450"/>
                                  <a:gd name="T26" fmla="*/ 2205097 w 2543441"/>
                                  <a:gd name="T27" fmla="*/ 2085120 h 2847450"/>
                                  <a:gd name="T28" fmla="*/ 2311724 w 2543441"/>
                                  <a:gd name="T29" fmla="*/ 1901383 h 2847450"/>
                                  <a:gd name="T30" fmla="*/ 2311481 w 2543441"/>
                                  <a:gd name="T31" fmla="*/ 945789 h 2847450"/>
                                  <a:gd name="T32" fmla="*/ 2205674 w 2543441"/>
                                  <a:gd name="T33" fmla="*/ 762525 h 2847450"/>
                                  <a:gd name="T34" fmla="*/ 1397225 w 2543441"/>
                                  <a:gd name="T35" fmla="*/ 295493 h 2847450"/>
                                  <a:gd name="T36" fmla="*/ 1378226 w 2543441"/>
                                  <a:gd name="T37" fmla="*/ 284518 h 2847450"/>
                                  <a:gd name="T38" fmla="*/ 1272209 w 2543441"/>
                                  <a:gd name="T39" fmla="*/ 259514 h 2847450"/>
                                  <a:gd name="T40" fmla="*/ 1272167 w 2543441"/>
                                  <a:gd name="T41" fmla="*/ 1 h 2847450"/>
                                  <a:gd name="T42" fmla="*/ 1401822 w 2543441"/>
                                  <a:gd name="T43" fmla="*/ 30579 h 2847450"/>
                                  <a:gd name="T44" fmla="*/ 2367719 w 2543441"/>
                                  <a:gd name="T45" fmla="*/ 588567 h 2847450"/>
                                  <a:gd name="T46" fmla="*/ 2367718 w 2543441"/>
                                  <a:gd name="T47" fmla="*/ 588567 h 2847450"/>
                                  <a:gd name="T48" fmla="*/ 2382865 w 2543441"/>
                                  <a:gd name="T49" fmla="*/ 597318 h 2847450"/>
                                  <a:gd name="T50" fmla="*/ 2413746 w 2543441"/>
                                  <a:gd name="T51" fmla="*/ 615158 h 2847450"/>
                                  <a:gd name="T52" fmla="*/ 2543144 w 2543441"/>
                                  <a:gd name="T53" fmla="*/ 839281 h 2847450"/>
                                  <a:gd name="T54" fmla="*/ 2543441 w 2543441"/>
                                  <a:gd name="T55" fmla="*/ 2007921 h 2847450"/>
                                  <a:gd name="T56" fmla="*/ 2413041 w 2543441"/>
                                  <a:gd name="T57" fmla="*/ 2232622 h 2847450"/>
                                  <a:gd name="T58" fmla="*/ 1401417 w 2543441"/>
                                  <a:gd name="T59" fmla="*/ 2816683 h 2847450"/>
                                  <a:gd name="T60" fmla="*/ 1141619 w 2543441"/>
                                  <a:gd name="T61" fmla="*/ 2817263 h 2847450"/>
                                  <a:gd name="T62" fmla="*/ 129696 w 2543441"/>
                                  <a:gd name="T63" fmla="*/ 2232685 h 2847450"/>
                                  <a:gd name="T64" fmla="*/ 80193 w 2543441"/>
                                  <a:gd name="T65" fmla="*/ 2191529 h 2847450"/>
                                  <a:gd name="T66" fmla="*/ 65031 w 2543441"/>
                                  <a:gd name="T67" fmla="*/ 2170772 h 2847450"/>
                                  <a:gd name="T68" fmla="*/ 39255 w 2543441"/>
                                  <a:gd name="T69" fmla="*/ 2135485 h 2847450"/>
                                  <a:gd name="T70" fmla="*/ 299 w 2543441"/>
                                  <a:gd name="T71" fmla="*/ 2008562 h 2847450"/>
                                  <a:gd name="T72" fmla="*/ 0 w 2543441"/>
                                  <a:gd name="T73" fmla="*/ 839921 h 2847450"/>
                                  <a:gd name="T74" fmla="*/ 130401 w 2543441"/>
                                  <a:gd name="T75" fmla="*/ 615218 h 2847450"/>
                                  <a:gd name="T76" fmla="*/ 1142024 w 2543441"/>
                                  <a:gd name="T77" fmla="*/ 31157 h 2847450"/>
                                  <a:gd name="T78" fmla="*/ 1272167 w 2543441"/>
                                  <a:gd name="T79" fmla="*/ 1 h 2847450"/>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2543441" h="2847450">
                                    <a:moveTo>
                                      <a:pt x="1272209" y="259514"/>
                                    </a:moveTo>
                                    <a:cubicBezTo>
                                      <a:pt x="1233805" y="259518"/>
                                      <a:pt x="1195335" y="267934"/>
                                      <a:pt x="1165792" y="284991"/>
                                    </a:cubicBezTo>
                                    <a:lnTo>
                                      <a:pt x="338590" y="762576"/>
                                    </a:lnTo>
                                    <a:cubicBezTo>
                                      <a:pt x="280982" y="795836"/>
                                      <a:pt x="232493" y="879007"/>
                                      <a:pt x="231962" y="946314"/>
                                    </a:cubicBezTo>
                                    <a:lnTo>
                                      <a:pt x="232206" y="1901907"/>
                                    </a:lnTo>
                                    <a:cubicBezTo>
                                      <a:pt x="232680" y="1935134"/>
                                      <a:pt x="244862" y="1972439"/>
                                      <a:pt x="264061" y="2005692"/>
                                    </a:cubicBezTo>
                                    <a:lnTo>
                                      <a:pt x="289837" y="2040980"/>
                                    </a:lnTo>
                                    <a:lnTo>
                                      <a:pt x="297535" y="2051518"/>
                                    </a:lnTo>
                                    <a:cubicBezTo>
                                      <a:pt x="310056" y="2065104"/>
                                      <a:pt x="323744" y="2076660"/>
                                      <a:pt x="338014" y="2085171"/>
                                    </a:cubicBezTo>
                                    <a:lnTo>
                                      <a:pt x="1165459" y="2563180"/>
                                    </a:lnTo>
                                    <a:lnTo>
                                      <a:pt x="1187590" y="2571448"/>
                                    </a:lnTo>
                                    <a:lnTo>
                                      <a:pt x="1215255" y="2581786"/>
                                    </a:lnTo>
                                    <a:cubicBezTo>
                                      <a:pt x="1269735" y="2594116"/>
                                      <a:pt x="1334689" y="2587650"/>
                                      <a:pt x="1377895" y="2562705"/>
                                    </a:cubicBezTo>
                                    <a:lnTo>
                                      <a:pt x="2205097" y="2085120"/>
                                    </a:lnTo>
                                    <a:cubicBezTo>
                                      <a:pt x="2264183" y="2051007"/>
                                      <a:pt x="2311194" y="1968690"/>
                                      <a:pt x="2311724" y="1901383"/>
                                    </a:cubicBezTo>
                                    <a:lnTo>
                                      <a:pt x="2311481" y="945789"/>
                                    </a:lnTo>
                                    <a:cubicBezTo>
                                      <a:pt x="2312012" y="878484"/>
                                      <a:pt x="2264228" y="795719"/>
                                      <a:pt x="2205674" y="762525"/>
                                    </a:cubicBezTo>
                                    <a:lnTo>
                                      <a:pt x="1397225" y="295493"/>
                                    </a:lnTo>
                                    <a:lnTo>
                                      <a:pt x="1378226" y="284518"/>
                                    </a:lnTo>
                                    <a:cubicBezTo>
                                      <a:pt x="1348949" y="267921"/>
                                      <a:pt x="1310612" y="259511"/>
                                      <a:pt x="1272209" y="259514"/>
                                    </a:cubicBezTo>
                                    <a:close/>
                                    <a:moveTo>
                                      <a:pt x="1272167" y="1"/>
                                    </a:moveTo>
                                    <a:cubicBezTo>
                                      <a:pt x="1319133" y="-3"/>
                                      <a:pt x="1366017" y="10282"/>
                                      <a:pt x="1401822" y="30579"/>
                                    </a:cubicBezTo>
                                    <a:lnTo>
                                      <a:pt x="2367719" y="588567"/>
                                    </a:lnTo>
                                    <a:lnTo>
                                      <a:pt x="2367718" y="588567"/>
                                    </a:lnTo>
                                    <a:lnTo>
                                      <a:pt x="2382865" y="597318"/>
                                    </a:lnTo>
                                    <a:lnTo>
                                      <a:pt x="2413746" y="615158"/>
                                    </a:lnTo>
                                    <a:cubicBezTo>
                                      <a:pt x="2485355" y="655751"/>
                                      <a:pt x="2543793" y="756969"/>
                                      <a:pt x="2543144" y="839281"/>
                                    </a:cubicBezTo>
                                    <a:lnTo>
                                      <a:pt x="2543441" y="2007921"/>
                                    </a:lnTo>
                                    <a:cubicBezTo>
                                      <a:pt x="2542791" y="2090233"/>
                                      <a:pt x="2485300" y="2190903"/>
                                      <a:pt x="2413041" y="2232622"/>
                                    </a:cubicBezTo>
                                    <a:lnTo>
                                      <a:pt x="1401417" y="2816683"/>
                                    </a:lnTo>
                                    <a:cubicBezTo>
                                      <a:pt x="1330964" y="2857359"/>
                                      <a:pt x="1213228" y="2857856"/>
                                      <a:pt x="1141619" y="2817263"/>
                                    </a:cubicBezTo>
                                    <a:lnTo>
                                      <a:pt x="129696" y="2232685"/>
                                    </a:lnTo>
                                    <a:cubicBezTo>
                                      <a:pt x="112246" y="2222276"/>
                                      <a:pt x="95505" y="2208143"/>
                                      <a:pt x="80193" y="2191529"/>
                                    </a:cubicBezTo>
                                    <a:lnTo>
                                      <a:pt x="65031" y="2170772"/>
                                    </a:lnTo>
                                    <a:lnTo>
                                      <a:pt x="39255" y="2135485"/>
                                    </a:lnTo>
                                    <a:cubicBezTo>
                                      <a:pt x="15776" y="2094818"/>
                                      <a:pt x="878" y="2049197"/>
                                      <a:pt x="299" y="2008562"/>
                                    </a:cubicBezTo>
                                    <a:lnTo>
                                      <a:pt x="0" y="839921"/>
                                    </a:lnTo>
                                    <a:cubicBezTo>
                                      <a:pt x="650" y="757609"/>
                                      <a:pt x="59948" y="655894"/>
                                      <a:pt x="130401" y="615218"/>
                                    </a:cubicBezTo>
                                    <a:lnTo>
                                      <a:pt x="1142024" y="31157"/>
                                    </a:lnTo>
                                    <a:cubicBezTo>
                                      <a:pt x="1178154" y="10298"/>
                                      <a:pt x="1225201" y="5"/>
                                      <a:pt x="1272167" y="1"/>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85" name="Freeform: Shape 1972"/>
                            <wps:cNvSpPr>
                              <a:spLocks/>
                            </wps:cNvSpPr>
                            <wps:spPr bwMode="auto">
                              <a:xfrm>
                                <a:off x="95828" y="6702"/>
                                <a:ext cx="25434" cy="28475"/>
                              </a:xfrm>
                              <a:custGeom>
                                <a:avLst/>
                                <a:gdLst>
                                  <a:gd name="T0" fmla="*/ 1272209 w 2543441"/>
                                  <a:gd name="T1" fmla="*/ 259514 h 2847450"/>
                                  <a:gd name="T2" fmla="*/ 1165792 w 2543441"/>
                                  <a:gd name="T3" fmla="*/ 284991 h 2847450"/>
                                  <a:gd name="T4" fmla="*/ 338590 w 2543441"/>
                                  <a:gd name="T5" fmla="*/ 762576 h 2847450"/>
                                  <a:gd name="T6" fmla="*/ 231962 w 2543441"/>
                                  <a:gd name="T7" fmla="*/ 946314 h 2847450"/>
                                  <a:gd name="T8" fmla="*/ 232206 w 2543441"/>
                                  <a:gd name="T9" fmla="*/ 1901907 h 2847450"/>
                                  <a:gd name="T10" fmla="*/ 264061 w 2543441"/>
                                  <a:gd name="T11" fmla="*/ 2005692 h 2847450"/>
                                  <a:gd name="T12" fmla="*/ 289837 w 2543441"/>
                                  <a:gd name="T13" fmla="*/ 2040980 h 2847450"/>
                                  <a:gd name="T14" fmla="*/ 297535 w 2543441"/>
                                  <a:gd name="T15" fmla="*/ 2051518 h 2847450"/>
                                  <a:gd name="T16" fmla="*/ 338014 w 2543441"/>
                                  <a:gd name="T17" fmla="*/ 2085171 h 2847450"/>
                                  <a:gd name="T18" fmla="*/ 1165459 w 2543441"/>
                                  <a:gd name="T19" fmla="*/ 2563180 h 2847450"/>
                                  <a:gd name="T20" fmla="*/ 1187590 w 2543441"/>
                                  <a:gd name="T21" fmla="*/ 2571448 h 2847450"/>
                                  <a:gd name="T22" fmla="*/ 1215255 w 2543441"/>
                                  <a:gd name="T23" fmla="*/ 2581786 h 2847450"/>
                                  <a:gd name="T24" fmla="*/ 1377895 w 2543441"/>
                                  <a:gd name="T25" fmla="*/ 2562705 h 2847450"/>
                                  <a:gd name="T26" fmla="*/ 2205097 w 2543441"/>
                                  <a:gd name="T27" fmla="*/ 2085120 h 2847450"/>
                                  <a:gd name="T28" fmla="*/ 2311724 w 2543441"/>
                                  <a:gd name="T29" fmla="*/ 1901383 h 2847450"/>
                                  <a:gd name="T30" fmla="*/ 2311481 w 2543441"/>
                                  <a:gd name="T31" fmla="*/ 945789 h 2847450"/>
                                  <a:gd name="T32" fmla="*/ 2205674 w 2543441"/>
                                  <a:gd name="T33" fmla="*/ 762525 h 2847450"/>
                                  <a:gd name="T34" fmla="*/ 1397225 w 2543441"/>
                                  <a:gd name="T35" fmla="*/ 295493 h 2847450"/>
                                  <a:gd name="T36" fmla="*/ 1378226 w 2543441"/>
                                  <a:gd name="T37" fmla="*/ 284518 h 2847450"/>
                                  <a:gd name="T38" fmla="*/ 1272209 w 2543441"/>
                                  <a:gd name="T39" fmla="*/ 259514 h 2847450"/>
                                  <a:gd name="T40" fmla="*/ 1272167 w 2543441"/>
                                  <a:gd name="T41" fmla="*/ 1 h 2847450"/>
                                  <a:gd name="T42" fmla="*/ 1401822 w 2543441"/>
                                  <a:gd name="T43" fmla="*/ 30579 h 2847450"/>
                                  <a:gd name="T44" fmla="*/ 2367719 w 2543441"/>
                                  <a:gd name="T45" fmla="*/ 588567 h 2847450"/>
                                  <a:gd name="T46" fmla="*/ 2367718 w 2543441"/>
                                  <a:gd name="T47" fmla="*/ 588567 h 2847450"/>
                                  <a:gd name="T48" fmla="*/ 2382865 w 2543441"/>
                                  <a:gd name="T49" fmla="*/ 597318 h 2847450"/>
                                  <a:gd name="T50" fmla="*/ 2413746 w 2543441"/>
                                  <a:gd name="T51" fmla="*/ 615158 h 2847450"/>
                                  <a:gd name="T52" fmla="*/ 2543144 w 2543441"/>
                                  <a:gd name="T53" fmla="*/ 839281 h 2847450"/>
                                  <a:gd name="T54" fmla="*/ 2543441 w 2543441"/>
                                  <a:gd name="T55" fmla="*/ 2007921 h 2847450"/>
                                  <a:gd name="T56" fmla="*/ 2413041 w 2543441"/>
                                  <a:gd name="T57" fmla="*/ 2232622 h 2847450"/>
                                  <a:gd name="T58" fmla="*/ 1401417 w 2543441"/>
                                  <a:gd name="T59" fmla="*/ 2816683 h 2847450"/>
                                  <a:gd name="T60" fmla="*/ 1141619 w 2543441"/>
                                  <a:gd name="T61" fmla="*/ 2817263 h 2847450"/>
                                  <a:gd name="T62" fmla="*/ 129696 w 2543441"/>
                                  <a:gd name="T63" fmla="*/ 2232685 h 2847450"/>
                                  <a:gd name="T64" fmla="*/ 80193 w 2543441"/>
                                  <a:gd name="T65" fmla="*/ 2191529 h 2847450"/>
                                  <a:gd name="T66" fmla="*/ 65031 w 2543441"/>
                                  <a:gd name="T67" fmla="*/ 2170772 h 2847450"/>
                                  <a:gd name="T68" fmla="*/ 39255 w 2543441"/>
                                  <a:gd name="T69" fmla="*/ 2135485 h 2847450"/>
                                  <a:gd name="T70" fmla="*/ 299 w 2543441"/>
                                  <a:gd name="T71" fmla="*/ 2008562 h 2847450"/>
                                  <a:gd name="T72" fmla="*/ 0 w 2543441"/>
                                  <a:gd name="T73" fmla="*/ 839921 h 2847450"/>
                                  <a:gd name="T74" fmla="*/ 130401 w 2543441"/>
                                  <a:gd name="T75" fmla="*/ 615218 h 2847450"/>
                                  <a:gd name="T76" fmla="*/ 1142024 w 2543441"/>
                                  <a:gd name="T77" fmla="*/ 31157 h 2847450"/>
                                  <a:gd name="T78" fmla="*/ 1272167 w 2543441"/>
                                  <a:gd name="T79" fmla="*/ 1 h 2847450"/>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2543441" h="2847450">
                                    <a:moveTo>
                                      <a:pt x="1272209" y="259514"/>
                                    </a:moveTo>
                                    <a:cubicBezTo>
                                      <a:pt x="1233805" y="259518"/>
                                      <a:pt x="1195335" y="267934"/>
                                      <a:pt x="1165792" y="284991"/>
                                    </a:cubicBezTo>
                                    <a:lnTo>
                                      <a:pt x="338590" y="762576"/>
                                    </a:lnTo>
                                    <a:cubicBezTo>
                                      <a:pt x="280982" y="795836"/>
                                      <a:pt x="232493" y="879007"/>
                                      <a:pt x="231962" y="946314"/>
                                    </a:cubicBezTo>
                                    <a:lnTo>
                                      <a:pt x="232206" y="1901907"/>
                                    </a:lnTo>
                                    <a:cubicBezTo>
                                      <a:pt x="232680" y="1935134"/>
                                      <a:pt x="244862" y="1972439"/>
                                      <a:pt x="264061" y="2005692"/>
                                    </a:cubicBezTo>
                                    <a:lnTo>
                                      <a:pt x="289837" y="2040980"/>
                                    </a:lnTo>
                                    <a:lnTo>
                                      <a:pt x="297535" y="2051518"/>
                                    </a:lnTo>
                                    <a:cubicBezTo>
                                      <a:pt x="310056" y="2065104"/>
                                      <a:pt x="323744" y="2076660"/>
                                      <a:pt x="338014" y="2085171"/>
                                    </a:cubicBezTo>
                                    <a:lnTo>
                                      <a:pt x="1165459" y="2563180"/>
                                    </a:lnTo>
                                    <a:lnTo>
                                      <a:pt x="1187590" y="2571448"/>
                                    </a:lnTo>
                                    <a:lnTo>
                                      <a:pt x="1215255" y="2581786"/>
                                    </a:lnTo>
                                    <a:cubicBezTo>
                                      <a:pt x="1269735" y="2594116"/>
                                      <a:pt x="1334689" y="2587650"/>
                                      <a:pt x="1377895" y="2562705"/>
                                    </a:cubicBezTo>
                                    <a:lnTo>
                                      <a:pt x="2205097" y="2085120"/>
                                    </a:lnTo>
                                    <a:cubicBezTo>
                                      <a:pt x="2264183" y="2051007"/>
                                      <a:pt x="2311194" y="1968690"/>
                                      <a:pt x="2311724" y="1901383"/>
                                    </a:cubicBezTo>
                                    <a:lnTo>
                                      <a:pt x="2311481" y="945789"/>
                                    </a:lnTo>
                                    <a:cubicBezTo>
                                      <a:pt x="2312012" y="878484"/>
                                      <a:pt x="2264228" y="795719"/>
                                      <a:pt x="2205674" y="762525"/>
                                    </a:cubicBezTo>
                                    <a:lnTo>
                                      <a:pt x="1397225" y="295493"/>
                                    </a:lnTo>
                                    <a:lnTo>
                                      <a:pt x="1378226" y="284518"/>
                                    </a:lnTo>
                                    <a:cubicBezTo>
                                      <a:pt x="1348949" y="267921"/>
                                      <a:pt x="1310612" y="259511"/>
                                      <a:pt x="1272209" y="259514"/>
                                    </a:cubicBezTo>
                                    <a:close/>
                                    <a:moveTo>
                                      <a:pt x="1272167" y="1"/>
                                    </a:moveTo>
                                    <a:cubicBezTo>
                                      <a:pt x="1319133" y="-3"/>
                                      <a:pt x="1366017" y="10282"/>
                                      <a:pt x="1401822" y="30579"/>
                                    </a:cubicBezTo>
                                    <a:lnTo>
                                      <a:pt x="2367719" y="588567"/>
                                    </a:lnTo>
                                    <a:lnTo>
                                      <a:pt x="2367718" y="588567"/>
                                    </a:lnTo>
                                    <a:lnTo>
                                      <a:pt x="2382865" y="597318"/>
                                    </a:lnTo>
                                    <a:lnTo>
                                      <a:pt x="2413746" y="615158"/>
                                    </a:lnTo>
                                    <a:cubicBezTo>
                                      <a:pt x="2485355" y="655751"/>
                                      <a:pt x="2543793" y="756969"/>
                                      <a:pt x="2543144" y="839281"/>
                                    </a:cubicBezTo>
                                    <a:lnTo>
                                      <a:pt x="2543441" y="2007921"/>
                                    </a:lnTo>
                                    <a:cubicBezTo>
                                      <a:pt x="2542791" y="2090233"/>
                                      <a:pt x="2485300" y="2190903"/>
                                      <a:pt x="2413041" y="2232622"/>
                                    </a:cubicBezTo>
                                    <a:lnTo>
                                      <a:pt x="1401417" y="2816683"/>
                                    </a:lnTo>
                                    <a:cubicBezTo>
                                      <a:pt x="1330964" y="2857359"/>
                                      <a:pt x="1213228" y="2857856"/>
                                      <a:pt x="1141619" y="2817263"/>
                                    </a:cubicBezTo>
                                    <a:lnTo>
                                      <a:pt x="129696" y="2232685"/>
                                    </a:lnTo>
                                    <a:cubicBezTo>
                                      <a:pt x="112246" y="2222276"/>
                                      <a:pt x="95505" y="2208143"/>
                                      <a:pt x="80193" y="2191529"/>
                                    </a:cubicBezTo>
                                    <a:lnTo>
                                      <a:pt x="65031" y="2170772"/>
                                    </a:lnTo>
                                    <a:lnTo>
                                      <a:pt x="39255" y="2135485"/>
                                    </a:lnTo>
                                    <a:cubicBezTo>
                                      <a:pt x="15776" y="2094818"/>
                                      <a:pt x="878" y="2049197"/>
                                      <a:pt x="299" y="2008562"/>
                                    </a:cubicBezTo>
                                    <a:lnTo>
                                      <a:pt x="0" y="839921"/>
                                    </a:lnTo>
                                    <a:cubicBezTo>
                                      <a:pt x="650" y="757609"/>
                                      <a:pt x="59948" y="655894"/>
                                      <a:pt x="130401" y="615218"/>
                                    </a:cubicBezTo>
                                    <a:lnTo>
                                      <a:pt x="1142024" y="31157"/>
                                    </a:lnTo>
                                    <a:cubicBezTo>
                                      <a:pt x="1178154" y="10298"/>
                                      <a:pt x="1225201" y="5"/>
                                      <a:pt x="1272167" y="1"/>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88" name="Freeform: Shape 1975"/>
                          <wps:cNvSpPr>
                            <a:spLocks/>
                          </wps:cNvSpPr>
                          <wps:spPr bwMode="auto">
                            <a:xfrm>
                              <a:off x="23858" y="19329"/>
                              <a:ext cx="22566" cy="12627"/>
                            </a:xfrm>
                            <a:custGeom>
                              <a:avLst/>
                              <a:gdLst>
                                <a:gd name="T0" fmla="*/ 5137 w 2256529"/>
                                <a:gd name="T1" fmla="*/ 0 h 1262669"/>
                                <a:gd name="T2" fmla="*/ 206456 w 2256529"/>
                                <a:gd name="T3" fmla="*/ 0 h 1262669"/>
                                <a:gd name="T4" fmla="*/ 206715 w 2256529"/>
                                <a:gd name="T5" fmla="*/ 424088 h 1262669"/>
                                <a:gd name="T6" fmla="*/ 234968 w 2256529"/>
                                <a:gd name="T7" fmla="*/ 516133 h 1262669"/>
                                <a:gd name="T8" fmla="*/ 257828 w 2256529"/>
                                <a:gd name="T9" fmla="*/ 547429 h 1262669"/>
                                <a:gd name="T10" fmla="*/ 264654 w 2256529"/>
                                <a:gd name="T11" fmla="*/ 556775 h 1262669"/>
                                <a:gd name="T12" fmla="*/ 300555 w 2256529"/>
                                <a:gd name="T13" fmla="*/ 586621 h 1262669"/>
                                <a:gd name="T14" fmla="*/ 1034398 w 2256529"/>
                                <a:gd name="T15" fmla="*/ 1010556 h 1262669"/>
                                <a:gd name="T16" fmla="*/ 1054024 w 2256529"/>
                                <a:gd name="T17" fmla="*/ 1017889 h 1262669"/>
                                <a:gd name="T18" fmla="*/ 1078561 w 2256529"/>
                                <a:gd name="T19" fmla="*/ 1027058 h 1262669"/>
                                <a:gd name="T20" fmla="*/ 1222801 w 2256529"/>
                                <a:gd name="T21" fmla="*/ 1010135 h 1262669"/>
                                <a:gd name="T22" fmla="*/ 1956428 w 2256529"/>
                                <a:gd name="T23" fmla="*/ 586576 h 1262669"/>
                                <a:gd name="T24" fmla="*/ 2050994 w 2256529"/>
                                <a:gd name="T25" fmla="*/ 423624 h 1262669"/>
                                <a:gd name="T26" fmla="*/ 2050921 w 2256529"/>
                                <a:gd name="T27" fmla="*/ 0 h 1262669"/>
                                <a:gd name="T28" fmla="*/ 2256529 w 2256529"/>
                                <a:gd name="T29" fmla="*/ 0 h 1262669"/>
                                <a:gd name="T30" fmla="*/ 2256498 w 2256529"/>
                                <a:gd name="T31" fmla="*/ 518110 h 1262669"/>
                                <a:gd name="T32" fmla="*/ 2140849 w 2256529"/>
                                <a:gd name="T33" fmla="*/ 717392 h 1262669"/>
                                <a:gd name="T34" fmla="*/ 1243664 w 2256529"/>
                                <a:gd name="T35" fmla="*/ 1235383 h 1262669"/>
                                <a:gd name="T36" fmla="*/ 1013254 w 2256529"/>
                                <a:gd name="T37" fmla="*/ 1235897 h 1262669"/>
                                <a:gd name="T38" fmla="*/ 115803 w 2256529"/>
                                <a:gd name="T39" fmla="*/ 717448 h 1262669"/>
                                <a:gd name="T40" fmla="*/ 71900 w 2256529"/>
                                <a:gd name="T41" fmla="*/ 680948 h 1262669"/>
                                <a:gd name="T42" fmla="*/ 58452 w 2256529"/>
                                <a:gd name="T43" fmla="*/ 662539 h 1262669"/>
                                <a:gd name="T44" fmla="*/ 35592 w 2256529"/>
                                <a:gd name="T45" fmla="*/ 631244 h 1262669"/>
                                <a:gd name="T46" fmla="*/ 1043 w 2256529"/>
                                <a:gd name="T47" fmla="*/ 518678 h 1262669"/>
                                <a:gd name="T48" fmla="*/ 4569 w 2256529"/>
                                <a:gd name="T49" fmla="*/ 50527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6529" h="1262669">
                                  <a:moveTo>
                                    <a:pt x="5137" y="0"/>
                                  </a:moveTo>
                                  <a:lnTo>
                                    <a:pt x="206456" y="0"/>
                                  </a:lnTo>
                                  <a:lnTo>
                                    <a:pt x="206715" y="424088"/>
                                  </a:lnTo>
                                  <a:cubicBezTo>
                                    <a:pt x="207136" y="453557"/>
                                    <a:pt x="217941" y="486642"/>
                                    <a:pt x="234968" y="516133"/>
                                  </a:cubicBezTo>
                                  <a:lnTo>
                                    <a:pt x="257828" y="547429"/>
                                  </a:lnTo>
                                  <a:lnTo>
                                    <a:pt x="264654" y="556775"/>
                                  </a:lnTo>
                                  <a:cubicBezTo>
                                    <a:pt x="275759" y="568824"/>
                                    <a:pt x="287898" y="579073"/>
                                    <a:pt x="300555" y="586621"/>
                                  </a:cubicBezTo>
                                  <a:lnTo>
                                    <a:pt x="1034398" y="1010556"/>
                                  </a:lnTo>
                                  <a:lnTo>
                                    <a:pt x="1054024" y="1017889"/>
                                  </a:lnTo>
                                  <a:lnTo>
                                    <a:pt x="1078561" y="1027058"/>
                                  </a:lnTo>
                                  <a:cubicBezTo>
                                    <a:pt x="1126877" y="1037993"/>
                                    <a:pt x="1184483" y="1032258"/>
                                    <a:pt x="1222801" y="1010135"/>
                                  </a:cubicBezTo>
                                  <a:lnTo>
                                    <a:pt x="1956428" y="586576"/>
                                  </a:lnTo>
                                  <a:cubicBezTo>
                                    <a:pt x="2008831" y="556322"/>
                                    <a:pt x="2050524" y="483317"/>
                                    <a:pt x="2050994" y="423624"/>
                                  </a:cubicBezTo>
                                  <a:lnTo>
                                    <a:pt x="2050921" y="0"/>
                                  </a:lnTo>
                                  <a:lnTo>
                                    <a:pt x="2256529" y="0"/>
                                  </a:lnTo>
                                  <a:lnTo>
                                    <a:pt x="2256498" y="518110"/>
                                  </a:lnTo>
                                  <a:cubicBezTo>
                                    <a:pt x="2255922" y="591111"/>
                                    <a:pt x="2204934" y="680393"/>
                                    <a:pt x="2140849" y="717392"/>
                                  </a:cubicBezTo>
                                  <a:lnTo>
                                    <a:pt x="1243664" y="1235383"/>
                                  </a:lnTo>
                                  <a:cubicBezTo>
                                    <a:pt x="1181180" y="1271457"/>
                                    <a:pt x="1076763" y="1271898"/>
                                    <a:pt x="1013254" y="1235897"/>
                                  </a:cubicBezTo>
                                  <a:lnTo>
                                    <a:pt x="115803" y="717448"/>
                                  </a:lnTo>
                                  <a:cubicBezTo>
                                    <a:pt x="100327" y="708217"/>
                                    <a:pt x="85478" y="695682"/>
                                    <a:pt x="71900" y="680948"/>
                                  </a:cubicBezTo>
                                  <a:lnTo>
                                    <a:pt x="58452" y="662539"/>
                                  </a:lnTo>
                                  <a:lnTo>
                                    <a:pt x="35592" y="631244"/>
                                  </a:lnTo>
                                  <a:cubicBezTo>
                                    <a:pt x="14770" y="595177"/>
                                    <a:pt x="1556" y="554717"/>
                                    <a:pt x="1043" y="518678"/>
                                  </a:cubicBezTo>
                                  <a:cubicBezTo>
                                    <a:pt x="-1866" y="430752"/>
                                    <a:pt x="1969" y="241160"/>
                                    <a:pt x="4569" y="50527"/>
                                  </a:cubicBezTo>
                                  <a:lnTo>
                                    <a:pt x="5137" y="0"/>
                                  </a:lnTo>
                                  <a:close/>
                                </a:path>
                              </a:pathLst>
                            </a:custGeom>
                            <a:solidFill>
                              <a:srgbClr val="F7931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89" name="Freeform: Shape 1976"/>
                          <wps:cNvSpPr>
                            <a:spLocks/>
                          </wps:cNvSpPr>
                          <wps:spPr bwMode="auto">
                            <a:xfrm>
                              <a:off x="44367" y="6702"/>
                              <a:ext cx="22557" cy="12627"/>
                            </a:xfrm>
                            <a:custGeom>
                              <a:avLst/>
                              <a:gdLst>
                                <a:gd name="T0" fmla="*/ 1128257 w 2255752"/>
                                <a:gd name="T1" fmla="*/ 0 h 1262669"/>
                                <a:gd name="T2" fmla="*/ 1243245 w 2255752"/>
                                <a:gd name="T3" fmla="*/ 27119 h 1262669"/>
                                <a:gd name="T4" fmla="*/ 2099877 w 2255752"/>
                                <a:gd name="T5" fmla="*/ 521986 h 1262669"/>
                                <a:gd name="T6" fmla="*/ 2099876 w 2255752"/>
                                <a:gd name="T7" fmla="*/ 521986 h 1262669"/>
                                <a:gd name="T8" fmla="*/ 2113310 w 2255752"/>
                                <a:gd name="T9" fmla="*/ 529747 h 1262669"/>
                                <a:gd name="T10" fmla="*/ 2140698 w 2255752"/>
                                <a:gd name="T11" fmla="*/ 545569 h 1262669"/>
                                <a:gd name="T12" fmla="*/ 2255458 w 2255752"/>
                                <a:gd name="T13" fmla="*/ 744338 h 1262669"/>
                                <a:gd name="T14" fmla="*/ 2255752 w 2255752"/>
                                <a:gd name="T15" fmla="*/ 1262669 h 1262669"/>
                                <a:gd name="T16" fmla="*/ 2050144 w 2255752"/>
                                <a:gd name="T17" fmla="*/ 1262669 h 1262669"/>
                                <a:gd name="T18" fmla="*/ 2050001 w 2255752"/>
                                <a:gd name="T19" fmla="*/ 838798 h 1262669"/>
                                <a:gd name="T20" fmla="*/ 1956163 w 2255752"/>
                                <a:gd name="T21" fmla="*/ 676265 h 1262669"/>
                                <a:gd name="T22" fmla="*/ 1239168 w 2255752"/>
                                <a:gd name="T23" fmla="*/ 262065 h 1262669"/>
                                <a:gd name="T24" fmla="*/ 1222318 w 2255752"/>
                                <a:gd name="T25" fmla="*/ 252332 h 1262669"/>
                                <a:gd name="T26" fmla="*/ 1128294 w 2255752"/>
                                <a:gd name="T27" fmla="*/ 230156 h 1262669"/>
                                <a:gd name="T28" fmla="*/ 1033915 w 2255752"/>
                                <a:gd name="T29" fmla="*/ 252751 h 1262669"/>
                                <a:gd name="T30" fmla="*/ 300288 w 2255752"/>
                                <a:gd name="T31" fmla="*/ 676311 h 1262669"/>
                                <a:gd name="T32" fmla="*/ 205722 w 2255752"/>
                                <a:gd name="T33" fmla="*/ 839264 h 1262669"/>
                                <a:gd name="T34" fmla="*/ 205698 w 2255752"/>
                                <a:gd name="T35" fmla="*/ 1262669 h 1262669"/>
                                <a:gd name="T36" fmla="*/ 90 w 2255752"/>
                                <a:gd name="T37" fmla="*/ 1262669 h 1262669"/>
                                <a:gd name="T38" fmla="*/ 0 w 2255752"/>
                                <a:gd name="T39" fmla="*/ 744906 h 1262669"/>
                                <a:gd name="T40" fmla="*/ 115650 w 2255752"/>
                                <a:gd name="T41" fmla="*/ 545622 h 1262669"/>
                                <a:gd name="T42" fmla="*/ 1012836 w 2255752"/>
                                <a:gd name="T43" fmla="*/ 27632 h 1262669"/>
                                <a:gd name="T44" fmla="*/ 1128257 w 2255752"/>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52" h="1262669">
                                  <a:moveTo>
                                    <a:pt x="1128257" y="0"/>
                                  </a:moveTo>
                                  <a:cubicBezTo>
                                    <a:pt x="1169910" y="-4"/>
                                    <a:pt x="1211490" y="9118"/>
                                    <a:pt x="1243245" y="27119"/>
                                  </a:cubicBezTo>
                                  <a:lnTo>
                                    <a:pt x="2099877" y="521986"/>
                                  </a:lnTo>
                                  <a:lnTo>
                                    <a:pt x="2099876" y="521986"/>
                                  </a:lnTo>
                                  <a:lnTo>
                                    <a:pt x="2113310" y="529747"/>
                                  </a:lnTo>
                                  <a:lnTo>
                                    <a:pt x="2140698" y="545569"/>
                                  </a:lnTo>
                                  <a:cubicBezTo>
                                    <a:pt x="2204206" y="581570"/>
                                    <a:pt x="2256033" y="671338"/>
                                    <a:pt x="2255458" y="744338"/>
                                  </a:cubicBezTo>
                                  <a:lnTo>
                                    <a:pt x="2255752" y="1262669"/>
                                  </a:lnTo>
                                  <a:lnTo>
                                    <a:pt x="2050144" y="1262669"/>
                                  </a:lnTo>
                                  <a:lnTo>
                                    <a:pt x="2050001" y="838798"/>
                                  </a:lnTo>
                                  <a:cubicBezTo>
                                    <a:pt x="2050472" y="779107"/>
                                    <a:pt x="2008093" y="705704"/>
                                    <a:pt x="1956163" y="676265"/>
                                  </a:cubicBezTo>
                                  <a:lnTo>
                                    <a:pt x="1239168" y="262065"/>
                                  </a:lnTo>
                                  <a:lnTo>
                                    <a:pt x="1222318" y="252332"/>
                                  </a:lnTo>
                                  <a:cubicBezTo>
                                    <a:pt x="1196353" y="237612"/>
                                    <a:pt x="1162353" y="230154"/>
                                    <a:pt x="1128294" y="230156"/>
                                  </a:cubicBezTo>
                                  <a:cubicBezTo>
                                    <a:pt x="1094234" y="230160"/>
                                    <a:pt x="1060116" y="237624"/>
                                    <a:pt x="1033915" y="252751"/>
                                  </a:cubicBezTo>
                                  <a:lnTo>
                                    <a:pt x="300288" y="676311"/>
                                  </a:lnTo>
                                  <a:cubicBezTo>
                                    <a:pt x="249197" y="705808"/>
                                    <a:pt x="206193" y="779571"/>
                                    <a:pt x="205722" y="839264"/>
                                  </a:cubicBezTo>
                                  <a:lnTo>
                                    <a:pt x="205698" y="1262669"/>
                                  </a:lnTo>
                                  <a:lnTo>
                                    <a:pt x="90" y="1262669"/>
                                  </a:lnTo>
                                  <a:lnTo>
                                    <a:pt x="0" y="744906"/>
                                  </a:lnTo>
                                  <a:cubicBezTo>
                                    <a:pt x="577" y="671905"/>
                                    <a:pt x="53167" y="581697"/>
                                    <a:pt x="115650" y="545622"/>
                                  </a:cubicBezTo>
                                  <a:lnTo>
                                    <a:pt x="1012836" y="27632"/>
                                  </a:lnTo>
                                  <a:cubicBezTo>
                                    <a:pt x="1044879" y="9132"/>
                                    <a:pt x="1086604" y="4"/>
                                    <a:pt x="1128257" y="0"/>
                                  </a:cubicBezTo>
                                  <a:close/>
                                </a:path>
                              </a:pathLst>
                            </a:custGeom>
                            <a:solidFill>
                              <a:srgbClr val="4CC1E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90" name="Freeform: Shape 1977"/>
                          <wps:cNvSpPr>
                            <a:spLocks/>
                          </wps:cNvSpPr>
                          <wps:spPr bwMode="auto">
                            <a:xfrm>
                              <a:off x="64868" y="19329"/>
                              <a:ext cx="22557" cy="12627"/>
                            </a:xfrm>
                            <a:custGeom>
                              <a:avLst/>
                              <a:gdLst>
                                <a:gd name="T0" fmla="*/ 0 w 2255684"/>
                                <a:gd name="T1" fmla="*/ 0 h 1262669"/>
                                <a:gd name="T2" fmla="*/ 205608 w 2255684"/>
                                <a:gd name="T3" fmla="*/ 0 h 1262669"/>
                                <a:gd name="T4" fmla="*/ 205849 w 2255684"/>
                                <a:gd name="T5" fmla="*/ 424088 h 1262669"/>
                                <a:gd name="T6" fmla="*/ 234100 w 2255684"/>
                                <a:gd name="T7" fmla="*/ 516133 h 1262669"/>
                                <a:gd name="T8" fmla="*/ 256960 w 2255684"/>
                                <a:gd name="T9" fmla="*/ 547429 h 1262669"/>
                                <a:gd name="T10" fmla="*/ 263787 w 2255684"/>
                                <a:gd name="T11" fmla="*/ 556775 h 1262669"/>
                                <a:gd name="T12" fmla="*/ 299687 w 2255684"/>
                                <a:gd name="T13" fmla="*/ 586621 h 1262669"/>
                                <a:gd name="T14" fmla="*/ 1033530 w 2255684"/>
                                <a:gd name="T15" fmla="*/ 1010556 h 1262669"/>
                                <a:gd name="T16" fmla="*/ 1053157 w 2255684"/>
                                <a:gd name="T17" fmla="*/ 1017889 h 1262669"/>
                                <a:gd name="T18" fmla="*/ 1077693 w 2255684"/>
                                <a:gd name="T19" fmla="*/ 1027058 h 1262669"/>
                                <a:gd name="T20" fmla="*/ 1221934 w 2255684"/>
                                <a:gd name="T21" fmla="*/ 1010135 h 1262669"/>
                                <a:gd name="T22" fmla="*/ 1955561 w 2255684"/>
                                <a:gd name="T23" fmla="*/ 586576 h 1262669"/>
                                <a:gd name="T24" fmla="*/ 2050126 w 2255684"/>
                                <a:gd name="T25" fmla="*/ 423624 h 1262669"/>
                                <a:gd name="T26" fmla="*/ 2051928 w 2255684"/>
                                <a:gd name="T27" fmla="*/ 95006 h 1262669"/>
                                <a:gd name="T28" fmla="*/ 2049767 w 2255684"/>
                                <a:gd name="T29" fmla="*/ 0 h 1262669"/>
                                <a:gd name="T30" fmla="*/ 2255684 w 2255684"/>
                                <a:gd name="T31" fmla="*/ 0 h 1262669"/>
                                <a:gd name="T32" fmla="*/ 2255631 w 2255684"/>
                                <a:gd name="T33" fmla="*/ 518110 h 1262669"/>
                                <a:gd name="T34" fmla="*/ 2139982 w 2255684"/>
                                <a:gd name="T35" fmla="*/ 717392 h 1262669"/>
                                <a:gd name="T36" fmla="*/ 1242796 w 2255684"/>
                                <a:gd name="T37" fmla="*/ 1235383 h 1262669"/>
                                <a:gd name="T38" fmla="*/ 1012387 w 2255684"/>
                                <a:gd name="T39" fmla="*/ 1235897 h 1262669"/>
                                <a:gd name="T40" fmla="*/ 114935 w 2255684"/>
                                <a:gd name="T41" fmla="*/ 717448 h 1262669"/>
                                <a:gd name="T42" fmla="*/ 71032 w 2255684"/>
                                <a:gd name="T43" fmla="*/ 680948 h 1262669"/>
                                <a:gd name="T44" fmla="*/ 57585 w 2255684"/>
                                <a:gd name="T45" fmla="*/ 662539 h 1262669"/>
                                <a:gd name="T46" fmla="*/ 34725 w 2255684"/>
                                <a:gd name="T47" fmla="*/ 631244 h 1262669"/>
                                <a:gd name="T48" fmla="*/ 175 w 2255684"/>
                                <a:gd name="T49" fmla="*/ 518678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5684" h="1262669">
                                  <a:moveTo>
                                    <a:pt x="0" y="0"/>
                                  </a:moveTo>
                                  <a:lnTo>
                                    <a:pt x="205608" y="0"/>
                                  </a:lnTo>
                                  <a:lnTo>
                                    <a:pt x="205849" y="424088"/>
                                  </a:lnTo>
                                  <a:cubicBezTo>
                                    <a:pt x="206269" y="453557"/>
                                    <a:pt x="217073" y="486642"/>
                                    <a:pt x="234100" y="516133"/>
                                  </a:cubicBezTo>
                                  <a:lnTo>
                                    <a:pt x="256960" y="547429"/>
                                  </a:lnTo>
                                  <a:lnTo>
                                    <a:pt x="263787" y="556775"/>
                                  </a:lnTo>
                                  <a:cubicBezTo>
                                    <a:pt x="274892" y="568824"/>
                                    <a:pt x="287032" y="579073"/>
                                    <a:pt x="299687" y="586621"/>
                                  </a:cubicBezTo>
                                  <a:lnTo>
                                    <a:pt x="1033530" y="1010556"/>
                                  </a:lnTo>
                                  <a:lnTo>
                                    <a:pt x="1053157" y="1017889"/>
                                  </a:lnTo>
                                  <a:lnTo>
                                    <a:pt x="1077693" y="1027058"/>
                                  </a:lnTo>
                                  <a:cubicBezTo>
                                    <a:pt x="1126010" y="1037993"/>
                                    <a:pt x="1183616" y="1032258"/>
                                    <a:pt x="1221934" y="1010135"/>
                                  </a:cubicBezTo>
                                  <a:lnTo>
                                    <a:pt x="1955561" y="586576"/>
                                  </a:lnTo>
                                  <a:cubicBezTo>
                                    <a:pt x="2007963" y="556322"/>
                                    <a:pt x="2049656" y="483317"/>
                                    <a:pt x="2050126" y="423624"/>
                                  </a:cubicBezTo>
                                  <a:cubicBezTo>
                                    <a:pt x="2056029" y="354603"/>
                                    <a:pt x="2054780" y="231699"/>
                                    <a:pt x="2051928" y="95006"/>
                                  </a:cubicBezTo>
                                  <a:lnTo>
                                    <a:pt x="2049767" y="0"/>
                                  </a:lnTo>
                                  <a:lnTo>
                                    <a:pt x="2255684" y="0"/>
                                  </a:lnTo>
                                  <a:lnTo>
                                    <a:pt x="2255631" y="518110"/>
                                  </a:lnTo>
                                  <a:cubicBezTo>
                                    <a:pt x="2255054" y="591111"/>
                                    <a:pt x="2204067" y="680393"/>
                                    <a:pt x="2139982" y="717392"/>
                                  </a:cubicBezTo>
                                  <a:lnTo>
                                    <a:pt x="1242796" y="1235383"/>
                                  </a:lnTo>
                                  <a:cubicBezTo>
                                    <a:pt x="1180312" y="1271457"/>
                                    <a:pt x="1075895" y="1271898"/>
                                    <a:pt x="1012387" y="1235897"/>
                                  </a:cubicBezTo>
                                  <a:lnTo>
                                    <a:pt x="114935" y="717448"/>
                                  </a:lnTo>
                                  <a:cubicBezTo>
                                    <a:pt x="99459" y="708217"/>
                                    <a:pt x="84611" y="695682"/>
                                    <a:pt x="71032" y="680948"/>
                                  </a:cubicBezTo>
                                  <a:lnTo>
                                    <a:pt x="57585" y="662539"/>
                                  </a:lnTo>
                                  <a:lnTo>
                                    <a:pt x="34725" y="631244"/>
                                  </a:lnTo>
                                  <a:cubicBezTo>
                                    <a:pt x="13902" y="595177"/>
                                    <a:pt x="689" y="554717"/>
                                    <a:pt x="175" y="518678"/>
                                  </a:cubicBezTo>
                                  <a:lnTo>
                                    <a:pt x="0" y="0"/>
                                  </a:lnTo>
                                  <a:close/>
                                </a:path>
                              </a:pathLst>
                            </a:custGeom>
                            <a:solidFill>
                              <a:srgbClr val="C13018"/>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91" name="Freeform: Shape 1978"/>
                          <wps:cNvSpPr>
                            <a:spLocks/>
                          </wps:cNvSpPr>
                          <wps:spPr bwMode="auto">
                            <a:xfrm>
                              <a:off x="85309" y="6702"/>
                              <a:ext cx="22615" cy="12627"/>
                            </a:xfrm>
                            <a:custGeom>
                              <a:avLst/>
                              <a:gdLst>
                                <a:gd name="T0" fmla="*/ 1134195 w 2261529"/>
                                <a:gd name="T1" fmla="*/ 0 h 1262669"/>
                                <a:gd name="T2" fmla="*/ 1249184 w 2261529"/>
                                <a:gd name="T3" fmla="*/ 27119 h 1262669"/>
                                <a:gd name="T4" fmla="*/ 2105816 w 2261529"/>
                                <a:gd name="T5" fmla="*/ 521986 h 1262669"/>
                                <a:gd name="T6" fmla="*/ 2105815 w 2261529"/>
                                <a:gd name="T7" fmla="*/ 521986 h 1262669"/>
                                <a:gd name="T8" fmla="*/ 2119249 w 2261529"/>
                                <a:gd name="T9" fmla="*/ 529747 h 1262669"/>
                                <a:gd name="T10" fmla="*/ 2146637 w 2261529"/>
                                <a:gd name="T11" fmla="*/ 545569 h 1262669"/>
                                <a:gd name="T12" fmla="*/ 2261397 w 2261529"/>
                                <a:gd name="T13" fmla="*/ 744338 h 1262669"/>
                                <a:gd name="T14" fmla="*/ 2261529 w 2261529"/>
                                <a:gd name="T15" fmla="*/ 1262669 h 1262669"/>
                                <a:gd name="T16" fmla="*/ 2056048 w 2261529"/>
                                <a:gd name="T17" fmla="*/ 1262669 h 1262669"/>
                                <a:gd name="T18" fmla="*/ 2055940 w 2261529"/>
                                <a:gd name="T19" fmla="*/ 838798 h 1262669"/>
                                <a:gd name="T20" fmla="*/ 1962102 w 2261529"/>
                                <a:gd name="T21" fmla="*/ 676265 h 1262669"/>
                                <a:gd name="T22" fmla="*/ 1245107 w 2261529"/>
                                <a:gd name="T23" fmla="*/ 262065 h 1262669"/>
                                <a:gd name="T24" fmla="*/ 1228257 w 2261529"/>
                                <a:gd name="T25" fmla="*/ 252332 h 1262669"/>
                                <a:gd name="T26" fmla="*/ 1134233 w 2261529"/>
                                <a:gd name="T27" fmla="*/ 230156 h 1262669"/>
                                <a:gd name="T28" fmla="*/ 1039854 w 2261529"/>
                                <a:gd name="T29" fmla="*/ 252751 h 1262669"/>
                                <a:gd name="T30" fmla="*/ 306227 w 2261529"/>
                                <a:gd name="T31" fmla="*/ 676311 h 1262669"/>
                                <a:gd name="T32" fmla="*/ 211661 w 2261529"/>
                                <a:gd name="T33" fmla="*/ 839264 h 1262669"/>
                                <a:gd name="T34" fmla="*/ 211617 w 2261529"/>
                                <a:gd name="T35" fmla="*/ 1262669 h 1262669"/>
                                <a:gd name="T36" fmla="*/ 5700 w 2261529"/>
                                <a:gd name="T37" fmla="*/ 1262669 h 1262669"/>
                                <a:gd name="T38" fmla="*/ 4681 w 2261529"/>
                                <a:gd name="T39" fmla="*/ 1217870 h 1262669"/>
                                <a:gd name="T40" fmla="*/ 5939 w 2261529"/>
                                <a:gd name="T41" fmla="*/ 744906 h 1262669"/>
                                <a:gd name="T42" fmla="*/ 121589 w 2261529"/>
                                <a:gd name="T43" fmla="*/ 545622 h 1262669"/>
                                <a:gd name="T44" fmla="*/ 1018775 w 2261529"/>
                                <a:gd name="T45" fmla="*/ 27632 h 1262669"/>
                                <a:gd name="T46" fmla="*/ 1134195 w 2261529"/>
                                <a:gd name="T47" fmla="*/ 0 h 126266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2261529" h="1262669">
                                  <a:moveTo>
                                    <a:pt x="1134195" y="0"/>
                                  </a:moveTo>
                                  <a:cubicBezTo>
                                    <a:pt x="1175849" y="-4"/>
                                    <a:pt x="1217429" y="9118"/>
                                    <a:pt x="1249184" y="27119"/>
                                  </a:cubicBezTo>
                                  <a:lnTo>
                                    <a:pt x="2105816" y="521986"/>
                                  </a:lnTo>
                                  <a:lnTo>
                                    <a:pt x="2105815" y="521986"/>
                                  </a:lnTo>
                                  <a:lnTo>
                                    <a:pt x="2119249" y="529747"/>
                                  </a:lnTo>
                                  <a:lnTo>
                                    <a:pt x="2146637" y="545569"/>
                                  </a:lnTo>
                                  <a:cubicBezTo>
                                    <a:pt x="2210145" y="581570"/>
                                    <a:pt x="2261972" y="671338"/>
                                    <a:pt x="2261397" y="744338"/>
                                  </a:cubicBezTo>
                                  <a:lnTo>
                                    <a:pt x="2261529" y="1262669"/>
                                  </a:lnTo>
                                  <a:lnTo>
                                    <a:pt x="2056048" y="1262669"/>
                                  </a:lnTo>
                                  <a:lnTo>
                                    <a:pt x="2055940" y="838798"/>
                                  </a:lnTo>
                                  <a:cubicBezTo>
                                    <a:pt x="2056411" y="779107"/>
                                    <a:pt x="2014032" y="705704"/>
                                    <a:pt x="1962102" y="676265"/>
                                  </a:cubicBezTo>
                                  <a:lnTo>
                                    <a:pt x="1245107" y="262065"/>
                                  </a:lnTo>
                                  <a:lnTo>
                                    <a:pt x="1228257" y="252332"/>
                                  </a:lnTo>
                                  <a:cubicBezTo>
                                    <a:pt x="1202292" y="237612"/>
                                    <a:pt x="1168291" y="230154"/>
                                    <a:pt x="1134233" y="230156"/>
                                  </a:cubicBezTo>
                                  <a:cubicBezTo>
                                    <a:pt x="1100173" y="230160"/>
                                    <a:pt x="1066055" y="237624"/>
                                    <a:pt x="1039854" y="252751"/>
                                  </a:cubicBezTo>
                                  <a:lnTo>
                                    <a:pt x="306227" y="676311"/>
                                  </a:lnTo>
                                  <a:cubicBezTo>
                                    <a:pt x="255136" y="705808"/>
                                    <a:pt x="212132" y="779571"/>
                                    <a:pt x="211661" y="839264"/>
                                  </a:cubicBezTo>
                                  <a:lnTo>
                                    <a:pt x="211617" y="1262669"/>
                                  </a:lnTo>
                                  <a:lnTo>
                                    <a:pt x="5700" y="1262669"/>
                                  </a:lnTo>
                                  <a:lnTo>
                                    <a:pt x="4681" y="1217870"/>
                                  </a:lnTo>
                                  <a:cubicBezTo>
                                    <a:pt x="277" y="1029295"/>
                                    <a:pt x="-3689" y="839962"/>
                                    <a:pt x="5939" y="744906"/>
                                  </a:cubicBezTo>
                                  <a:cubicBezTo>
                                    <a:pt x="6515" y="671905"/>
                                    <a:pt x="59106" y="581697"/>
                                    <a:pt x="121589" y="545622"/>
                                  </a:cubicBezTo>
                                  <a:lnTo>
                                    <a:pt x="1018775" y="27632"/>
                                  </a:lnTo>
                                  <a:cubicBezTo>
                                    <a:pt x="1050817" y="9132"/>
                                    <a:pt x="1092542" y="4"/>
                                    <a:pt x="1134195" y="0"/>
                                  </a:cubicBezTo>
                                  <a:close/>
                                </a:path>
                              </a:pathLst>
                            </a:custGeom>
                            <a:solidFill>
                              <a:srgbClr val="A2B96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93" name="Freeform: Shape 1980"/>
                          <wps:cNvSpPr>
                            <a:spLocks/>
                          </wps:cNvSpPr>
                          <wps:spPr bwMode="auto">
                            <a:xfrm>
                              <a:off x="29139" y="12610"/>
                              <a:ext cx="12004" cy="13438"/>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F7931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94" name="Freeform: Shape 1981"/>
                          <wps:cNvSpPr>
                            <a:spLocks/>
                          </wps:cNvSpPr>
                          <wps:spPr bwMode="auto">
                            <a:xfrm>
                              <a:off x="49643" y="12610"/>
                              <a:ext cx="12004" cy="13438"/>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4CC1E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95" name="Freeform: Shape 1982"/>
                          <wps:cNvSpPr>
                            <a:spLocks/>
                          </wps:cNvSpPr>
                          <wps:spPr bwMode="auto">
                            <a:xfrm>
                              <a:off x="70085" y="12610"/>
                              <a:ext cx="12003" cy="13438"/>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C13018"/>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96" name="Freeform: Shape 1987"/>
                          <wps:cNvSpPr>
                            <a:spLocks/>
                          </wps:cNvSpPr>
                          <wps:spPr bwMode="auto">
                            <a:xfrm>
                              <a:off x="90704" y="12610"/>
                              <a:ext cx="12003" cy="13438"/>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2B96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97" name="TextBox 35"/>
                        <wps:cNvSpPr txBox="1">
                          <a:spLocks noChangeArrowheads="1"/>
                        </wps:cNvSpPr>
                        <wps:spPr bwMode="auto">
                          <a:xfrm>
                            <a:off x="20510" y="31704"/>
                            <a:ext cx="29258" cy="7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B92FF5" w:rsidRDefault="00693FEF" w:rsidP="000D0CA1">
                              <w:pPr>
                                <w:jc w:val="center"/>
                                <w:rPr>
                                  <w:rFonts w:ascii="Adobe Arabic" w:hAnsi="Adobe Arabic" w:cs="Adobe Arabic"/>
                                  <w:b/>
                                  <w:bCs/>
                                  <w:noProof/>
                                  <w:kern w:val="24"/>
                                  <w:sz w:val="40"/>
                                  <w:szCs w:val="40"/>
                                </w:rPr>
                              </w:pPr>
                              <w:r w:rsidRPr="00B92FF5">
                                <w:rPr>
                                  <w:rFonts w:ascii="Adobe Arabic" w:hAnsi="Adobe Arabic" w:cs="Adobe Arabic" w:hint="cs"/>
                                  <w:b/>
                                  <w:bCs/>
                                  <w:noProof/>
                                  <w:kern w:val="24"/>
                                  <w:sz w:val="40"/>
                                  <w:szCs w:val="40"/>
                                  <w:rtl/>
                                </w:rPr>
                                <w:t>الرقابة</w:t>
                              </w:r>
                            </w:p>
                          </w:txbxContent>
                        </wps:txbx>
                        <wps:bodyPr rot="0" vert="horz" wrap="square" lIns="0" tIns="45720" rIns="0" bIns="45720" anchor="b" anchorCtr="0" upright="1">
                          <a:noAutofit/>
                        </wps:bodyPr>
                      </wps:wsp>
                      <wps:wsp>
                        <wps:cNvPr id="1598" name="TextBox 38"/>
                        <wps:cNvSpPr txBox="1">
                          <a:spLocks noChangeArrowheads="1"/>
                        </wps:cNvSpPr>
                        <wps:spPr bwMode="auto">
                          <a:xfrm>
                            <a:off x="61554" y="31699"/>
                            <a:ext cx="29270" cy="7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B92FF5" w:rsidRDefault="00693FEF" w:rsidP="000D0CA1">
                              <w:pPr>
                                <w:jc w:val="center"/>
                                <w:rPr>
                                  <w:rFonts w:ascii="Adobe Arabic" w:hAnsi="Adobe Arabic" w:cs="Adobe Arabic"/>
                                  <w:b/>
                                  <w:bCs/>
                                  <w:noProof/>
                                  <w:kern w:val="24"/>
                                  <w:sz w:val="44"/>
                                  <w:szCs w:val="44"/>
                                </w:rPr>
                              </w:pPr>
                              <w:r>
                                <w:rPr>
                                  <w:rFonts w:ascii="Adobe Arabic" w:hAnsi="Adobe Arabic" w:cs="Adobe Arabic" w:hint="cs"/>
                                  <w:b/>
                                  <w:bCs/>
                                  <w:noProof/>
                                  <w:kern w:val="24"/>
                                  <w:sz w:val="40"/>
                                  <w:szCs w:val="40"/>
                                  <w:rtl/>
                                </w:rPr>
                                <w:t xml:space="preserve">التنظيم </w:t>
                              </w:r>
                            </w:p>
                          </w:txbxContent>
                        </wps:txbx>
                        <wps:bodyPr rot="0" vert="horz" wrap="square" lIns="0" tIns="45720" rIns="0" bIns="45720" anchor="b" anchorCtr="0" upright="1">
                          <a:noAutofit/>
                        </wps:bodyPr>
                      </wps:wsp>
                      <wps:wsp>
                        <wps:cNvPr id="1600" name="TextBox 44"/>
                        <wps:cNvSpPr txBox="1">
                          <a:spLocks noChangeArrowheads="1"/>
                        </wps:cNvSpPr>
                        <wps:spPr bwMode="auto">
                          <a:xfrm>
                            <a:off x="41013" y="0"/>
                            <a:ext cx="29258" cy="7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B92FF5" w:rsidRDefault="00693FEF" w:rsidP="000D0CA1">
                              <w:pPr>
                                <w:jc w:val="center"/>
                                <w:rPr>
                                  <w:rFonts w:ascii="Adobe Arabic" w:hAnsi="Adobe Arabic" w:cs="Adobe Arabic"/>
                                  <w:b/>
                                  <w:bCs/>
                                  <w:noProof/>
                                  <w:kern w:val="24"/>
                                  <w:sz w:val="44"/>
                                  <w:szCs w:val="44"/>
                                </w:rPr>
                              </w:pPr>
                              <w:r w:rsidRPr="00B92FF5">
                                <w:rPr>
                                  <w:rFonts w:ascii="Adobe Arabic" w:hAnsi="Adobe Arabic" w:cs="Adobe Arabic" w:hint="cs"/>
                                  <w:b/>
                                  <w:bCs/>
                                  <w:sz w:val="40"/>
                                  <w:szCs w:val="40"/>
                                  <w:rtl/>
                                </w:rPr>
                                <w:t>التوجيه</w:t>
                              </w:r>
                            </w:p>
                          </w:txbxContent>
                        </wps:txbx>
                        <wps:bodyPr rot="0" vert="horz" wrap="square" lIns="0" tIns="45720" rIns="0" bIns="45720" anchor="b" anchorCtr="0" upright="1">
                          <a:noAutofit/>
                        </wps:bodyPr>
                      </wps:wsp>
                      <wps:wsp>
                        <wps:cNvPr id="1601" name="TextBox 47"/>
                        <wps:cNvSpPr txBox="1">
                          <a:spLocks noChangeArrowheads="1"/>
                        </wps:cNvSpPr>
                        <wps:spPr bwMode="auto">
                          <a:xfrm>
                            <a:off x="82072" y="0"/>
                            <a:ext cx="29258" cy="7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B92FF5" w:rsidRDefault="00693FEF" w:rsidP="000D0CA1">
                              <w:pPr>
                                <w:jc w:val="center"/>
                                <w:rPr>
                                  <w:rFonts w:ascii="Adobe Arabic" w:hAnsi="Adobe Arabic" w:cs="Adobe Arabic"/>
                                  <w:b/>
                                  <w:bCs/>
                                  <w:noProof/>
                                  <w:kern w:val="24"/>
                                  <w:sz w:val="40"/>
                                  <w:szCs w:val="40"/>
                                </w:rPr>
                              </w:pPr>
                              <w:r w:rsidRPr="00B92FF5">
                                <w:rPr>
                                  <w:rFonts w:ascii="Adobe Arabic" w:hAnsi="Adobe Arabic" w:cs="Adobe Arabic" w:hint="cs"/>
                                  <w:b/>
                                  <w:bCs/>
                                  <w:noProof/>
                                  <w:kern w:val="24"/>
                                  <w:sz w:val="40"/>
                                  <w:szCs w:val="40"/>
                                  <w:rtl/>
                                </w:rPr>
                                <w:t xml:space="preserve">التخطيط </w:t>
                              </w:r>
                            </w:p>
                          </w:txbxContent>
                        </wps:txbx>
                        <wps:bodyPr rot="0" vert="horz" wrap="square" lIns="0" tIns="45720" rIns="0" bIns="45720" anchor="b" anchorCtr="0" upright="1">
                          <a:noAutofit/>
                        </wps:bodyPr>
                      </wps:wsp>
                      <wps:wsp>
                        <wps:cNvPr id="1603" name="TextBox 50"/>
                        <wps:cNvSpPr txBox="1">
                          <a:spLocks noChangeArrowheads="1"/>
                        </wps:cNvSpPr>
                        <wps:spPr bwMode="auto">
                          <a:xfrm>
                            <a:off x="31795" y="16504"/>
                            <a:ext cx="6673" cy="8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ED16DF" w:rsidRDefault="00693FEF" w:rsidP="000D0CA1">
                              <w:pPr>
                                <w:bidi w:val="0"/>
                                <w:jc w:val="center"/>
                                <w:rPr>
                                  <w:rFonts w:ascii="Sakkal Majalla" w:hAnsi="Sakkal Majalla"/>
                                  <w:noProof/>
                                  <w:color w:val="FFFFFF" w:themeColor="background1"/>
                                  <w:kern w:val="24"/>
                                  <w:sz w:val="48"/>
                                  <w:szCs w:val="48"/>
                                  <w:lang w:bidi="ar-SY"/>
                                </w:rPr>
                              </w:pPr>
                              <w:r w:rsidRPr="00ED16DF">
                                <w:rPr>
                                  <w:rFonts w:ascii="Sakkal Majalla" w:hAnsi="Sakkal Majalla"/>
                                  <w:noProof/>
                                  <w:color w:val="FFFFFF" w:themeColor="background1"/>
                                  <w:kern w:val="24"/>
                                  <w:sz w:val="48"/>
                                  <w:szCs w:val="48"/>
                                  <w:rtl/>
                                  <w:lang w:bidi="ar-SY"/>
                                </w:rPr>
                                <w:t>4</w:t>
                              </w:r>
                            </w:p>
                          </w:txbxContent>
                        </wps:txbx>
                        <wps:bodyPr rot="0" vert="horz" wrap="square" lIns="0" tIns="45720" rIns="0" bIns="45720" anchor="b" anchorCtr="0" upright="1">
                          <a:noAutofit/>
                        </wps:bodyPr>
                      </wps:wsp>
                      <wps:wsp>
                        <wps:cNvPr id="1604" name="TextBox 51"/>
                        <wps:cNvSpPr txBox="1">
                          <a:spLocks noChangeArrowheads="1"/>
                        </wps:cNvSpPr>
                        <wps:spPr bwMode="auto">
                          <a:xfrm>
                            <a:off x="72837" y="16504"/>
                            <a:ext cx="6685" cy="8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ED16DF" w:rsidRDefault="00693FEF" w:rsidP="000D0CA1">
                              <w:pPr>
                                <w:jc w:val="center"/>
                                <w:rPr>
                                  <w:noProof/>
                                  <w:color w:val="FFFFFF" w:themeColor="background1"/>
                                  <w:sz w:val="42"/>
                                  <w:szCs w:val="48"/>
                                  <w:lang w:bidi="ar-SY"/>
                                </w:rPr>
                              </w:pPr>
                              <w:r w:rsidRPr="00ED16DF">
                                <w:rPr>
                                  <w:noProof/>
                                  <w:color w:val="FFFFFF" w:themeColor="background1"/>
                                  <w:sz w:val="42"/>
                                  <w:szCs w:val="48"/>
                                  <w:rtl/>
                                  <w:lang w:bidi="ar-SY"/>
                                </w:rPr>
                                <w:t>2</w:t>
                              </w:r>
                            </w:p>
                          </w:txbxContent>
                        </wps:txbx>
                        <wps:bodyPr rot="0" vert="horz" wrap="square" lIns="0" tIns="45720" rIns="0" bIns="45720" anchor="b" anchorCtr="0" upright="1">
                          <a:noAutofit/>
                        </wps:bodyPr>
                      </wps:wsp>
                      <wps:wsp>
                        <wps:cNvPr id="1605" name="TextBox 52"/>
                        <wps:cNvSpPr txBox="1">
                          <a:spLocks noChangeArrowheads="1"/>
                        </wps:cNvSpPr>
                        <wps:spPr bwMode="auto">
                          <a:xfrm>
                            <a:off x="93354" y="16504"/>
                            <a:ext cx="6685" cy="8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ED16DF" w:rsidRDefault="00693FEF" w:rsidP="000D0CA1">
                              <w:pPr>
                                <w:bidi w:val="0"/>
                                <w:jc w:val="center"/>
                                <w:rPr>
                                  <w:rFonts w:ascii="Sakkal Majalla" w:hAnsi="Sakkal Majalla"/>
                                  <w:noProof/>
                                  <w:color w:val="FFFFFF" w:themeColor="background1"/>
                                  <w:kern w:val="24"/>
                                  <w:sz w:val="48"/>
                                  <w:szCs w:val="48"/>
                                  <w:lang w:bidi="ar-SY"/>
                                </w:rPr>
                              </w:pPr>
                              <w:r w:rsidRPr="00ED16DF">
                                <w:rPr>
                                  <w:rFonts w:ascii="Sakkal Majalla" w:hAnsi="Sakkal Majalla"/>
                                  <w:noProof/>
                                  <w:color w:val="FFFFFF" w:themeColor="background1"/>
                                  <w:kern w:val="24"/>
                                  <w:sz w:val="48"/>
                                  <w:szCs w:val="48"/>
                                  <w:rtl/>
                                  <w:lang w:bidi="ar-SY"/>
                                </w:rPr>
                                <w:t>1</w:t>
                              </w:r>
                            </w:p>
                          </w:txbxContent>
                        </wps:txbx>
                        <wps:bodyPr rot="0" vert="horz" wrap="square" lIns="0" tIns="45720" rIns="0" bIns="45720" anchor="b" anchorCtr="0" upright="1">
                          <a:noAutofit/>
                        </wps:bodyPr>
                      </wps:wsp>
                      <wps:wsp>
                        <wps:cNvPr id="1606" name="TextBox 53"/>
                        <wps:cNvSpPr txBox="1">
                          <a:spLocks noChangeArrowheads="1"/>
                        </wps:cNvSpPr>
                        <wps:spPr bwMode="auto">
                          <a:xfrm>
                            <a:off x="52268" y="16504"/>
                            <a:ext cx="6673" cy="8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ED16DF" w:rsidRDefault="00693FEF" w:rsidP="000D0CA1">
                              <w:pPr>
                                <w:bidi w:val="0"/>
                                <w:jc w:val="center"/>
                                <w:rPr>
                                  <w:rFonts w:ascii="Sakkal Majalla" w:hAnsi="Sakkal Majalla"/>
                                  <w:noProof/>
                                  <w:color w:val="FFFFFF" w:themeColor="background1"/>
                                  <w:kern w:val="24"/>
                                  <w:sz w:val="48"/>
                                  <w:szCs w:val="48"/>
                                  <w:lang w:bidi="ar-SY"/>
                                </w:rPr>
                              </w:pPr>
                              <w:r w:rsidRPr="00ED16DF">
                                <w:rPr>
                                  <w:rFonts w:ascii="Sakkal Majalla" w:hAnsi="Sakkal Majalla"/>
                                  <w:noProof/>
                                  <w:color w:val="FFFFFF" w:themeColor="background1"/>
                                  <w:kern w:val="24"/>
                                  <w:sz w:val="48"/>
                                  <w:szCs w:val="48"/>
                                  <w:rtl/>
                                  <w:lang w:bidi="ar-SY"/>
                                </w:rPr>
                                <w:t>3</w:t>
                              </w:r>
                            </w:p>
                          </w:txbxContent>
                        </wps:txbx>
                        <wps:bodyPr rot="0" vert="horz" wrap="square" lIns="0" tIns="45720" rIns="0" bIns="4572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9" o:spid="_x0000_s1126" style="position:absolute;left:0;text-align:left;margin-left:-15.3pt;margin-top:32.1pt;width:486.8pt;height:209.25pt;z-index:252265472;mso-position-horizontal-relative:margin;mso-position-vertical-relative:text;mso-width-relative:margin;mso-height-relative:margin" coordorigin="20510" coordsize="90820,39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">
                <v:group id="Group 1967" o:spid="_x0000_s1127" style="position:absolute;left:23858;top:6702;width:84067;height:25256" coordorigin="23858,6702" coordsize="84067,25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yfJvccAAADd&#10;AAAADwAAAAAAAAAAAAAAAACqAgAAZHJzL2Rvd25yZXYueG1sUEsFBgAAAAAEAAQA+gAAAJ4DAAAA&#10;AA==&#10;">
                  <v:group id="Group 1968" o:spid="_x0000_s1128" style="position:absolute;left:23866;top:6702;width:84059;height:25255" coordorigin="26481,6702" coordsize="94781,28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tsJsQAAADdAAAADwAAAGRycy9kb3ducmV2LnhtbERPS2vCQBC+F/oflil4&#10;q5tULCF1FZFWegiFGkG8DdkxCWZnQ3bN4993C4K3+fies9qMphE9da62rCCeRyCIC6trLhUc86/X&#10;BITzyBoby6RgIgeb9fPTClNtB/6l/uBLEULYpaig8r5NpXRFRQbd3LbEgbvYzqAPsCul7nAI4aaR&#10;b1H0Lg3WHBoqbGlXUXE93IyC/YDDdhF/9tn1spvO+fLnlMWk1Oxl3H6A8DT6h/ju/tZh/jKJ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tsJsQAAADdAAAA&#10;DwAAAAAAAAAAAAAAAACqAgAAZHJzL2Rvd25yZXYueG1sUEsFBgAAAAAEAAQA+gAAAJsDAAAAAA==&#10;">
                    <v:shape id="Freeform: Shape 1969" o:spid="_x0000_s1129" style="position:absolute;left:26481;top:6702;width:25434;height:28475;visibility:visible;mso-wrap-style:square;v-text-anchor:middle" coordsize="2543441,2847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2nFsEA&#10;AADdAAAADwAAAGRycy9kb3ducmV2LnhtbERP3WrCMBS+H/gO4QjezdSCw3ZGcYPBdunPAxybY9LZ&#10;nNQm1u7tF0Hw7nx8v2e5HlwjeupC7VnBbJqBIK68rtkoOOy/XhcgQkTW2HgmBX8UYL0avSyx1P7G&#10;W+p30YgUwqFEBTbGtpQyVJYchqlviRN38p3DmGBnpO7wlsJdI/Mse5MOa04NFlv6tFSdd1enoPg9&#10;XC+UU3Hqj1uuPqwpjj9Gqcl42LyDiDTEp/jh/tZp/nyRw/2bdIJ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dpxbBAAAA3QAAAA8AAAAAAAAAAAAAAAAAmAIAAGRycy9kb3du&#10;cmV2LnhtbFBLBQYAAAAABAAEAPUAAACGAwAAAAA=&#10;" path="m1272209,259514v-38404,4,-76874,8420,-106417,25477l338590,762576c280982,795836,232493,879007,231962,946314r244,955593c232680,1935134,244862,1972439,264061,2005692r25776,35288l297535,2051518v12521,13586,26209,25142,40479,33653l1165459,2563180r22131,8268l1215255,2581786v54480,12330,119434,5864,162640,-19081l2205097,2085120v59086,-34113,106097,-116430,106627,-183737l2311481,945789v531,-67305,-47253,-150070,-105807,-183264l1397225,295493r-18999,-10975c1348949,267921,1310612,259511,1272209,259514xm1272167,1v46966,-4,93850,10281,129655,30578l2367719,588567r-1,l2382865,597318r30881,17840c2485355,655751,2543793,756969,2543144,839281r297,1168640c2542791,2090233,2485300,2190903,2413041,2232622l1401417,2816683v-70453,40676,-188189,41173,-259798,580l129696,2232685v-17450,-10409,-34191,-24542,-49503,-41156l65031,2170772,39255,2135485c15776,2094818,878,2049197,299,2008562l,839921c650,757609,59948,655894,130401,615218l1142024,31157c1178154,10298,1225201,5,1272167,1xe" filled="f" stroked="f" strokeweight="1pt">
                      <v:stroke joinstyle="miter"/>
                      <v:path arrowok="t" o:connecttype="custom" o:connectlocs="12722,2595;11658,2850;3386,7626;2320,9463;2322,19019;2641,20057;2898,20410;2975,20516;3380,20852;11654,25632;11876,25715;12152,25818;13779,25628;22051,20852;23117,19014;23114,9458;22056,7625;13972,2955;13782,2845;12722,2595;12721,0;14018,306;23677,5886;23677,5886;23828,5973;24137,6152;25431,8393;25434,20080;24130,22327;14014,28167;11416,28173;1297,22327;802,21916;650,21708;393,21355;3,20086;0,8399;1304,6152;11420,312;12721,0" o:connectangles="0,0,0,0,0,0,0,0,0,0,0,0,0,0,0,0,0,0,0,0,0,0,0,0,0,0,0,0,0,0,0,0,0,0,0,0,0,0,0,0"/>
                    </v:shape>
                    <v:shape id="Freeform: Shape 1970" o:spid="_x0000_s1130" style="position:absolute;left:49596;top:6702;width:25435;height:28475;visibility:visible;mso-wrap-style:square;v-text-anchor:middle" coordsize="2543441,2847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ECjcEA&#10;AADdAAAADwAAAGRycy9kb3ducmV2LnhtbERPS27CMBDdV+odrKnUXXFKBSIpBgFSpbLkc4AhHuy0&#10;8TjEJoTbYyQkdvP0vjOd964WHbWh8qzgc5CBIC69rtgo2O9+PiYgQkTWWHsmBVcKMJ+9vkyx0P7C&#10;G+q20YgUwqFABTbGppAylJYchoFviBN39K3DmGBrpG7xksJdLYdZNpYOK04NFhtaWSr/t2enIP/b&#10;n080pPzYHTZcLq3JD2uj1Ptbv/gGEamPT/HD/avT/NHkC+7fpBPk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RAo3BAAAA3QAAAA8AAAAAAAAAAAAAAAAAmAIAAGRycy9kb3du&#10;cmV2LnhtbFBLBQYAAAAABAAEAPUAAACGAwAAAAA=&#10;" path="m1272209,259514v-38404,4,-76874,8420,-106417,25477l338590,762576c280982,795836,232493,879007,231962,946314r244,955593c232680,1935134,244862,1972439,264061,2005692r25776,35288l297535,2051518v12521,13586,26209,25142,40479,33653l1165459,2563180r22131,8268l1215255,2581786v54480,12330,119434,5864,162640,-19081l2205097,2085120v59086,-34113,106097,-116430,106627,-183737l2311481,945789v531,-67305,-47253,-150070,-105807,-183264l1397225,295493r-18999,-10975c1348949,267921,1310612,259511,1272209,259514xm1272167,1v46966,-4,93850,10281,129655,30578l2367719,588567r-1,l2382865,597318r30881,17840c2485355,655751,2543793,756969,2543144,839281r297,1168640c2542791,2090233,2485300,2190903,2413041,2232622l1401417,2816683v-70453,40676,-188189,41173,-259798,580l129696,2232685v-17450,-10409,-34191,-24542,-49503,-41156l65031,2170772,39255,2135485c15776,2094818,878,2049197,299,2008562l,839921c650,757609,59948,655894,130401,615218l1142024,31157c1178154,10298,1225201,5,1272167,1xe" filled="f" stroked="f" strokeweight="1pt">
                      <v:stroke joinstyle="miter"/>
                      <v:path arrowok="t" o:connecttype="custom" o:connectlocs="12722,2595;11658,2850;3386,7626;2320,9463;2322,19019;2641,20057;2898,20410;2975,20516;3380,20852;11655,25632;11876,25715;12153,25818;13779,25628;22051,20852;23118,19014;23115,9458;22057,7625;13973,2955;13783,2845;12722,2595;12722,0;14019,306;23678,5886;23678,5886;23829,5973;24138,6152;25432,8393;25435,20080;24131,22327;14014,28167;11416,28173;1297,22327;802,21916;650,21708;393,21355;3,20086;0,8399;1304,6152;11421,312;12722,0" o:connectangles="0,0,0,0,0,0,0,0,0,0,0,0,0,0,0,0,0,0,0,0,0,0,0,0,0,0,0,0,0,0,0,0,0,0,0,0,0,0,0,0"/>
                    </v:shape>
                    <v:shape id="Freeform: Shape 1971" o:spid="_x0000_s1131" style="position:absolute;left:72712;top:6702;width:25434;height:28475;visibility:visible;mso-wrap-style:square;v-text-anchor:middle" coordsize="2543441,2847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ia+cEA&#10;AADdAAAADwAAAGRycy9kb3ducmV2LnhtbERPS27CMBDdV+odrKnUXXGKCiIpBgFSpbLkc4AhHuy0&#10;8TjEJoTbYyQkdvP0vjOd964WHbWh8qzgc5CBIC69rtgo2O9+PiYgQkTWWHsmBVcKMJ+9vkyx0P7C&#10;G+q20YgUwqFABTbGppAylJYchoFviBN39K3DmGBrpG7xksJdLYdZNpYOK04NFhtaWSr/t2enIP/b&#10;n080pPzYHTZcLq3JD2uj1Ptbv/gGEamPT/HD/avT/NHkC+7fpBPk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4mvnBAAAA3QAAAA8AAAAAAAAAAAAAAAAAmAIAAGRycy9kb3du&#10;cmV2LnhtbFBLBQYAAAAABAAEAPUAAACGAwAAAAA=&#10;" path="m1272209,259514v-38404,4,-76874,8420,-106417,25477l338590,762576c280982,795836,232493,879007,231962,946314r244,955593c232680,1935134,244862,1972439,264061,2005692r25776,35288l297535,2051518v12521,13586,26209,25142,40479,33653l1165459,2563180r22131,8268l1215255,2581786v54480,12330,119434,5864,162640,-19081l2205097,2085120v59086,-34113,106097,-116430,106627,-183737l2311481,945789v531,-67305,-47253,-150070,-105807,-183264l1397225,295493r-18999,-10975c1348949,267921,1310612,259511,1272209,259514xm1272167,1v46966,-4,93850,10281,129655,30578l2367719,588567r-1,l2382865,597318r30881,17840c2485355,655751,2543793,756969,2543144,839281r297,1168640c2542791,2090233,2485300,2190903,2413041,2232622l1401417,2816683v-70453,40676,-188189,41173,-259798,580l129696,2232685v-17450,-10409,-34191,-24542,-49503,-41156l65031,2170772,39255,2135485c15776,2094818,878,2049197,299,2008562l,839921c650,757609,59948,655894,130401,615218l1142024,31157c1178154,10298,1225201,5,1272167,1xe" filled="f" stroked="f" strokeweight="1pt">
                      <v:stroke joinstyle="miter"/>
                      <v:path arrowok="t" o:connecttype="custom" o:connectlocs="12722,2595;11658,2850;3386,7626;2320,9463;2322,19019;2641,20057;2898,20410;2975,20516;3380,20852;11654,25632;11876,25715;12152,25818;13779,25628;22051,20852;23117,19014;23114,9458;22056,7625;13972,2955;13782,2845;12722,2595;12721,0;14018,306;23677,5886;23677,5886;23828,5973;24137,6152;25431,8393;25434,20080;24130,22327;14014,28167;11416,28173;1297,22327;802,21916;650,21708;393,21355;3,20086;0,8399;1304,6152;11420,312;12721,0" o:connectangles="0,0,0,0,0,0,0,0,0,0,0,0,0,0,0,0,0,0,0,0,0,0,0,0,0,0,0,0,0,0,0,0,0,0,0,0,0,0,0,0"/>
                    </v:shape>
                    <v:shape id="Freeform: Shape 1972" o:spid="_x0000_s1132" style="position:absolute;left:95828;top:6702;width:25434;height:28475;visibility:visible;mso-wrap-style:square;v-text-anchor:middle" coordsize="2543441,2847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Q/YsEA&#10;AADdAAAADwAAAGRycy9kb3ducmV2LnhtbERP3WrCMBS+F/YO4Qy803SCYqtp2QTBXep8gGNzTLo1&#10;J10Ta/f2ZjDY3fn4fs+2Gl0rBupD41nByzwDQVx73bBRcP7Yz9YgQkTW2HomBT8UoCqfJlsstL/z&#10;kYZTNCKFcChQgY2xK6QMtSWHYe474sRdfe8wJtgbqXu8p3DXykWWraTDhlODxY52luqv080pyD/P&#10;t29aUH4dLkeu36zJL+9Gqenz+LoBEWmM/+I/90Gn+cv1En6/SSfI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0P2LBAAAA3QAAAA8AAAAAAAAAAAAAAAAAmAIAAGRycy9kb3du&#10;cmV2LnhtbFBLBQYAAAAABAAEAPUAAACGAwAAAAA=&#10;" path="m1272209,259514v-38404,4,-76874,8420,-106417,25477l338590,762576c280982,795836,232493,879007,231962,946314r244,955593c232680,1935134,244862,1972439,264061,2005692r25776,35288l297535,2051518v12521,13586,26209,25142,40479,33653l1165459,2563180r22131,8268l1215255,2581786v54480,12330,119434,5864,162640,-19081l2205097,2085120v59086,-34113,106097,-116430,106627,-183737l2311481,945789v531,-67305,-47253,-150070,-105807,-183264l1397225,295493r-18999,-10975c1348949,267921,1310612,259511,1272209,259514xm1272167,1v46966,-4,93850,10281,129655,30578l2367719,588567r-1,l2382865,597318r30881,17840c2485355,655751,2543793,756969,2543144,839281r297,1168640c2542791,2090233,2485300,2190903,2413041,2232622l1401417,2816683v-70453,40676,-188189,41173,-259798,580l129696,2232685v-17450,-10409,-34191,-24542,-49503,-41156l65031,2170772,39255,2135485c15776,2094818,878,2049197,299,2008562l,839921c650,757609,59948,655894,130401,615218l1142024,31157c1178154,10298,1225201,5,1272167,1xe" filled="f" stroked="f" strokeweight="1pt">
                      <v:stroke joinstyle="miter"/>
                      <v:path arrowok="t" o:connecttype="custom" o:connectlocs="12722,2595;11658,2850;3386,7626;2320,9463;2322,19019;2641,20057;2898,20410;2975,20516;3380,20852;11654,25632;11876,25715;12152,25818;13779,25628;22051,20852;23117,19014;23114,9458;22056,7625;13972,2955;13782,2845;12722,2595;12721,0;14018,306;23677,5886;23677,5886;23828,5973;24137,6152;25431,8393;25434,20080;24130,22327;14014,28167;11416,28173;1297,22327;802,21916;650,21708;393,21355;3,20086;0,8399;1304,6152;11420,312;12721,0" o:connectangles="0,0,0,0,0,0,0,0,0,0,0,0,0,0,0,0,0,0,0,0,0,0,0,0,0,0,0,0,0,0,0,0,0,0,0,0,0,0,0,0"/>
                    </v:shape>
                  </v:group>
                  <v:shape id="Freeform: Shape 1975" o:spid="_x0000_s1133" style="position:absolute;left:23858;top:19329;width:22566;height:12627;visibility:visible;mso-wrap-style:square;v-text-anchor:middle" coordsize="2256529,126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xaN8UA&#10;AADdAAAADwAAAGRycy9kb3ducmV2LnhtbESPQUvDQBCF7wX/wzKCl2I3BlpC7LaIIAhKS1PxPGSn&#10;u8HsbMiuTfz3zkHwNsN789432/0cenWlMXWRDTysClDEbbQdOwMf55f7ClTKyBb7yGTghxLsdzeL&#10;LdY2Tnyia5OdkhBONRrwOQ+11qn1FDCt4kAs2iWOAbOso9N2xEnCQ6/LotjogB1Lg8eBnj21X813&#10;MHB0y893fPNDWZX6UF7S1G9aZ8zd7fz0CCrTnP/Nf9evVvDXleDKNzKC3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PFo3xQAAAN0AAAAPAAAAAAAAAAAAAAAAAJgCAABkcnMv&#10;ZG93bnJldi54bWxQSwUGAAAAAAQABAD1AAAAigMAAAAA&#10;" path="m5137,l206456,r259,424088c207136,453557,217941,486642,234968,516133r22860,31296l264654,556775v11105,12049,23244,22298,35901,29846l1034398,1010556r19626,7333l1078561,1027058v48316,10935,105922,5200,144240,-16923l1956428,586576v52403,-30254,94096,-103259,94566,-162952l2050921,r205608,l2256498,518110v-576,73001,-51564,162283,-115649,199282l1243664,1235383v-62484,36074,-166901,36515,-230410,514l115803,717448c100327,708217,85478,695682,71900,680948l58452,662539,35592,631244c14770,595177,1556,554717,1043,518678,-1866,430752,1969,241160,4569,50527l5137,xe" fillcolor="#f7931f" stroked="f" strokeweight="1pt">
                    <v:stroke joinstyle="miter"/>
                    <v:path arrowok="t" o:connecttype="custom" o:connectlocs="51,0;2065,0;2067,4241;2350,5161;2578,5474;2647,5568;3006,5866;10344,10106;10541,10179;10786,10271;12228,10102;19565,5866;20511,4236;20510,0;22566,0;22566,5181;21409,7174;12437,12354;10133,12359;1158,7175;719,6810;585,6626;356,6313;10,5187;46,505" o:connectangles="0,0,0,0,0,0,0,0,0,0,0,0,0,0,0,0,0,0,0,0,0,0,0,0,0"/>
                  </v:shape>
                  <v:shape id="Freeform: Shape 1976" o:spid="_x0000_s1134" style="position:absolute;left:44367;top:6702;width:22557;height:12627;visibility:visible;mso-wrap-style:square;v-text-anchor:middle" coordsize="2255752,126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D+3sIA&#10;AADdAAAADwAAAGRycy9kb3ducmV2LnhtbERPTWvCQBC9F/wPywjedKOgxNRVVFB6K2qUHqfZaRLM&#10;zobsGmN/fVcQepvH+5zFqjOVaKlxpWUF41EEgjizuuRcQXraDWMQziNrrCyTggc5WC17bwtMtL3z&#10;gdqjz0UIYZeggsL7OpHSZQUZdCNbEwfuxzYGfYBNLnWD9xBuKjmJopk0WHJoKLCmbUHZ9XgzCtrZ&#10;7/de4+MSfW1j+2k36dlkqVKDfrd+B+Gp8//il/tDh/nTeA7Pb8IJ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AP7ewgAAAN0AAAAPAAAAAAAAAAAAAAAAAJgCAABkcnMvZG93&#10;bnJldi54bWxQSwUGAAAAAAQABAD1AAAAhwMAAAAA&#10;" path="m1128257,v41653,-4,83233,9118,114988,27119l2099877,521986r-1,l2113310,529747r27388,15822c2204206,581570,2256033,671338,2255458,744338r294,518331l2050144,1262669r-143,-423871c2050472,779107,2008093,705704,1956163,676265l1239168,262065r-16850,-9733c1196353,237612,1162353,230154,1128294,230156v-34060,4,-68178,7468,-94379,22595l300288,676311v-51091,29497,-94095,103260,-94566,162953l205698,1262669r-205608,l,744906c577,671905,53167,581697,115650,545622l1012836,27632c1044879,9132,1086604,4,1128257,xe" fillcolor="#4cc1ef" stroked="f" strokeweight="1pt">
                    <v:stroke joinstyle="miter"/>
                    <v:path arrowok="t" o:connecttype="custom" o:connectlocs="11282,0;12432,271;20998,5220;20998,5220;21133,5298;21406,5456;22554,7444;22557,12627;20501,12627;20500,8388;19561,6763;12391,2621;12223,2523;11283,2302;10339,2528;3003,6763;2057,8393;2057,12627;1,12627;0,7449;1156,5456;10128,276;11282,0" o:connectangles="0,0,0,0,0,0,0,0,0,0,0,0,0,0,0,0,0,0,0,0,0,0,0"/>
                  </v:shape>
                  <v:shape id="Freeform: Shape 1977" o:spid="_x0000_s1135" style="position:absolute;left:64868;top:19329;width:22557;height:12627;visibility:visible;mso-wrap-style:square;v-text-anchor:middle" coordsize="2255684,126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54sYA&#10;AADdAAAADwAAAGRycy9kb3ducmV2LnhtbESPQWvCQBCF74X+h2UK3upGS4tGVxGhIOilaRW9Ddkx&#10;iWZnQ3aN8d93DoXeZnhv3vtmvuxdrTpqQ+XZwGiYgCLOva24MPDz/fk6ARUissXaMxl4UIDl4vlp&#10;jqn1d/6iLouFkhAOKRooY2xSrUNeksMw9A2xaGffOoyytoW2Ld4l3NV6nCQf2mHF0lBiQ+uS8mt2&#10;cwbe7Pm078bbrNl0u6N+TPZ0uNTGDF761QxUpD7+m/+uN1bw36fCL9/ICHr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454sYAAADdAAAADwAAAAAAAAAAAAAAAACYAgAAZHJz&#10;L2Rvd25yZXYueG1sUEsFBgAAAAAEAAQA9QAAAIsDAAAAAA==&#10;" path="m,l205608,r241,424088c206269,453557,217073,486642,234100,516133r22860,31296l263787,556775v11105,12049,23245,22298,35900,29846l1033530,1010556r19627,7333l1077693,1027058v48317,10935,105923,5200,144241,-16923l1955561,586576v52402,-30254,94095,-103259,94565,-162952c2056029,354603,2054780,231699,2051928,95006l2049767,r205917,l2255631,518110v-577,73001,-51564,162283,-115649,199282l1242796,1235383v-62484,36074,-166901,36515,-230409,514l114935,717448c99459,708217,84611,695682,71032,680948l57585,662539,34725,631244c13902,595177,689,554717,175,518678l,xe" fillcolor="#c13018" stroked="f" strokeweight="1pt">
                    <v:stroke joinstyle="miter"/>
                    <v:path arrowok="t" o:connecttype="custom" o:connectlocs="0,0;2056,0;2059,4241;2341,5161;2570,5474;2638,5568;2997,5866;10335,10106;10532,10179;10777,10271;12219,10102;19556,5866;20501,4236;20519,950;20498,0;22557,0;22556,5181;21400,7174;12428,12354;10124,12359;1149,7175;710,6810;576,6626;347,6313;2,5187" o:connectangles="0,0,0,0,0,0,0,0,0,0,0,0,0,0,0,0,0,0,0,0,0,0,0,0,0"/>
                  </v:shape>
                  <v:shape id="Freeform: Shape 1978" o:spid="_x0000_s1136" style="position:absolute;left:85309;top:6702;width:22615;height:12627;visibility:visible;mso-wrap-style:square;v-text-anchor:middle" coordsize="2261529,126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bNhMIA&#10;AADdAAAADwAAAGRycy9kb3ducmV2LnhtbERP22oCMRB9L/gPYQTfanbFttvVKCIULPTFywcMyZiN&#10;bibLJtX175tCoW9zONdZrgffihv10QVWUE4LEMQ6GMdWwen48VyBiAnZYBuYFDwowno1elpibcKd&#10;93Q7JCtyCMcaFTQpdbWUUTfkMU5DR5y5c+g9pgx7K02P9xzuWzkrilfp0XFuaLCjbUP6evj2CvbH&#10;T1k5d33T9nI6z0u71V+VU2oyHjYLEImG9C/+c+9Mnv/yXsLvN/kE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Js2EwgAAAN0AAAAPAAAAAAAAAAAAAAAAAJgCAABkcnMvZG93&#10;bnJldi54bWxQSwUGAAAAAAQABAD1AAAAhwMAAAAA&#10;" path="m1134195,v41654,-4,83234,9118,114989,27119l2105816,521986r-1,l2119249,529747r27388,15822c2210145,581570,2261972,671338,2261397,744338r132,518331l2056048,1262669r-108,-423871c2056411,779107,2014032,705704,1962102,676265l1245107,262065r-16850,-9733c1202292,237612,1168291,230154,1134233,230156v-34060,4,-68178,7468,-94379,22595l306227,676311v-51091,29497,-94095,103260,-94566,162953l211617,1262669r-205917,l4681,1217870c277,1029295,-3689,839962,5939,744906,6515,671905,59106,581697,121589,545622l1018775,27632c1050817,9132,1092542,4,1134195,xe" fillcolor="#a2b969" stroked="f" strokeweight="1pt">
                    <v:stroke joinstyle="miter"/>
                    <v:path arrowok="t" o:connecttype="custom" o:connectlocs="11342,0;12492,271;21058,5220;21058,5220;21192,5298;21466,5456;22614,7444;22615,12627;20560,12627;20559,8388;19621,6763;12451,2621;12282,2523;11342,2302;10398,2528;3062,6763;2117,8393;2116,12627;57,12627;47,12179;59,7449;1216,5456;10188,276;11342,0" o:connectangles="0,0,0,0,0,0,0,0,0,0,0,0,0,0,0,0,0,0,0,0,0,0,0,0"/>
                  </v:shape>
                  <v:shape id="Freeform: Shape 1980" o:spid="_x0000_s1137" style="position:absolute;left:29139;top:12610;width:12004;height:13438;visibility:visible;mso-wrap-style:square;v-text-anchor:middle" coordsize="1200333,134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w9sgA&#10;AADdAAAADwAAAGRycy9kb3ducmV2LnhtbESPQWvCQBCF74L/YRmhN92oVWx0ldZWSKEWqqJ4G7Jj&#10;EszOptmtpv++Kwi9zfDe++bNbNGYUlyodoVlBf1eBII4tbrgTMFuu+pOQDiPrLG0TAp+ycFi3m7N&#10;MNb2yl902fhMBAi7GBXk3lexlC7NyaDr2Yo4aCdbG/RhrTOpa7wGuCnlIIrG0mDB4UKOFS1zSs+b&#10;HxMoyWD9hv778Pn48TrZvyfu5bhPlXroNM9TEJ4a/2++pxMd6o+ehnD7Jow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irD2yAAAAN0AAAAPAAAAAAAAAAAAAAAAAJgCAABk&#10;cnMvZG93bnJldi54bWxQSwUGAAAAAAQABAD1AAAAjQM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f7931f" stroked="f" strokeweight="1pt">
                    <v:stroke joinstyle="miter"/>
                    <v:path arrowok="t" o:connecttype="custom" o:connectlocs="6004,0;6616,144;11175,2778;11175,2778;11246,2819;11392,2903;12003,3961;12004,9476;11389,10536;6614,13293;5388,13296;612,10537;378,10343;307,10245;185,10078;1,9479;0,3964;615,2903;5390,147;6004,0" o:connectangles="0,0,0,0,0,0,0,0,0,0,0,0,0,0,0,0,0,0,0,0"/>
                  </v:shape>
                  <v:shape id="Freeform: Shape 1981" o:spid="_x0000_s1138" style="position:absolute;left:49643;top:12610;width:12004;height:13438;visibility:visible;mso-wrap-style:square;v-text-anchor:middle" coordsize="1200333,134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x1sgA&#10;AADdAAAADwAAAGRycy9kb3ducmV2LnhtbESPQWsCMRCF70L/QxihN81qVXQ1ilZLvVhQS8HbdDPd&#10;XbqZLEnUbX+9KQi9zfDe9+bNbNGYSlzI+dKygl43AUGcWV1yruD9+NIZg/ABWWNlmRT8kIfF/KE1&#10;w1TbK+/pcgi5iCHsU1RQhFCnUvqsIIO+a2viqH1ZZzDE1eVSO7zGcFPJfpKMpMGS44UCa3ouKPs+&#10;nE2skb89uY/P03jX369e/XqzHmL5q9Rju1lOQQRqwr/5Tm915IaTAfx9E0e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b/HWyAAAAN0AAAAPAAAAAAAAAAAAAAAAAJgCAABk&#10;cnMvZG93bnJldi54bWxQSwUGAAAAAAQABAD1AAAAjQM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4cc1ef" stroked="f" strokeweight="1pt">
                    <v:stroke joinstyle="miter"/>
                    <v:path arrowok="t" o:connecttype="custom" o:connectlocs="6004,0;6616,144;11175,2778;11175,2778;11246,2819;11392,2903;12003,3961;12004,9476;11389,10536;6614,13293;5388,13296;612,10537;378,10343;307,10245;185,10078;1,9479;0,3964;615,2903;5390,147;6004,0" o:connectangles="0,0,0,0,0,0,0,0,0,0,0,0,0,0,0,0,0,0,0,0"/>
                  </v:shape>
                  <v:shape id="Freeform: Shape 1982" o:spid="_x0000_s1139" style="position:absolute;left:70085;top:12610;width:12003;height:13438;visibility:visible;mso-wrap-style:square;v-text-anchor:middle" coordsize="1200333,134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kBx8QA&#10;AADdAAAADwAAAGRycy9kb3ducmV2LnhtbERPTWvCQBC9C/6HZYRepG4qKDF1FVsJSNGD0UOPQ3aa&#10;DWZnQ3ar8d93C4K3ebzPWa5724grdb52rOBtkoAgLp2uuVJwPuWvKQgfkDU2jknBnTysV8PBEjPt&#10;bnykaxEqEUPYZ6jAhNBmUvrSkEU/cS1x5H5cZzFE2FVSd3iL4baR0ySZS4s1xwaDLX0aKi/Fr1WQ&#10;p/utKRLU56LcfeRjf/i6fy+Uehn1m3cQgfrwFD/cOx3nzxYz+P8mn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pAcfEAAAA3QAAAA8AAAAAAAAAAAAAAAAAmAIAAGRycy9k&#10;b3ducmV2LnhtbFBLBQYAAAAABAAEAPUAAACJAw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c13018" stroked="f" strokeweight="1pt">
                    <v:stroke joinstyle="miter"/>
                    <v:path arrowok="t" o:connecttype="custom" o:connectlocs="6004,0;6615,144;11174,2778;11174,2778;11245,2819;11391,2903;12002,3961;12003,9476;11388,10536;6614,13293;5388,13296;612,10537;378,10343;307,10245;185,10078;1,9479;0,3964;615,2903;5389,147;6004,0" o:connectangles="0,0,0,0,0,0,0,0,0,0,0,0,0,0,0,0,0,0,0,0"/>
                  </v:shape>
                  <v:shape id="Freeform: Shape 1987" o:spid="_x0000_s1140" style="position:absolute;left:90704;top:12610;width:12003;height:13438;visibility:visible;mso-wrap-style:square;v-text-anchor:middle" coordsize="1200333,134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Z4B8UA&#10;AADdAAAADwAAAGRycy9kb3ducmV2LnhtbERPTWvCQBC9C/6HZYReRDcWXDV1FSsUvLRgFPE4zU6T&#10;1Oxsmt1q+u+7hYK3ebzPWa47W4srtb5yrGEyTkAQ585UXGg4Hl5GcxA+IBusHZOGH/KwXvV7S0yN&#10;u/GerlkoRAxhn6KGMoQmldLnJVn0Y9cQR+7DtRZDhG0hTYu3GG5r+ZgkSlqsODaU2NC2pPySfVsN&#10;anh6nfJnp2aH3Zv6mjxv3fk90/ph0G2eQATqwl38796ZOH+6UPD3TTxB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BngHxQAAAN0AAAAPAAAAAAAAAAAAAAAAAJgCAABkcnMv&#10;ZG93bnJldi54bWxQSwUGAAAAAAQABAD1AAAAigM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2b969" stroked="f" strokeweight="1pt">
                    <v:stroke joinstyle="miter"/>
                    <v:path arrowok="t" o:connecttype="custom" o:connectlocs="6004,0;6615,144;11174,2778;11174,2778;11245,2819;11391,2903;12002,3961;12003,9476;11388,10536;6614,13293;5388,13296;612,10537;378,10343;307,10245;185,10078;1,9479;0,3964;615,2903;5389,147;6004,0" o:connectangles="0,0,0,0,0,0,0,0,0,0,0,0,0,0,0,0,0,0,0,0"/>
                  </v:shape>
                </v:group>
                <v:shape id="TextBox 35" o:spid="_x0000_s1141" type="#_x0000_t202" style="position:absolute;left:20510;top:31704;width:29258;height:7339;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MaU8MA&#10;AADdAAAADwAAAGRycy9kb3ducmV2LnhtbERPS2vCQBC+F/wPywi9FN2kjVXTrKJi0WuN4HXITh40&#10;O5tmt5r++26h4G0+vudk68G04kq9aywriKcRCOLC6oYrBef8fbIA4TyyxtYyKfghB+vV6CHDVNsb&#10;f9D15CsRQtilqKD2vkuldEVNBt3UdsSBK21v0AfYV1L3eAvhppXPUfQqDTYcGmrsaFdT8Xn6NgqS&#10;LZUY58nmsM+Hr8vTSxLv5VGpx/GweQPhafB38b/7qMP82XIOf9+EE+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MaU8MAAADdAAAADwAAAAAAAAAAAAAAAACYAgAAZHJzL2Rv&#10;d25yZXYueG1sUEsFBgAAAAAEAAQA9QAAAIgDAAAAAA==&#10;" filled="f" stroked="f">
                  <v:textbox inset="0,,0">
                    <w:txbxContent>
                      <w:p w:rsidR="00693FEF" w:rsidRPr="00B92FF5" w:rsidRDefault="00693FEF" w:rsidP="000D0CA1">
                        <w:pPr>
                          <w:jc w:val="center"/>
                          <w:rPr>
                            <w:rFonts w:ascii="Adobe Arabic" w:hAnsi="Adobe Arabic" w:cs="Adobe Arabic"/>
                            <w:b/>
                            <w:bCs/>
                            <w:noProof/>
                            <w:kern w:val="24"/>
                            <w:sz w:val="40"/>
                            <w:szCs w:val="40"/>
                          </w:rPr>
                        </w:pPr>
                        <w:r w:rsidRPr="00B92FF5">
                          <w:rPr>
                            <w:rFonts w:ascii="Adobe Arabic" w:hAnsi="Adobe Arabic" w:cs="Adobe Arabic" w:hint="cs"/>
                            <w:b/>
                            <w:bCs/>
                            <w:noProof/>
                            <w:kern w:val="24"/>
                            <w:sz w:val="40"/>
                            <w:szCs w:val="40"/>
                            <w:rtl/>
                          </w:rPr>
                          <w:t>الرقابة</w:t>
                        </w:r>
                      </w:p>
                    </w:txbxContent>
                  </v:textbox>
                </v:shape>
                <v:shape id="TextBox 38" o:spid="_x0000_s1142" type="#_x0000_t202" style="position:absolute;left:61554;top:31699;width:29270;height:7339;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OIcYA&#10;AADdAAAADwAAAGRycy9kb3ducmV2LnhtbESPQW/CMAyF75P4D5GRdpkg7dYh6AiIIaZxHUXiajWm&#10;rdY4XROg+/fzYRI3W+/5vc/L9eBadaU+NJ4NpNMEFHHpbcOVgWPxMZmDChHZYuuZDPxSgPVq9LDE&#10;3Pobf9H1ECslIRxyNFDH2OVah7Imh2HqO2LRzr53GGXtK217vEm4a/Vzksy0w4alocaOtjWV34eL&#10;M5C90xnTItt87orh5/T0kqU7vTfmcTxs3kBFGuLd/H+9t4L/uhBc+UZG0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yOIcYAAADdAAAADwAAAAAAAAAAAAAAAACYAgAAZHJz&#10;L2Rvd25yZXYueG1sUEsFBgAAAAAEAAQA9QAAAIsDAAAAAA==&#10;" filled="f" stroked="f">
                  <v:textbox inset="0,,0">
                    <w:txbxContent>
                      <w:p w:rsidR="00693FEF" w:rsidRPr="00B92FF5" w:rsidRDefault="00693FEF" w:rsidP="000D0CA1">
                        <w:pPr>
                          <w:jc w:val="center"/>
                          <w:rPr>
                            <w:rFonts w:ascii="Adobe Arabic" w:hAnsi="Adobe Arabic" w:cs="Adobe Arabic"/>
                            <w:b/>
                            <w:bCs/>
                            <w:noProof/>
                            <w:kern w:val="24"/>
                            <w:sz w:val="44"/>
                            <w:szCs w:val="44"/>
                          </w:rPr>
                        </w:pPr>
                        <w:r>
                          <w:rPr>
                            <w:rFonts w:ascii="Adobe Arabic" w:hAnsi="Adobe Arabic" w:cs="Adobe Arabic" w:hint="cs"/>
                            <w:b/>
                            <w:bCs/>
                            <w:noProof/>
                            <w:kern w:val="24"/>
                            <w:sz w:val="40"/>
                            <w:szCs w:val="40"/>
                            <w:rtl/>
                          </w:rPr>
                          <w:t xml:space="preserve">التنظيم </w:t>
                        </w:r>
                      </w:p>
                    </w:txbxContent>
                  </v:textbox>
                </v:shape>
                <v:shape id="TextBox 44" o:spid="_x0000_s1143" type="#_x0000_t202" style="position:absolute;left:41013;width:29258;height:7339;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V23MUA&#10;AADdAAAADwAAAGRycy9kb3ducmV2LnhtbESPQWvCQBCF70L/wzIFL1I30SAldRUrSr1qCr0O2TEJ&#10;zc6m2VXjv+8cBG8zvDfvfbNcD65VV+pD49lAOk1AEZfeNlwZ+C72b++gQkS22HomA3cKsF69jJaY&#10;W3/jI11PsVISwiFHA3WMXa51KGtyGKa+Ixbt7HuHUda+0rbHm4S7Vs+SZKEdNiwNNXa0ran8PV2c&#10;geyTzpgW2eZrVwx/P5N5lu70wZjx67D5ABVpiE/z4/pgBX+RCL98IyPo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pXbcxQAAAN0AAAAPAAAAAAAAAAAAAAAAAJgCAABkcnMv&#10;ZG93bnJldi54bWxQSwUGAAAAAAQABAD1AAAAigMAAAAA&#10;" filled="f" stroked="f">
                  <v:textbox inset="0,,0">
                    <w:txbxContent>
                      <w:p w:rsidR="00693FEF" w:rsidRPr="00B92FF5" w:rsidRDefault="00693FEF" w:rsidP="000D0CA1">
                        <w:pPr>
                          <w:jc w:val="center"/>
                          <w:rPr>
                            <w:rFonts w:ascii="Adobe Arabic" w:hAnsi="Adobe Arabic" w:cs="Adobe Arabic"/>
                            <w:b/>
                            <w:bCs/>
                            <w:noProof/>
                            <w:kern w:val="24"/>
                            <w:sz w:val="44"/>
                            <w:szCs w:val="44"/>
                          </w:rPr>
                        </w:pPr>
                        <w:r w:rsidRPr="00B92FF5">
                          <w:rPr>
                            <w:rFonts w:ascii="Adobe Arabic" w:hAnsi="Adobe Arabic" w:cs="Adobe Arabic" w:hint="cs"/>
                            <w:b/>
                            <w:bCs/>
                            <w:sz w:val="40"/>
                            <w:szCs w:val="40"/>
                            <w:rtl/>
                          </w:rPr>
                          <w:t>التوجيه</w:t>
                        </w:r>
                      </w:p>
                    </w:txbxContent>
                  </v:textbox>
                </v:shape>
                <v:shape id="TextBox 47" o:spid="_x0000_s1144" type="#_x0000_t202" style="position:absolute;left:82072;width:29258;height:7339;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nTR8EA&#10;AADdAAAADwAAAGRycy9kb3ducmV2LnhtbERPTYvCMBC9C/sfwizsRTStFlmqUVRc9Gor7HVoxrZs&#10;M+k2Ueu/N4LgbR7vcxar3jTiSp2rLSuIxxEI4sLqmksFp/xn9A3CeWSNjWVScCcHq+XHYIGptjc+&#10;0jXzpQgh7FJUUHnfplK6oiKDbmxb4sCdbWfQB9iVUnd4C+GmkZMomkmDNYeGClvaVlT8ZRejINnQ&#10;GeM8We93ef//O5wm8U4elPr67NdzEJ56/xa/3Acd5s+iGJ7fhBP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3p00fBAAAA3QAAAA8AAAAAAAAAAAAAAAAAmAIAAGRycy9kb3du&#10;cmV2LnhtbFBLBQYAAAAABAAEAPUAAACGAwAAAAA=&#10;" filled="f" stroked="f">
                  <v:textbox inset="0,,0">
                    <w:txbxContent>
                      <w:p w:rsidR="00693FEF" w:rsidRPr="00B92FF5" w:rsidRDefault="00693FEF" w:rsidP="000D0CA1">
                        <w:pPr>
                          <w:jc w:val="center"/>
                          <w:rPr>
                            <w:rFonts w:ascii="Adobe Arabic" w:hAnsi="Adobe Arabic" w:cs="Adobe Arabic"/>
                            <w:b/>
                            <w:bCs/>
                            <w:noProof/>
                            <w:kern w:val="24"/>
                            <w:sz w:val="40"/>
                            <w:szCs w:val="40"/>
                          </w:rPr>
                        </w:pPr>
                        <w:r w:rsidRPr="00B92FF5">
                          <w:rPr>
                            <w:rFonts w:ascii="Adobe Arabic" w:hAnsi="Adobe Arabic" w:cs="Adobe Arabic" w:hint="cs"/>
                            <w:b/>
                            <w:bCs/>
                            <w:noProof/>
                            <w:kern w:val="24"/>
                            <w:sz w:val="40"/>
                            <w:szCs w:val="40"/>
                            <w:rtl/>
                          </w:rPr>
                          <w:t xml:space="preserve">التخطيط </w:t>
                        </w:r>
                      </w:p>
                    </w:txbxContent>
                  </v:textbox>
                </v:shape>
                <v:shape id="TextBox 50" o:spid="_x0000_s1145" type="#_x0000_t202" style="position:absolute;left:31795;top:16504;width:6673;height:8005;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foq8MA&#10;AADdAAAADwAAAGRycy9kb3ducmV2LnhtbERPTWuDQBC9F/Iflgn0UupqI1JsNiEtKck1Wuh1cCcq&#10;dWetu1X777OBQG7zeJ+z3s6mEyMNrrWsIIliEMSV1S3XCr7Kz+dXEM4ja+wsk4J/crDdLB7WmGs7&#10;8YnGwtcihLDLUUHjfZ9L6aqGDLrI9sSBO9vBoA9wqKUecArhppMvcZxJgy2HhgZ7+mio+in+jIL0&#10;nc6YlOnusC/n3++nVZrs5VGpx+W8ewPhafZ38c191GF+Fq/g+k04QW4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nfoq8MAAADdAAAADwAAAAAAAAAAAAAAAACYAgAAZHJzL2Rv&#10;d25yZXYueG1sUEsFBgAAAAAEAAQA9QAAAIgDAAAAAA==&#10;" filled="f" stroked="f">
                  <v:textbox inset="0,,0">
                    <w:txbxContent>
                      <w:p w:rsidR="00693FEF" w:rsidRPr="00ED16DF" w:rsidRDefault="00693FEF" w:rsidP="000D0CA1">
                        <w:pPr>
                          <w:bidi w:val="0"/>
                          <w:jc w:val="center"/>
                          <w:rPr>
                            <w:rFonts w:ascii="Sakkal Majalla" w:hAnsi="Sakkal Majalla"/>
                            <w:noProof/>
                            <w:color w:val="FFFFFF" w:themeColor="background1"/>
                            <w:kern w:val="24"/>
                            <w:sz w:val="48"/>
                            <w:szCs w:val="48"/>
                            <w:lang w:bidi="ar-SY"/>
                          </w:rPr>
                        </w:pPr>
                        <w:r w:rsidRPr="00ED16DF">
                          <w:rPr>
                            <w:rFonts w:ascii="Sakkal Majalla" w:hAnsi="Sakkal Majalla"/>
                            <w:noProof/>
                            <w:color w:val="FFFFFF" w:themeColor="background1"/>
                            <w:kern w:val="24"/>
                            <w:sz w:val="48"/>
                            <w:szCs w:val="48"/>
                            <w:rtl/>
                            <w:lang w:bidi="ar-SY"/>
                          </w:rPr>
                          <w:t>4</w:t>
                        </w:r>
                      </w:p>
                    </w:txbxContent>
                  </v:textbox>
                </v:shape>
                <v:shape id="TextBox 51" o:spid="_x0000_s1146" type="#_x0000_t202" style="position:absolute;left:72837;top:16504;width:6685;height:8005;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5w38EA&#10;AADdAAAADwAAAGRycy9kb3ducmV2LnhtbERPTYvCMBC9C/sfwizsRTStFlmqUVRc9Gor7HVoxrZs&#10;M+k2Ueu/N4LgbR7vcxar3jTiSp2rLSuIxxEI4sLqmksFp/xn9A3CeWSNjWVScCcHq+XHYIGptjc+&#10;0jXzpQgh7FJUUHnfplK6oiKDbmxb4sCdbWfQB9iVUnd4C+GmkZMomkmDNYeGClvaVlT8ZRejINnQ&#10;GeM8We93ef//O5wm8U4elPr67NdzEJ56/xa/3Acd5s+iBJ7fhBP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ecN/BAAAA3QAAAA8AAAAAAAAAAAAAAAAAmAIAAGRycy9kb3du&#10;cmV2LnhtbFBLBQYAAAAABAAEAPUAAACGAwAAAAA=&#10;" filled="f" stroked="f">
                  <v:textbox inset="0,,0">
                    <w:txbxContent>
                      <w:p w:rsidR="00693FEF" w:rsidRPr="00ED16DF" w:rsidRDefault="00693FEF" w:rsidP="000D0CA1">
                        <w:pPr>
                          <w:jc w:val="center"/>
                          <w:rPr>
                            <w:noProof/>
                            <w:color w:val="FFFFFF" w:themeColor="background1"/>
                            <w:sz w:val="42"/>
                            <w:szCs w:val="48"/>
                            <w:lang w:bidi="ar-SY"/>
                          </w:rPr>
                        </w:pPr>
                        <w:r w:rsidRPr="00ED16DF">
                          <w:rPr>
                            <w:noProof/>
                            <w:color w:val="FFFFFF" w:themeColor="background1"/>
                            <w:sz w:val="42"/>
                            <w:szCs w:val="48"/>
                            <w:rtl/>
                            <w:lang w:bidi="ar-SY"/>
                          </w:rPr>
                          <w:t>2</w:t>
                        </w:r>
                      </w:p>
                    </w:txbxContent>
                  </v:textbox>
                </v:shape>
                <v:shape id="TextBox 52" o:spid="_x0000_s1147" type="#_x0000_t202" style="position:absolute;left:93354;top:16504;width:6685;height:8005;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LVRMIA&#10;AADdAAAADwAAAGRycy9kb3ducmV2LnhtbERPTYvCMBC9C/sfwix4EU2rVaQaxV1c9KoVvA7N2Bab&#10;SbfJavffG0HwNo/3Oct1Z2pxo9ZVlhXEowgEcW51xYWCU/YznINwHlljbZkU/JOD9eqjt8RU2zsf&#10;6Hb0hQgh7FJUUHrfpFK6vCSDbmQb4sBdbGvQB9gWUrd4D+GmluMomkmDFYeGEhv6Lim/Hv+MguSL&#10;LhhnyWa3zbrf82CSxFu5V6r/2W0WIDx1/i1+ufc6zJ9FU3h+E06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0tVEwgAAAN0AAAAPAAAAAAAAAAAAAAAAAJgCAABkcnMvZG93&#10;bnJldi54bWxQSwUGAAAAAAQABAD1AAAAhwMAAAAA&#10;" filled="f" stroked="f">
                  <v:textbox inset="0,,0">
                    <w:txbxContent>
                      <w:p w:rsidR="00693FEF" w:rsidRPr="00ED16DF" w:rsidRDefault="00693FEF" w:rsidP="000D0CA1">
                        <w:pPr>
                          <w:bidi w:val="0"/>
                          <w:jc w:val="center"/>
                          <w:rPr>
                            <w:rFonts w:ascii="Sakkal Majalla" w:hAnsi="Sakkal Majalla"/>
                            <w:noProof/>
                            <w:color w:val="FFFFFF" w:themeColor="background1"/>
                            <w:kern w:val="24"/>
                            <w:sz w:val="48"/>
                            <w:szCs w:val="48"/>
                            <w:lang w:bidi="ar-SY"/>
                          </w:rPr>
                        </w:pPr>
                        <w:r w:rsidRPr="00ED16DF">
                          <w:rPr>
                            <w:rFonts w:ascii="Sakkal Majalla" w:hAnsi="Sakkal Majalla"/>
                            <w:noProof/>
                            <w:color w:val="FFFFFF" w:themeColor="background1"/>
                            <w:kern w:val="24"/>
                            <w:sz w:val="48"/>
                            <w:szCs w:val="48"/>
                            <w:rtl/>
                            <w:lang w:bidi="ar-SY"/>
                          </w:rPr>
                          <w:t>1</w:t>
                        </w:r>
                      </w:p>
                    </w:txbxContent>
                  </v:textbox>
                </v:shape>
                <v:shape id="TextBox 53" o:spid="_x0000_s1148" type="#_x0000_t202" style="position:absolute;left:52268;top:16504;width:6673;height:8005;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BLM8MA&#10;AADdAAAADwAAAGRycy9kb3ducmV2LnhtbERPTWvCQBC9F/wPyxS8lGYTG4KkrmKLUq9NBK9DdsyG&#10;ZmdjdtX033cLhd7m8T5ntZlsL240+s6xgixJQRA3TnfcKjjW++clCB+QNfaOScE3edisZw8rLLW7&#10;8yfdqtCKGMK+RAUmhKGU0jeGLPrEDcSRO7vRYohwbKUe8R7DbS8XaVpIix3HBoMDvRtqvqqrVZC/&#10;0RmzOt9+7Orpcnp6ybOdPCg1f5y2ryACTeFf/Oc+6Di/SAv4/Sae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gBLM8MAAADdAAAADwAAAAAAAAAAAAAAAACYAgAAZHJzL2Rv&#10;d25yZXYueG1sUEsFBgAAAAAEAAQA9QAAAIgDAAAAAA==&#10;" filled="f" stroked="f">
                  <v:textbox inset="0,,0">
                    <w:txbxContent>
                      <w:p w:rsidR="00693FEF" w:rsidRPr="00ED16DF" w:rsidRDefault="00693FEF" w:rsidP="000D0CA1">
                        <w:pPr>
                          <w:bidi w:val="0"/>
                          <w:jc w:val="center"/>
                          <w:rPr>
                            <w:rFonts w:ascii="Sakkal Majalla" w:hAnsi="Sakkal Majalla"/>
                            <w:noProof/>
                            <w:color w:val="FFFFFF" w:themeColor="background1"/>
                            <w:kern w:val="24"/>
                            <w:sz w:val="48"/>
                            <w:szCs w:val="48"/>
                            <w:lang w:bidi="ar-SY"/>
                          </w:rPr>
                        </w:pPr>
                        <w:r w:rsidRPr="00ED16DF">
                          <w:rPr>
                            <w:rFonts w:ascii="Sakkal Majalla" w:hAnsi="Sakkal Majalla"/>
                            <w:noProof/>
                            <w:color w:val="FFFFFF" w:themeColor="background1"/>
                            <w:kern w:val="24"/>
                            <w:sz w:val="48"/>
                            <w:szCs w:val="48"/>
                            <w:rtl/>
                            <w:lang w:bidi="ar-SY"/>
                          </w:rPr>
                          <w:t>3</w:t>
                        </w:r>
                      </w:p>
                    </w:txbxContent>
                  </v:textbox>
                </v:shape>
                <w10:wrap type="square" anchorx="margin"/>
              </v:group>
            </w:pict>
          </mc:Fallback>
        </mc:AlternateContent>
      </w:r>
      <w:r w:rsidRPr="00B92FF5">
        <w:rPr>
          <w:rtl/>
        </w:rPr>
        <w:t>يمكن تلخيص عناصر العملية الإدارية في أربعة نقاط هي:</w:t>
      </w:r>
    </w:p>
    <w:p w:rsidR="000D0CA1" w:rsidRDefault="00693FEF" w:rsidP="000D0CA1">
      <w:pPr>
        <w:pageBreakBefore/>
        <w:rPr>
          <w:b/>
          <w:bCs/>
          <w:color w:val="C00000"/>
          <w:rtl/>
        </w:rPr>
      </w:pPr>
      <w:hyperlink r:id="rId29" w:history="1">
        <w:r w:rsidR="000D0CA1" w:rsidRPr="00693FEF">
          <w:rPr>
            <w:rStyle w:val="Hyperlink"/>
            <w:rtl/>
          </w:rPr>
          <w:t>وفيما يلي شرح مبسط لكل عنصر من هذه العناصر</w:t>
        </w:r>
        <w:r w:rsidR="000D0CA1" w:rsidRPr="00693FEF">
          <w:rPr>
            <w:rStyle w:val="Hyperlink"/>
            <w:rFonts w:hint="cs"/>
            <w:b/>
            <w:bCs/>
            <w:rtl/>
          </w:rPr>
          <w:t>:</w:t>
        </w:r>
      </w:hyperlink>
    </w:p>
    <w:p w:rsidR="000D0CA1" w:rsidRDefault="000D0CA1" w:rsidP="000D0CA1">
      <w:pPr>
        <w:rPr>
          <w:b/>
          <w:bCs/>
          <w:color w:val="C00000"/>
        </w:rPr>
      </w:pPr>
      <w:r>
        <w:rPr>
          <w:noProof/>
        </w:rPr>
        <mc:AlternateContent>
          <mc:Choice Requires="wpg">
            <w:drawing>
              <wp:inline distT="0" distB="0" distL="0" distR="0" wp14:anchorId="1AA4A7F7" wp14:editId="39CC75B0">
                <wp:extent cx="2521585" cy="465455"/>
                <wp:effectExtent l="0" t="0" r="0" b="0"/>
                <wp:docPr id="3415" name="Group 7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1585" cy="465455"/>
                          <a:chOff x="-4933" y="0"/>
                          <a:chExt cx="25227" cy="5114"/>
                        </a:xfrm>
                      </wpg:grpSpPr>
                      <wps:wsp>
                        <wps:cNvPr id="3416" name="Google Shape;1100;p23"/>
                        <wps:cNvSpPr txBox="1">
                          <a:spLocks noChangeArrowheads="1"/>
                        </wps:cNvSpPr>
                        <wps:spPr bwMode="auto">
                          <a:xfrm flipH="1">
                            <a:off x="-4933" y="828"/>
                            <a:ext cx="19771"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565C12" w:rsidRDefault="00693FEF" w:rsidP="000D0CA1">
                              <w:pPr>
                                <w:jc w:val="left"/>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عنصر التخطيط:</w:t>
                              </w:r>
                            </w:p>
                            <w:p w:rsidR="00693FEF" w:rsidRPr="00EF0A50" w:rsidRDefault="00693FEF" w:rsidP="000D0CA1">
                              <w:pPr>
                                <w:rPr>
                                  <w:rFonts w:ascii="Adobe Arabic" w:eastAsia="Roboto" w:hAnsi="Adobe Arabic" w:cs="Adobe Arabic"/>
                                  <w:color w:val="002060"/>
                                  <w:sz w:val="32"/>
                                  <w:szCs w:val="32"/>
                                  <w:lang w:bidi="ar-SY"/>
                                </w:rPr>
                              </w:pPr>
                            </w:p>
                          </w:txbxContent>
                        </wps:txbx>
                        <wps:bodyPr rot="0" vert="horz" wrap="square" lIns="36000" tIns="36000" rIns="0" bIns="36000" anchor="ctr" anchorCtr="0" upright="1">
                          <a:noAutofit/>
                        </wps:bodyPr>
                      </wps:wsp>
                      <wps:wsp>
                        <wps:cNvPr id="3417" name="Freeform: Shape 7443"/>
                        <wps:cNvSpPr>
                          <a:spLocks/>
                        </wps:cNvSpPr>
                        <wps:spPr bwMode="auto">
                          <a:xfrm flipH="1">
                            <a:off x="15621" y="0"/>
                            <a:ext cx="4673" cy="4673"/>
                          </a:xfrm>
                          <a:custGeom>
                            <a:avLst/>
                            <a:gdLst>
                              <a:gd name="T0" fmla="*/ 1 w 21408"/>
                              <a:gd name="T1" fmla="*/ 0 h 21337"/>
                              <a:gd name="T2" fmla="*/ 1 w 21408"/>
                              <a:gd name="T3" fmla="*/ 21336 h 21337"/>
                              <a:gd name="T4" fmla="*/ 21408 w 21408"/>
                              <a:gd name="T5" fmla="*/ 21336 h 21337"/>
                              <a:gd name="T6" fmla="*/ 21408 w 21408"/>
                              <a:gd name="T7" fmla="*/ 0 h 21337"/>
                              <a:gd name="T8" fmla="*/ 1 w 21408"/>
                              <a:gd name="T9" fmla="*/ 0 h 21337"/>
                              <a:gd name="T10" fmla="*/ 0 w 21408"/>
                              <a:gd name="T11" fmla="*/ 0 h 21337"/>
                              <a:gd name="T12" fmla="*/ 21408 w 21408"/>
                              <a:gd name="T13" fmla="*/ 21337 h 21337"/>
                            </a:gdLst>
                            <a:ahLst/>
                            <a:cxnLst>
                              <a:cxn ang="0">
                                <a:pos x="T0" y="T1"/>
                              </a:cxn>
                              <a:cxn ang="0">
                                <a:pos x="T2" y="T3"/>
                              </a:cxn>
                              <a:cxn ang="0">
                                <a:pos x="T4" y="T5"/>
                              </a:cxn>
                              <a:cxn ang="0">
                                <a:pos x="T6" y="T7"/>
                              </a:cxn>
                              <a:cxn ang="0">
                                <a:pos x="T8" y="T9"/>
                              </a:cxn>
                            </a:cxnLst>
                            <a:rect l="T10" t="T11" r="T12" b="T13"/>
                            <a:pathLst>
                              <a:path w="21408" h="21337" extrusionOk="0">
                                <a:moveTo>
                                  <a:pt x="1" y="0"/>
                                </a:moveTo>
                                <a:lnTo>
                                  <a:pt x="1" y="21336"/>
                                </a:lnTo>
                                <a:lnTo>
                                  <a:pt x="21408" y="21336"/>
                                </a:lnTo>
                                <a:lnTo>
                                  <a:pt x="21408" y="0"/>
                                </a:lnTo>
                                <a:lnTo>
                                  <a:pt x="1" y="0"/>
                                </a:lnTo>
                                <a:close/>
                              </a:path>
                            </a:pathLst>
                          </a:cu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bidi w:val="0"/>
                                <w:jc w:val="center"/>
                                <w:rPr>
                                  <w:color w:val="FFFFFF"/>
                                  <w:sz w:val="40"/>
                                  <w:szCs w:val="40"/>
                                  <w:lang w:bidi="ar-SY"/>
                                </w:rPr>
                              </w:pPr>
                              <w:r>
                                <w:rPr>
                                  <w:color w:val="FFFFFF"/>
                                  <w:sz w:val="40"/>
                                  <w:szCs w:val="40"/>
                                  <w:lang w:bidi="ar-SY"/>
                                </w:rPr>
                                <w:t>1</w:t>
                              </w:r>
                            </w:p>
                          </w:txbxContent>
                        </wps:txbx>
                        <wps:bodyPr rot="0" vert="horz" wrap="square" lIns="91425" tIns="91425" rIns="91425" bIns="91425" anchor="ctr" anchorCtr="0" upright="1">
                          <a:noAutofit/>
                        </wps:bodyPr>
                      </wps:wsp>
                    </wpg:wgp>
                  </a:graphicData>
                </a:graphic>
              </wp:inline>
            </w:drawing>
          </mc:Choice>
          <mc:Fallback>
            <w:pict>
              <v:group id="Group 7441" o:spid="_x0000_s1149" style="width:198.55pt;height:36.65pt;mso-position-horizontal-relative:char;mso-position-vertical-relative:line" coordorigin="-4933" coordsize="25227,5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">
                <v:shape id="Google Shape;1100;p23" o:spid="_x0000_s1150" type="#_x0000_t202" style="position:absolute;left:-4933;top:828;width:19771;height:428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X+iMgA&#10;AADdAAAADwAAAGRycy9kb3ducmV2LnhtbESPW2sCMRSE34X+h3AEX4pm19YLq1FKQRChtF5AHw+b&#10;4+7i5mSbRN3++6ZQ8HGYmW+Y+bI1tbiR85VlBekgAUGcW11xoeCwX/WnIHxA1lhbJgU/5GG5eOrM&#10;MdP2zlu67UIhIoR9hgrKEJpMSp+XZNAPbEMcvbN1BkOUrpDa4T3CTS2HSTKWBiuOCyU29F5Sftld&#10;jQJ/STeb7+dP+eW2H/o0HaV+clwp1eu2bzMQgdrwCP+311rBy2s6hr838Qn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Zf6IyAAAAN0AAAAPAAAAAAAAAAAAAAAAAJgCAABk&#10;cnMvZG93bnJldi54bWxQSwUGAAAAAAQABAD1AAAAjQMAAAAA&#10;" filled="f" stroked="f">
                  <v:textbox inset="1mm,1mm,0,1mm">
                    <w:txbxContent>
                      <w:p w:rsidR="00693FEF" w:rsidRPr="00565C12" w:rsidRDefault="00693FEF" w:rsidP="000D0CA1">
                        <w:pPr>
                          <w:jc w:val="left"/>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عنصر التخطيط:</w:t>
                        </w:r>
                      </w:p>
                      <w:p w:rsidR="00693FEF" w:rsidRPr="00EF0A50" w:rsidRDefault="00693FEF" w:rsidP="000D0CA1">
                        <w:pPr>
                          <w:rPr>
                            <w:rFonts w:ascii="Adobe Arabic" w:eastAsia="Roboto" w:hAnsi="Adobe Arabic" w:cs="Adobe Arabic"/>
                            <w:color w:val="002060"/>
                            <w:sz w:val="32"/>
                            <w:szCs w:val="32"/>
                            <w:lang w:bidi="ar-SY"/>
                          </w:rPr>
                        </w:pPr>
                      </w:p>
                    </w:txbxContent>
                  </v:textbox>
                </v:shape>
                <v:shape id="Freeform: Shape 7443" o:spid="_x0000_s1151" style="position:absolute;left:15621;width:4673;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p1gsYA&#10;AADdAAAADwAAAGRycy9kb3ducmV2LnhtbESPQWvCQBSE74X+h+UVetONNlRJXUXEogdLqYrnR/aZ&#10;Dc2+jdmtSf69Kwg9DjPzDTNbdLYSV2p86VjBaJiAIM6dLrlQcDx8DqYgfEDWWDkmBT15WMyfn2aY&#10;adfyD133oRARwj5DBSaEOpPS54Ys+qGriaN3do3FEGVTSN1gG+G2kuMkeZcWS44LBmtaGcp/939W&#10;wSbpj5Pt6Xz5Sv2lPaxNnn73O6VeX7rlB4hAXfgPP9pbreAtHU3g/iY+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p1gsYAAADdAAAADwAAAAAAAAAAAAAAAACYAgAAZHJz&#10;L2Rvd25yZXYueG1sUEsFBgAAAAAEAAQA9QAAAIsDAAAAAA==&#10;" adj="-11796480,,5400" path="m1,r,21336l21408,21336,21408,,1,xe" fillcolor="#0070c0" stroked="f">
                  <v:stroke joinstyle="miter"/>
                  <v:formulas/>
                  <v:path arrowok="t" o:extrusionok="f" o:connecttype="custom" o:connectlocs="0,0;0,4673;4673,4673;4673,0;0,0" o:connectangles="0,0,0,0,0" textboxrect="0,0,21408,21337"/>
                  <v:textbox inset="2.53958mm,2.53958mm,2.53958mm,2.53958mm">
                    <w:txbxContent>
                      <w:p w:rsidR="00693FEF" w:rsidRDefault="00693FEF" w:rsidP="000D0CA1">
                        <w:pPr>
                          <w:bidi w:val="0"/>
                          <w:jc w:val="center"/>
                          <w:rPr>
                            <w:color w:val="FFFFFF"/>
                            <w:sz w:val="40"/>
                            <w:szCs w:val="40"/>
                            <w:lang w:bidi="ar-SY"/>
                          </w:rPr>
                        </w:pPr>
                        <w:r>
                          <w:rPr>
                            <w:color w:val="FFFFFF"/>
                            <w:sz w:val="40"/>
                            <w:szCs w:val="40"/>
                            <w:lang w:bidi="ar-SY"/>
                          </w:rPr>
                          <w:t>1</w:t>
                        </w:r>
                      </w:p>
                    </w:txbxContent>
                  </v:textbox>
                </v:shape>
                <w10:wrap anchorx="page"/>
                <w10:anchorlock/>
              </v:group>
            </w:pict>
          </mc:Fallback>
        </mc:AlternateContent>
      </w:r>
    </w:p>
    <w:p w:rsidR="000D0CA1" w:rsidRPr="00AB06BC" w:rsidRDefault="000D0CA1" w:rsidP="000D0CA1">
      <w:pPr>
        <w:rPr>
          <w:rtl/>
        </w:rPr>
      </w:pPr>
      <w:r w:rsidRPr="00AB06BC">
        <w:rPr>
          <w:rtl/>
        </w:rPr>
        <w:t xml:space="preserve">التخطيط هو عبارة عن القدرة على تحليل الخطوات </w:t>
      </w:r>
      <w:r w:rsidRPr="00AB06BC">
        <w:rPr>
          <w:rFonts w:hint="cs"/>
          <w:rtl/>
        </w:rPr>
        <w:t>واتخاذ</w:t>
      </w:r>
      <w:r w:rsidRPr="00AB06BC">
        <w:rPr>
          <w:rtl/>
        </w:rPr>
        <w:t xml:space="preserve"> القرارات بشكل إيجابي حتى يتمكن من </w:t>
      </w:r>
    </w:p>
    <w:p w:rsidR="000D0CA1" w:rsidRPr="00AB06BC" w:rsidRDefault="000D0CA1" w:rsidP="000D0CA1">
      <w:pPr>
        <w:rPr>
          <w:rtl/>
        </w:rPr>
      </w:pPr>
      <w:r w:rsidRPr="00AB06BC">
        <w:rPr>
          <w:rtl/>
        </w:rPr>
        <w:t>وبالتالي يعتبر التخطيط عملية مهمة لابد منها قبل الوصول إلى التنفيذ حيث يساعد التخطيط على وضع نقاط محددة يمكن السير نحوها للوصول إلى الأهداف المنشودة.</w:t>
      </w:r>
    </w:p>
    <w:p w:rsidR="000D0CA1" w:rsidRPr="00B92FF5" w:rsidRDefault="00693FEF" w:rsidP="000D0CA1">
      <w:pPr>
        <w:rPr>
          <w:b/>
          <w:bCs/>
          <w:rtl/>
        </w:rPr>
      </w:pPr>
      <w:hyperlink r:id="rId30" w:history="1">
        <w:r w:rsidR="000D0CA1" w:rsidRPr="00693FEF">
          <w:rPr>
            <w:rStyle w:val="Hyperlink"/>
            <w:b/>
            <w:bCs/>
            <w:rtl/>
          </w:rPr>
          <w:t>يسير التخطيط حسب نقاط محددة وهي:</w:t>
        </w:r>
      </w:hyperlink>
    </w:p>
    <w:p w:rsidR="000D0CA1" w:rsidRPr="00B92FF5" w:rsidRDefault="000D0CA1">
      <w:pPr>
        <w:pStyle w:val="ListParagraph"/>
        <w:numPr>
          <w:ilvl w:val="0"/>
          <w:numId w:val="7"/>
        </w:numPr>
        <w:rPr>
          <w:rFonts w:ascii="Sakkal Majalla" w:hAnsi="Sakkal Majalla" w:cs="Sakkal Majalla"/>
          <w:color w:val="002060"/>
          <w:sz w:val="34"/>
          <w:szCs w:val="34"/>
          <w:rtl/>
        </w:rPr>
      </w:pPr>
      <w:r>
        <w:rPr>
          <w:rFonts w:ascii="Sakkal Majalla" w:hAnsi="Sakkal Majalla" w:cs="Sakkal Majalla"/>
          <w:noProof/>
          <w:color w:val="002060"/>
          <w:sz w:val="34"/>
          <w:szCs w:val="34"/>
          <w:rtl/>
        </w:rPr>
        <w:drawing>
          <wp:anchor distT="0" distB="0" distL="114300" distR="114300" simplePos="0" relativeHeight="252271616" behindDoc="0" locked="0" layoutInCell="1" allowOverlap="1" wp14:anchorId="73CBBB4C" wp14:editId="69DD550F">
            <wp:simplePos x="0" y="0"/>
            <wp:positionH relativeFrom="margin">
              <wp:align>left</wp:align>
            </wp:positionH>
            <wp:positionV relativeFrom="paragraph">
              <wp:posOffset>12065</wp:posOffset>
            </wp:positionV>
            <wp:extent cx="2714625" cy="1852295"/>
            <wp:effectExtent l="0" t="0" r="0" b="0"/>
            <wp:wrapSquare wrapText="bothSides"/>
            <wp:docPr id="87" name="صورة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nvestor presentation-pana.png"/>
                    <pic:cNvPicPr/>
                  </pic:nvPicPr>
                  <pic:blipFill rotWithShape="1">
                    <a:blip r:embed="rId31" cstate="print">
                      <a:extLst>
                        <a:ext uri="{28A0092B-C50C-407E-A947-70E740481C1C}">
                          <a14:useLocalDpi xmlns:a14="http://schemas.microsoft.com/office/drawing/2010/main" val="0"/>
                        </a:ext>
                      </a:extLst>
                    </a:blip>
                    <a:srcRect t="14436" b="17304"/>
                    <a:stretch/>
                  </pic:blipFill>
                  <pic:spPr bwMode="auto">
                    <a:xfrm>
                      <a:off x="0" y="0"/>
                      <a:ext cx="2714625" cy="18522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92FF5">
        <w:rPr>
          <w:rFonts w:ascii="Sakkal Majalla" w:hAnsi="Sakkal Majalla" w:cs="Sakkal Majalla"/>
          <w:color w:val="002060"/>
          <w:sz w:val="34"/>
          <w:szCs w:val="34"/>
          <w:rtl/>
        </w:rPr>
        <w:t>تحديد الهدف المنشود حتى تسير الخطة وفقًا له.</w:t>
      </w:r>
    </w:p>
    <w:p w:rsidR="000D0CA1" w:rsidRPr="00B92FF5" w:rsidRDefault="000D0CA1">
      <w:pPr>
        <w:pStyle w:val="ListParagraph"/>
        <w:numPr>
          <w:ilvl w:val="0"/>
          <w:numId w:val="7"/>
        </w:numPr>
        <w:rPr>
          <w:rFonts w:ascii="Sakkal Majalla" w:hAnsi="Sakkal Majalla" w:cs="Sakkal Majalla"/>
          <w:color w:val="002060"/>
          <w:sz w:val="34"/>
          <w:szCs w:val="34"/>
          <w:rtl/>
        </w:rPr>
      </w:pPr>
      <w:r w:rsidRPr="00B92FF5">
        <w:rPr>
          <w:rFonts w:ascii="Sakkal Majalla" w:hAnsi="Sakkal Majalla" w:cs="Sakkal Majalla"/>
          <w:color w:val="002060"/>
          <w:sz w:val="34"/>
          <w:szCs w:val="34"/>
          <w:rtl/>
        </w:rPr>
        <w:t>معرفة الموارد المتاحة لتحقيق تلك الأهداف.</w:t>
      </w:r>
    </w:p>
    <w:p w:rsidR="000D0CA1" w:rsidRPr="00B92FF5" w:rsidRDefault="000D0CA1">
      <w:pPr>
        <w:pStyle w:val="ListParagraph"/>
        <w:numPr>
          <w:ilvl w:val="0"/>
          <w:numId w:val="7"/>
        </w:numPr>
        <w:rPr>
          <w:rFonts w:ascii="Sakkal Majalla" w:hAnsi="Sakkal Majalla" w:cs="Sakkal Majalla"/>
          <w:color w:val="002060"/>
          <w:sz w:val="34"/>
          <w:szCs w:val="34"/>
          <w:rtl/>
        </w:rPr>
      </w:pPr>
      <w:r w:rsidRPr="00B92FF5">
        <w:rPr>
          <w:rFonts w:ascii="Sakkal Majalla" w:hAnsi="Sakkal Majalla" w:cs="Sakkal Majalla"/>
          <w:color w:val="002060"/>
          <w:sz w:val="34"/>
          <w:szCs w:val="34"/>
          <w:rtl/>
        </w:rPr>
        <w:t>وضع بعض الحلول البديلة التي تفيد في تحقيق الهدف.</w:t>
      </w:r>
    </w:p>
    <w:p w:rsidR="000D0CA1" w:rsidRPr="00B92FF5" w:rsidRDefault="000D0CA1">
      <w:pPr>
        <w:pStyle w:val="ListParagraph"/>
        <w:numPr>
          <w:ilvl w:val="0"/>
          <w:numId w:val="7"/>
        </w:numPr>
        <w:rPr>
          <w:rFonts w:ascii="Sakkal Majalla" w:hAnsi="Sakkal Majalla" w:cs="Sakkal Majalla"/>
          <w:color w:val="002060"/>
          <w:sz w:val="34"/>
          <w:szCs w:val="34"/>
          <w:rtl/>
        </w:rPr>
      </w:pPr>
      <w:r w:rsidRPr="00B92FF5">
        <w:rPr>
          <w:rFonts w:ascii="Sakkal Majalla" w:hAnsi="Sakkal Majalla" w:cs="Sakkal Majalla"/>
          <w:color w:val="002060"/>
          <w:sz w:val="34"/>
          <w:szCs w:val="34"/>
          <w:rtl/>
        </w:rPr>
        <w:t xml:space="preserve">تقييم الفرضيات والحلول البديلة ثم </w:t>
      </w:r>
      <w:r w:rsidRPr="00B92FF5">
        <w:rPr>
          <w:rFonts w:ascii="Sakkal Majalla" w:hAnsi="Sakkal Majalla" w:cs="Sakkal Majalla" w:hint="cs"/>
          <w:color w:val="002060"/>
          <w:sz w:val="34"/>
          <w:szCs w:val="34"/>
          <w:rtl/>
        </w:rPr>
        <w:t>اختيار</w:t>
      </w:r>
      <w:r w:rsidRPr="00B92FF5">
        <w:rPr>
          <w:rFonts w:ascii="Sakkal Majalla" w:hAnsi="Sakkal Majalla" w:cs="Sakkal Majalla"/>
          <w:color w:val="002060"/>
          <w:sz w:val="34"/>
          <w:szCs w:val="34"/>
          <w:rtl/>
        </w:rPr>
        <w:t xml:space="preserve"> الحل الأمثل.</w:t>
      </w:r>
    </w:p>
    <w:p w:rsidR="000D0CA1" w:rsidRPr="00B92FF5" w:rsidRDefault="000D0CA1">
      <w:pPr>
        <w:pStyle w:val="ListParagraph"/>
        <w:numPr>
          <w:ilvl w:val="0"/>
          <w:numId w:val="7"/>
        </w:numPr>
        <w:rPr>
          <w:rFonts w:ascii="Sakkal Majalla" w:hAnsi="Sakkal Majalla" w:cs="Sakkal Majalla"/>
          <w:color w:val="002060"/>
          <w:sz w:val="34"/>
          <w:szCs w:val="34"/>
          <w:rtl/>
        </w:rPr>
      </w:pPr>
      <w:r w:rsidRPr="00B92FF5">
        <w:rPr>
          <w:rFonts w:ascii="Sakkal Majalla" w:hAnsi="Sakkal Majalla" w:cs="Sakkal Majalla"/>
          <w:color w:val="002060"/>
          <w:sz w:val="34"/>
          <w:szCs w:val="34"/>
          <w:rtl/>
        </w:rPr>
        <w:t>تنفيذ الخطة حسب النقاط الموضوعة.</w:t>
      </w:r>
    </w:p>
    <w:p w:rsidR="000D0CA1" w:rsidRPr="00B92FF5" w:rsidRDefault="000D0CA1">
      <w:pPr>
        <w:pStyle w:val="ListParagraph"/>
        <w:numPr>
          <w:ilvl w:val="0"/>
          <w:numId w:val="7"/>
        </w:numPr>
        <w:rPr>
          <w:rFonts w:ascii="Sakkal Majalla" w:hAnsi="Sakkal Majalla" w:cs="Sakkal Majalla"/>
          <w:color w:val="002060"/>
          <w:sz w:val="34"/>
          <w:szCs w:val="34"/>
          <w:rtl/>
        </w:rPr>
      </w:pPr>
      <w:r w:rsidRPr="00B92FF5">
        <w:rPr>
          <w:rFonts w:ascii="Sakkal Majalla" w:hAnsi="Sakkal Majalla" w:cs="Sakkal Majalla"/>
          <w:color w:val="002060"/>
          <w:sz w:val="34"/>
          <w:szCs w:val="34"/>
          <w:rtl/>
        </w:rPr>
        <w:t>تحديد من سيقوم بتنفيذ هذه الخطة ومن سيتحمل المسئولية.</w:t>
      </w:r>
    </w:p>
    <w:p w:rsidR="000D0CA1" w:rsidRDefault="000D0CA1">
      <w:pPr>
        <w:pStyle w:val="ListParagraph"/>
        <w:numPr>
          <w:ilvl w:val="0"/>
          <w:numId w:val="7"/>
        </w:numPr>
        <w:rPr>
          <w:rFonts w:ascii="Sakkal Majalla" w:hAnsi="Sakkal Majalla" w:cs="Sakkal Majalla"/>
          <w:color w:val="002060"/>
          <w:sz w:val="34"/>
          <w:szCs w:val="34"/>
        </w:rPr>
      </w:pPr>
      <w:r w:rsidRPr="00B92FF5">
        <w:rPr>
          <w:rFonts w:ascii="Sakkal Majalla" w:hAnsi="Sakkal Majalla" w:cs="Sakkal Majalla"/>
          <w:color w:val="002060"/>
          <w:sz w:val="34"/>
          <w:szCs w:val="34"/>
          <w:rtl/>
        </w:rPr>
        <w:t>المراقبة المستمرة للخطة وتقييم النتائج ومعرفة المميزات والعيوب لدى هذه الخطة.</w:t>
      </w:r>
    </w:p>
    <w:p w:rsidR="000D0CA1" w:rsidRDefault="000D0CA1" w:rsidP="000D0CA1">
      <w:pPr>
        <w:ind w:left="360"/>
        <w:rPr>
          <w:rFonts w:ascii="Sakkal Majalla" w:hAnsi="Sakkal Majalla"/>
          <w:color w:val="002060"/>
          <w:sz w:val="34"/>
          <w:rtl/>
        </w:rPr>
      </w:pPr>
      <w:r w:rsidRPr="00B92FF5">
        <w:rPr>
          <w:rFonts w:ascii="Sakkal Majalla" w:hAnsi="Sakkal Majalla"/>
          <w:noProof/>
          <w:color w:val="002060"/>
          <w:sz w:val="34"/>
          <w:rtl/>
        </w:rPr>
        <mc:AlternateContent>
          <mc:Choice Requires="wps">
            <w:drawing>
              <wp:anchor distT="0" distB="0" distL="114300" distR="114300" simplePos="0" relativeHeight="252266496" behindDoc="0" locked="0" layoutInCell="1" allowOverlap="1" wp14:anchorId="6B15036D" wp14:editId="20316AC7">
                <wp:simplePos x="0" y="0"/>
                <wp:positionH relativeFrom="column">
                  <wp:posOffset>3834938</wp:posOffset>
                </wp:positionH>
                <wp:positionV relativeFrom="paragraph">
                  <wp:posOffset>113665</wp:posOffset>
                </wp:positionV>
                <wp:extent cx="1578610" cy="394970"/>
                <wp:effectExtent l="0" t="0" r="0" b="0"/>
                <wp:wrapNone/>
                <wp:docPr id="32423" name="Rectangle 1027"/>
                <wp:cNvGraphicFramePr/>
                <a:graphic xmlns:a="http://schemas.openxmlformats.org/drawingml/2006/main">
                  <a:graphicData uri="http://schemas.microsoft.com/office/word/2010/wordprocessingShape">
                    <wps:wsp>
                      <wps:cNvSpPr/>
                      <wps:spPr>
                        <a:xfrm>
                          <a:off x="0" y="0"/>
                          <a:ext cx="1578610" cy="394970"/>
                        </a:xfrm>
                        <a:prstGeom prst="rect">
                          <a:avLst/>
                        </a:prstGeom>
                      </wps:spPr>
                      <wps:txbx>
                        <w:txbxContent>
                          <w:p w:rsidR="00693FEF" w:rsidRPr="00B92FF5" w:rsidRDefault="00693FEF" w:rsidP="000D0CA1">
                            <w:pPr>
                              <w:jc w:val="center"/>
                              <w:rPr>
                                <w:rFonts w:ascii="Adobe Arabic" w:eastAsia="Calibri" w:hAnsi="Adobe Arabic" w:cs="Adobe Arabic"/>
                                <w:color w:val="FFFFFF" w:themeColor="background1"/>
                                <w:kern w:val="24"/>
                                <w:sz w:val="36"/>
                                <w:szCs w:val="36"/>
                                <w:lang w:bidi="ar-EG"/>
                              </w:rPr>
                            </w:pPr>
                            <w:r w:rsidRPr="00B92FF5">
                              <w:rPr>
                                <w:rFonts w:ascii="Adobe Arabic" w:eastAsia="Calibri" w:hAnsi="Adobe Arabic" w:cs="Adobe Arabic"/>
                                <w:color w:val="FFFFFF" w:themeColor="background1"/>
                                <w:kern w:val="24"/>
                                <w:sz w:val="36"/>
                                <w:szCs w:val="36"/>
                                <w:rtl/>
                                <w:lang w:bidi="ar-EG"/>
                              </w:rPr>
                              <w:t>فوائد التخطيط:</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Rectangle 1027" o:spid="_x0000_s1152" style="position:absolute;left:0;text-align:left;margin-left:301.95pt;margin-top:8.95pt;width:124.3pt;height:31.1pt;z-index:2522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" filled="f" stroked="f">
                <v:textbox>
                  <w:txbxContent>
                    <w:p w:rsidR="00693FEF" w:rsidRPr="00B92FF5" w:rsidRDefault="00693FEF" w:rsidP="000D0CA1">
                      <w:pPr>
                        <w:jc w:val="center"/>
                        <w:rPr>
                          <w:rFonts w:ascii="Adobe Arabic" w:eastAsia="Calibri" w:hAnsi="Adobe Arabic" w:cs="Adobe Arabic"/>
                          <w:color w:val="FFFFFF" w:themeColor="background1"/>
                          <w:kern w:val="24"/>
                          <w:sz w:val="36"/>
                          <w:szCs w:val="36"/>
                          <w:lang w:bidi="ar-EG"/>
                        </w:rPr>
                      </w:pPr>
                      <w:r w:rsidRPr="00B92FF5">
                        <w:rPr>
                          <w:rFonts w:ascii="Adobe Arabic" w:eastAsia="Calibri" w:hAnsi="Adobe Arabic" w:cs="Adobe Arabic"/>
                          <w:color w:val="FFFFFF" w:themeColor="background1"/>
                          <w:kern w:val="24"/>
                          <w:sz w:val="36"/>
                          <w:szCs w:val="36"/>
                          <w:rtl/>
                          <w:lang w:bidi="ar-EG"/>
                        </w:rPr>
                        <w:t>فوائد التخطيط:</w:t>
                      </w:r>
                    </w:p>
                  </w:txbxContent>
                </v:textbox>
              </v:rect>
            </w:pict>
          </mc:Fallback>
        </mc:AlternateContent>
      </w:r>
      <w:r w:rsidRPr="00B92FF5">
        <w:rPr>
          <w:rFonts w:ascii="Sakkal Majalla" w:hAnsi="Sakkal Majalla"/>
          <w:noProof/>
          <w:color w:val="002060"/>
          <w:sz w:val="34"/>
          <w:rtl/>
        </w:rPr>
        <w:drawing>
          <wp:inline distT="0" distB="0" distL="0" distR="0" wp14:anchorId="22DA29A3" wp14:editId="267C27C9">
            <wp:extent cx="1849362" cy="614798"/>
            <wp:effectExtent l="0" t="0" r="0" b="0"/>
            <wp:docPr id="32422"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2" name="Picture 1025"/>
                    <pic:cNvPicPr>
                      <a:picLocks noChangeAspect="1"/>
                    </pic:cNvPicPr>
                  </pic:nvPicPr>
                  <pic:blipFill>
                    <a:blip r:embed="rId32" cstate="print">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1849362" cy="614798"/>
                    </a:xfrm>
                    <a:prstGeom prst="rect">
                      <a:avLst/>
                    </a:prstGeom>
                  </pic:spPr>
                </pic:pic>
              </a:graphicData>
            </a:graphic>
          </wp:inline>
        </w:drawing>
      </w:r>
    </w:p>
    <w:p w:rsidR="000D0CA1" w:rsidRPr="006940C3" w:rsidRDefault="000D0CA1">
      <w:pPr>
        <w:pStyle w:val="ListParagraph"/>
        <w:numPr>
          <w:ilvl w:val="0"/>
          <w:numId w:val="8"/>
        </w:numPr>
        <w:rPr>
          <w:rFonts w:ascii="Sakkal Majalla" w:hAnsi="Sakkal Majalla" w:cs="Sakkal Majalla"/>
          <w:sz w:val="34"/>
          <w:szCs w:val="34"/>
          <w:rtl/>
        </w:rPr>
      </w:pPr>
      <w:r w:rsidRPr="006940C3">
        <w:rPr>
          <w:rFonts w:ascii="Sakkal Majalla" w:hAnsi="Sakkal Majalla" w:cs="Sakkal Majalla"/>
          <w:sz w:val="34"/>
          <w:szCs w:val="34"/>
          <w:rtl/>
        </w:rPr>
        <w:t>يعمل التخطيط على التفكير المنظم حسب خطوات معينة.</w:t>
      </w:r>
    </w:p>
    <w:p w:rsidR="000D0CA1" w:rsidRPr="006940C3" w:rsidRDefault="000D0CA1">
      <w:pPr>
        <w:pStyle w:val="ListParagraph"/>
        <w:numPr>
          <w:ilvl w:val="0"/>
          <w:numId w:val="8"/>
        </w:numPr>
        <w:rPr>
          <w:rFonts w:ascii="Sakkal Majalla" w:hAnsi="Sakkal Majalla" w:cs="Sakkal Majalla"/>
          <w:sz w:val="34"/>
          <w:szCs w:val="34"/>
          <w:rtl/>
        </w:rPr>
      </w:pPr>
      <w:r w:rsidRPr="006940C3">
        <w:rPr>
          <w:rFonts w:ascii="Sakkal Majalla" w:hAnsi="Sakkal Majalla" w:cs="Sakkal Majalla"/>
          <w:sz w:val="34"/>
          <w:szCs w:val="34"/>
          <w:rtl/>
        </w:rPr>
        <w:t>يساعد التخطيط على التفكير في الخطوات المستقبلية وتحديد الخطوات اللازمة.</w:t>
      </w:r>
    </w:p>
    <w:p w:rsidR="000D0CA1" w:rsidRPr="006940C3" w:rsidRDefault="000D0CA1">
      <w:pPr>
        <w:pStyle w:val="ListParagraph"/>
        <w:numPr>
          <w:ilvl w:val="0"/>
          <w:numId w:val="8"/>
        </w:numPr>
        <w:rPr>
          <w:rFonts w:ascii="Sakkal Majalla" w:hAnsi="Sakkal Majalla" w:cs="Sakkal Majalla"/>
          <w:sz w:val="34"/>
          <w:szCs w:val="34"/>
          <w:rtl/>
        </w:rPr>
      </w:pPr>
      <w:r w:rsidRPr="006940C3">
        <w:rPr>
          <w:rFonts w:ascii="Sakkal Majalla" w:hAnsi="Sakkal Majalla" w:cs="Sakkal Majalla"/>
          <w:sz w:val="34"/>
          <w:szCs w:val="34"/>
          <w:rtl/>
        </w:rPr>
        <w:t>يفيد التخطيط في القدرة على التقييم والرقابة حسب الخطة الموضوعة.</w:t>
      </w:r>
    </w:p>
    <w:p w:rsidR="000D0CA1" w:rsidRPr="006940C3" w:rsidRDefault="000D0CA1">
      <w:pPr>
        <w:pStyle w:val="ListParagraph"/>
        <w:numPr>
          <w:ilvl w:val="0"/>
          <w:numId w:val="8"/>
        </w:numPr>
        <w:rPr>
          <w:rFonts w:ascii="Sakkal Majalla" w:hAnsi="Sakkal Majalla" w:cs="Sakkal Majalla"/>
          <w:sz w:val="34"/>
          <w:szCs w:val="34"/>
          <w:rtl/>
        </w:rPr>
      </w:pPr>
      <w:r w:rsidRPr="006940C3">
        <w:rPr>
          <w:rFonts w:ascii="Sakkal Majalla" w:hAnsi="Sakkal Majalla" w:cs="Sakkal Majalla"/>
          <w:sz w:val="34"/>
          <w:szCs w:val="34"/>
          <w:rtl/>
        </w:rPr>
        <w:t xml:space="preserve">يعمل التخطيط على تقليل التكاليف </w:t>
      </w:r>
      <w:r w:rsidRPr="006940C3">
        <w:rPr>
          <w:rFonts w:ascii="Sakkal Majalla" w:hAnsi="Sakkal Majalla" w:cs="Sakkal Majalla" w:hint="cs"/>
          <w:sz w:val="34"/>
          <w:szCs w:val="34"/>
          <w:rtl/>
        </w:rPr>
        <w:t>واستخدام</w:t>
      </w:r>
      <w:r w:rsidRPr="006940C3">
        <w:rPr>
          <w:rFonts w:ascii="Sakkal Majalla" w:hAnsi="Sakkal Majalla" w:cs="Sakkal Majalla"/>
          <w:sz w:val="34"/>
          <w:szCs w:val="34"/>
          <w:rtl/>
        </w:rPr>
        <w:t xml:space="preserve"> الموارد بأفضل شكل.</w:t>
      </w:r>
    </w:p>
    <w:p w:rsidR="000D0CA1" w:rsidRDefault="000D0CA1">
      <w:pPr>
        <w:pStyle w:val="ListParagraph"/>
        <w:numPr>
          <w:ilvl w:val="0"/>
          <w:numId w:val="8"/>
        </w:numPr>
      </w:pPr>
      <w:r w:rsidRPr="006940C3">
        <w:rPr>
          <w:rFonts w:ascii="Sakkal Majalla" w:hAnsi="Sakkal Majalla" w:cs="Sakkal Majalla"/>
          <w:sz w:val="34"/>
          <w:szCs w:val="34"/>
          <w:rtl/>
        </w:rPr>
        <w:t>يساهم التخطيط في تقليل الوقت وإنجاز الأعمال بشكل جيد</w:t>
      </w:r>
      <w:r w:rsidRPr="0086674F">
        <w:rPr>
          <w:rtl/>
        </w:rPr>
        <w:t>.</w:t>
      </w:r>
    </w:p>
    <w:p w:rsidR="000D0CA1" w:rsidRDefault="000D0CA1" w:rsidP="000D0CA1">
      <w:pPr>
        <w:keepNext/>
        <w:rPr>
          <w:rFonts w:ascii="Sakkal Majalla" w:hAnsi="Sakkal Majalla"/>
          <w:b/>
          <w:bCs/>
          <w:color w:val="002060"/>
          <w:rtl/>
        </w:rPr>
      </w:pPr>
      <w:r>
        <w:rPr>
          <w:noProof/>
        </w:rPr>
        <w:lastRenderedPageBreak/>
        <mc:AlternateContent>
          <mc:Choice Requires="wpg">
            <w:drawing>
              <wp:inline distT="0" distB="0" distL="0" distR="0" wp14:anchorId="040F0E22" wp14:editId="509DE619">
                <wp:extent cx="2521585" cy="465455"/>
                <wp:effectExtent l="0" t="0" r="0" b="0"/>
                <wp:docPr id="88" name="Group 7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1585" cy="465455"/>
                          <a:chOff x="-4933" y="0"/>
                          <a:chExt cx="25227" cy="5114"/>
                        </a:xfrm>
                      </wpg:grpSpPr>
                      <wps:wsp>
                        <wps:cNvPr id="89" name="Google Shape;1100;p23"/>
                        <wps:cNvSpPr txBox="1">
                          <a:spLocks noChangeArrowheads="1"/>
                        </wps:cNvSpPr>
                        <wps:spPr bwMode="auto">
                          <a:xfrm flipH="1">
                            <a:off x="-4933" y="828"/>
                            <a:ext cx="19771"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565C12" w:rsidRDefault="00693FEF" w:rsidP="000D0CA1">
                              <w:pPr>
                                <w:jc w:val="left"/>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عنصر التنظيم:</w:t>
                              </w:r>
                            </w:p>
                            <w:p w:rsidR="00693FEF" w:rsidRPr="00EF0A50" w:rsidRDefault="00693FEF" w:rsidP="000D0CA1">
                              <w:pPr>
                                <w:rPr>
                                  <w:rFonts w:ascii="Adobe Arabic" w:eastAsia="Roboto" w:hAnsi="Adobe Arabic" w:cs="Adobe Arabic"/>
                                  <w:color w:val="002060"/>
                                  <w:sz w:val="32"/>
                                  <w:szCs w:val="32"/>
                                  <w:lang w:bidi="ar-SY"/>
                                </w:rPr>
                              </w:pPr>
                            </w:p>
                          </w:txbxContent>
                        </wps:txbx>
                        <wps:bodyPr rot="0" vert="horz" wrap="square" lIns="36000" tIns="36000" rIns="0" bIns="36000" anchor="ctr" anchorCtr="0" upright="1">
                          <a:noAutofit/>
                        </wps:bodyPr>
                      </wps:wsp>
                      <wps:wsp>
                        <wps:cNvPr id="90" name="Freeform: Shape 7443"/>
                        <wps:cNvSpPr>
                          <a:spLocks/>
                        </wps:cNvSpPr>
                        <wps:spPr bwMode="auto">
                          <a:xfrm flipH="1">
                            <a:off x="15621" y="0"/>
                            <a:ext cx="4673" cy="4673"/>
                          </a:xfrm>
                          <a:custGeom>
                            <a:avLst/>
                            <a:gdLst>
                              <a:gd name="T0" fmla="*/ 1 w 21408"/>
                              <a:gd name="T1" fmla="*/ 0 h 21337"/>
                              <a:gd name="T2" fmla="*/ 1 w 21408"/>
                              <a:gd name="T3" fmla="*/ 21336 h 21337"/>
                              <a:gd name="T4" fmla="*/ 21408 w 21408"/>
                              <a:gd name="T5" fmla="*/ 21336 h 21337"/>
                              <a:gd name="T6" fmla="*/ 21408 w 21408"/>
                              <a:gd name="T7" fmla="*/ 0 h 21337"/>
                              <a:gd name="T8" fmla="*/ 1 w 21408"/>
                              <a:gd name="T9" fmla="*/ 0 h 21337"/>
                              <a:gd name="T10" fmla="*/ 0 w 21408"/>
                              <a:gd name="T11" fmla="*/ 0 h 21337"/>
                              <a:gd name="T12" fmla="*/ 21408 w 21408"/>
                              <a:gd name="T13" fmla="*/ 21337 h 21337"/>
                            </a:gdLst>
                            <a:ahLst/>
                            <a:cxnLst>
                              <a:cxn ang="0">
                                <a:pos x="T0" y="T1"/>
                              </a:cxn>
                              <a:cxn ang="0">
                                <a:pos x="T2" y="T3"/>
                              </a:cxn>
                              <a:cxn ang="0">
                                <a:pos x="T4" y="T5"/>
                              </a:cxn>
                              <a:cxn ang="0">
                                <a:pos x="T6" y="T7"/>
                              </a:cxn>
                              <a:cxn ang="0">
                                <a:pos x="T8" y="T9"/>
                              </a:cxn>
                            </a:cxnLst>
                            <a:rect l="T10" t="T11" r="T12" b="T13"/>
                            <a:pathLst>
                              <a:path w="21408" h="21337" extrusionOk="0">
                                <a:moveTo>
                                  <a:pt x="1" y="0"/>
                                </a:moveTo>
                                <a:lnTo>
                                  <a:pt x="1" y="21336"/>
                                </a:lnTo>
                                <a:lnTo>
                                  <a:pt x="21408" y="21336"/>
                                </a:lnTo>
                                <a:lnTo>
                                  <a:pt x="21408" y="0"/>
                                </a:lnTo>
                                <a:lnTo>
                                  <a:pt x="1" y="0"/>
                                </a:lnTo>
                                <a:close/>
                              </a:path>
                            </a:pathLst>
                          </a:cu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bidi w:val="0"/>
                                <w:jc w:val="center"/>
                                <w:rPr>
                                  <w:color w:val="FFFFFF"/>
                                  <w:sz w:val="40"/>
                                  <w:szCs w:val="40"/>
                                  <w:lang w:bidi="ar-SY"/>
                                </w:rPr>
                              </w:pPr>
                              <w:r>
                                <w:rPr>
                                  <w:color w:val="FFFFFF"/>
                                  <w:sz w:val="40"/>
                                  <w:szCs w:val="40"/>
                                  <w:lang w:bidi="ar-SY"/>
                                </w:rPr>
                                <w:t>2</w:t>
                              </w:r>
                            </w:p>
                          </w:txbxContent>
                        </wps:txbx>
                        <wps:bodyPr rot="0" vert="horz" wrap="square" lIns="91425" tIns="91425" rIns="91425" bIns="91425" anchor="ctr" anchorCtr="0" upright="1">
                          <a:noAutofit/>
                        </wps:bodyPr>
                      </wps:wsp>
                    </wpg:wgp>
                  </a:graphicData>
                </a:graphic>
              </wp:inline>
            </w:drawing>
          </mc:Choice>
          <mc:Fallback>
            <w:pict>
              <v:group id="_x0000_s1153" style="width:198.55pt;height:36.65pt;mso-position-horizontal-relative:char;mso-position-vertical-relative:line" coordorigin="-4933" coordsize="25227,5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">
                <v:shape id="Google Shape;1100;p23" o:spid="_x0000_s1154" type="#_x0000_t202" style="position:absolute;left:-4933;top:828;width:19771;height:428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Nqb8UA&#10;AADbAAAADwAAAGRycy9kb3ducmV2LnhtbESPQWvCQBSE74L/YXkFL1I3Eapp6ioiCCIUqxba4yP7&#10;mgSzb+Puqum/7wpCj8PMfMPMFp1pxJWcry0rSEcJCOLC6ppLBZ/H9XMGwgdkjY1lUvBLHhbzfm+G&#10;ubY33tP1EEoRIexzVFCF0OZS+qIig35kW+Lo/VhnMETpSqkd3iLcNHKcJBNpsOa4UGFLq4qK0+Fi&#10;FPhTut2ehzv54fbv+jt7Sf30a63U4KlbvoEI1IX/8KO90QqyV7h/iT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2pvxQAAANsAAAAPAAAAAAAAAAAAAAAAAJgCAABkcnMv&#10;ZG93bnJldi54bWxQSwUGAAAAAAQABAD1AAAAigMAAAAA&#10;" filled="f" stroked="f">
                  <v:textbox inset="1mm,1mm,0,1mm">
                    <w:txbxContent>
                      <w:p w:rsidR="00693FEF" w:rsidRPr="00565C12" w:rsidRDefault="00693FEF" w:rsidP="000D0CA1">
                        <w:pPr>
                          <w:jc w:val="left"/>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عنصر التنظيم:</w:t>
                        </w:r>
                      </w:p>
                      <w:p w:rsidR="00693FEF" w:rsidRPr="00EF0A50" w:rsidRDefault="00693FEF" w:rsidP="000D0CA1">
                        <w:pPr>
                          <w:rPr>
                            <w:rFonts w:ascii="Adobe Arabic" w:eastAsia="Roboto" w:hAnsi="Adobe Arabic" w:cs="Adobe Arabic"/>
                            <w:color w:val="002060"/>
                            <w:sz w:val="32"/>
                            <w:szCs w:val="32"/>
                            <w:lang w:bidi="ar-SY"/>
                          </w:rPr>
                        </w:pPr>
                      </w:p>
                    </w:txbxContent>
                  </v:textbox>
                </v:shape>
                <v:shape id="Freeform: Shape 7443" o:spid="_x0000_s1155" style="position:absolute;left:15621;width:4673;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8pt8IA&#10;AADbAAAADwAAAGRycy9kb3ducmV2LnhtbERPz2vCMBS+D/Y/hDfYTVMH27QaRQbCtoPaKuLx0Tzb&#10;avMSmljrf78chB0/vt+zRW8a0VHra8sKRsMEBHFhdc2lgv1uNRiD8AFZY2OZFNzJw2L+/DTDVNsb&#10;Z9TloRQxhH2KCqoQXCqlLyoy6IfWEUfuZFuDIcK2lLrFWww3jXxLkg9psObYUKGjr4qKS341Crbd&#10;de2Om9X5J9/kv+4gM/n+mSn1+tIvpyAC9eFf/HB/awWTuD5+i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3ym3wgAAANsAAAAPAAAAAAAAAAAAAAAAAJgCAABkcnMvZG93&#10;bnJldi54bWxQSwUGAAAAAAQABAD1AAAAhwMAAAAA&#10;" adj="-11796480,,5400" path="m1,r,21336l21408,21336,21408,,1,xe" fillcolor="#c00000" stroked="f">
                  <v:stroke joinstyle="miter"/>
                  <v:formulas/>
                  <v:path arrowok="t" o:extrusionok="f" o:connecttype="custom" o:connectlocs="0,0;0,4673;4673,4673;4673,0;0,0" o:connectangles="0,0,0,0,0" textboxrect="0,0,21408,21337"/>
                  <v:textbox inset="2.53958mm,2.53958mm,2.53958mm,2.53958mm">
                    <w:txbxContent>
                      <w:p w:rsidR="00693FEF" w:rsidRDefault="00693FEF" w:rsidP="000D0CA1">
                        <w:pPr>
                          <w:bidi w:val="0"/>
                          <w:jc w:val="center"/>
                          <w:rPr>
                            <w:color w:val="FFFFFF"/>
                            <w:sz w:val="40"/>
                            <w:szCs w:val="40"/>
                            <w:lang w:bidi="ar-SY"/>
                          </w:rPr>
                        </w:pPr>
                        <w:r>
                          <w:rPr>
                            <w:color w:val="FFFFFF"/>
                            <w:sz w:val="40"/>
                            <w:szCs w:val="40"/>
                            <w:lang w:bidi="ar-SY"/>
                          </w:rPr>
                          <w:t>2</w:t>
                        </w:r>
                      </w:p>
                    </w:txbxContent>
                  </v:textbox>
                </v:shape>
                <w10:wrap anchorx="page"/>
                <w10:anchorlock/>
              </v:group>
            </w:pict>
          </mc:Fallback>
        </mc:AlternateContent>
      </w:r>
    </w:p>
    <w:p w:rsidR="000D0CA1" w:rsidRPr="006940C3" w:rsidRDefault="000D0CA1" w:rsidP="000D0CA1">
      <w:pPr>
        <w:rPr>
          <w:b/>
          <w:bCs/>
          <w:rtl/>
        </w:rPr>
      </w:pPr>
      <w:r w:rsidRPr="00AB06BC">
        <w:rPr>
          <w:rtl/>
        </w:rPr>
        <w:t xml:space="preserve">هي عبارة عن وضع جميع الموارد بشكل منظم حتى تتمكن الإدارة من تحقيق الأهداف التي تسعى لها دون تداخل الخطوات أو العمل بعشوائية، </w:t>
      </w:r>
      <w:r w:rsidRPr="006940C3">
        <w:rPr>
          <w:b/>
          <w:bCs/>
          <w:rtl/>
        </w:rPr>
        <w:t>ويسير التنظيم وفق خطوات معينة ومن أهمها:</w:t>
      </w:r>
    </w:p>
    <w:p w:rsidR="000D0CA1" w:rsidRPr="006940C3" w:rsidRDefault="000D0CA1">
      <w:pPr>
        <w:pStyle w:val="ListParagraph"/>
        <w:numPr>
          <w:ilvl w:val="0"/>
          <w:numId w:val="9"/>
        </w:numPr>
        <w:ind w:left="386"/>
        <w:rPr>
          <w:rFonts w:ascii="Sakkal Majalla" w:hAnsi="Sakkal Majalla" w:cs="Sakkal Majalla"/>
          <w:color w:val="002060"/>
          <w:sz w:val="34"/>
          <w:szCs w:val="34"/>
          <w:rtl/>
        </w:rPr>
      </w:pPr>
      <w:r w:rsidRPr="006940C3">
        <w:rPr>
          <w:rFonts w:ascii="Sakkal Majalla" w:hAnsi="Sakkal Majalla" w:cs="Sakkal Majalla"/>
          <w:color w:val="002060"/>
          <w:sz w:val="34"/>
          <w:szCs w:val="34"/>
          <w:rtl/>
        </w:rPr>
        <w:t xml:space="preserve">تحديد أهداف الإدارة </w:t>
      </w:r>
      <w:r w:rsidRPr="006940C3">
        <w:rPr>
          <w:rFonts w:ascii="Sakkal Majalla" w:hAnsi="Sakkal Majalla" w:cs="Sakkal Majalla" w:hint="cs"/>
          <w:color w:val="002060"/>
          <w:sz w:val="34"/>
          <w:szCs w:val="34"/>
          <w:rtl/>
        </w:rPr>
        <w:t>واحترامها</w:t>
      </w:r>
      <w:r w:rsidRPr="006940C3">
        <w:rPr>
          <w:rFonts w:ascii="Sakkal Majalla" w:hAnsi="Sakkal Majalla" w:cs="Sakkal Majalla"/>
          <w:color w:val="002060"/>
          <w:sz w:val="34"/>
          <w:szCs w:val="34"/>
          <w:rtl/>
        </w:rPr>
        <w:t xml:space="preserve"> والعمل على تنفيذها.</w:t>
      </w:r>
    </w:p>
    <w:p w:rsidR="000D0CA1" w:rsidRPr="006940C3" w:rsidRDefault="000D0CA1">
      <w:pPr>
        <w:pStyle w:val="ListParagraph"/>
        <w:numPr>
          <w:ilvl w:val="0"/>
          <w:numId w:val="9"/>
        </w:numPr>
        <w:ind w:left="386"/>
        <w:rPr>
          <w:rFonts w:ascii="Sakkal Majalla" w:hAnsi="Sakkal Majalla" w:cs="Sakkal Majalla"/>
          <w:color w:val="002060"/>
          <w:sz w:val="34"/>
          <w:szCs w:val="34"/>
          <w:rtl/>
        </w:rPr>
      </w:pPr>
      <w:r w:rsidRPr="006940C3">
        <w:rPr>
          <w:rFonts w:ascii="Sakkal Majalla" w:hAnsi="Sakkal Majalla" w:cs="Sakkal Majalla"/>
          <w:color w:val="002060"/>
          <w:sz w:val="34"/>
          <w:szCs w:val="34"/>
          <w:rtl/>
        </w:rPr>
        <w:t>تحديد الأنشطة الضرورية لكل قسم معين حسب الخطة الموضوعة.</w:t>
      </w:r>
    </w:p>
    <w:p w:rsidR="000D0CA1" w:rsidRPr="006940C3" w:rsidRDefault="000D0CA1">
      <w:pPr>
        <w:pStyle w:val="ListParagraph"/>
        <w:numPr>
          <w:ilvl w:val="0"/>
          <w:numId w:val="9"/>
        </w:numPr>
        <w:ind w:left="386"/>
        <w:rPr>
          <w:rFonts w:ascii="Sakkal Majalla" w:hAnsi="Sakkal Majalla" w:cs="Sakkal Majalla"/>
          <w:color w:val="002060"/>
          <w:sz w:val="34"/>
          <w:szCs w:val="34"/>
          <w:rtl/>
        </w:rPr>
      </w:pPr>
      <w:r>
        <w:rPr>
          <w:rFonts w:ascii="Sakkal Majalla" w:hAnsi="Sakkal Majalla" w:cs="Sakkal Majalla"/>
          <w:noProof/>
          <w:color w:val="002060"/>
          <w:sz w:val="34"/>
          <w:szCs w:val="34"/>
        </w:rPr>
        <w:drawing>
          <wp:anchor distT="0" distB="0" distL="114300" distR="114300" simplePos="0" relativeHeight="252272640" behindDoc="0" locked="0" layoutInCell="1" allowOverlap="1" wp14:anchorId="54912C51" wp14:editId="605DF418">
            <wp:simplePos x="0" y="0"/>
            <wp:positionH relativeFrom="margin">
              <wp:align>left</wp:align>
            </wp:positionH>
            <wp:positionV relativeFrom="paragraph">
              <wp:posOffset>72126</wp:posOffset>
            </wp:positionV>
            <wp:extent cx="2272665" cy="2272665"/>
            <wp:effectExtent l="0" t="0" r="0" b="0"/>
            <wp:wrapSquare wrapText="bothSides"/>
            <wp:docPr id="173" name="صورة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Digital presentation-amico (1).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272665" cy="2272665"/>
                    </a:xfrm>
                    <a:prstGeom prst="rect">
                      <a:avLst/>
                    </a:prstGeom>
                  </pic:spPr>
                </pic:pic>
              </a:graphicData>
            </a:graphic>
            <wp14:sizeRelH relativeFrom="margin">
              <wp14:pctWidth>0</wp14:pctWidth>
            </wp14:sizeRelH>
            <wp14:sizeRelV relativeFrom="margin">
              <wp14:pctHeight>0</wp14:pctHeight>
            </wp14:sizeRelV>
          </wp:anchor>
        </w:drawing>
      </w:r>
      <w:r w:rsidRPr="006940C3">
        <w:rPr>
          <w:rFonts w:ascii="Sakkal Majalla" w:hAnsi="Sakkal Majalla" w:cs="Sakkal Majalla"/>
          <w:color w:val="002060"/>
          <w:sz w:val="34"/>
          <w:szCs w:val="34"/>
          <w:rtl/>
        </w:rPr>
        <w:t>العمل على تجميع النقاط المتشابهة للعمل عليها في وحدة واحدة.</w:t>
      </w:r>
    </w:p>
    <w:p w:rsidR="000D0CA1" w:rsidRPr="006940C3" w:rsidRDefault="000D0CA1">
      <w:pPr>
        <w:pStyle w:val="ListParagraph"/>
        <w:numPr>
          <w:ilvl w:val="0"/>
          <w:numId w:val="9"/>
        </w:numPr>
        <w:ind w:left="386"/>
        <w:rPr>
          <w:rFonts w:ascii="Sakkal Majalla" w:hAnsi="Sakkal Majalla" w:cs="Sakkal Majalla"/>
          <w:color w:val="002060"/>
          <w:sz w:val="34"/>
          <w:szCs w:val="34"/>
          <w:rtl/>
        </w:rPr>
      </w:pPr>
      <w:r w:rsidRPr="006940C3">
        <w:rPr>
          <w:rFonts w:ascii="Sakkal Majalla" w:hAnsi="Sakkal Majalla" w:cs="Sakkal Majalla"/>
          <w:color w:val="002060"/>
          <w:sz w:val="34"/>
          <w:szCs w:val="34"/>
          <w:rtl/>
        </w:rPr>
        <w:t>تجميع كل المهمات في وحدات وظيفية وتعين من يقوم بذلك.</w:t>
      </w:r>
    </w:p>
    <w:p w:rsidR="000D0CA1" w:rsidRPr="006940C3" w:rsidRDefault="000D0CA1">
      <w:pPr>
        <w:pStyle w:val="ListParagraph"/>
        <w:numPr>
          <w:ilvl w:val="0"/>
          <w:numId w:val="9"/>
        </w:numPr>
        <w:ind w:left="386"/>
        <w:rPr>
          <w:rFonts w:ascii="Sakkal Majalla" w:hAnsi="Sakkal Majalla" w:cs="Sakkal Majalla"/>
          <w:color w:val="002060"/>
          <w:sz w:val="34"/>
          <w:szCs w:val="34"/>
          <w:rtl/>
        </w:rPr>
      </w:pPr>
      <w:r w:rsidRPr="006940C3">
        <w:rPr>
          <w:rFonts w:ascii="Sakkal Majalla" w:hAnsi="Sakkal Majalla" w:cs="Sakkal Majalla"/>
          <w:color w:val="002060"/>
          <w:sz w:val="34"/>
          <w:szCs w:val="34"/>
          <w:rtl/>
        </w:rPr>
        <w:t>العمل على تسيير العمل وفق نقاط محددة وربطها ببعض.</w:t>
      </w:r>
    </w:p>
    <w:p w:rsidR="000D0CA1" w:rsidRDefault="000D0CA1">
      <w:pPr>
        <w:pStyle w:val="ListParagraph"/>
        <w:numPr>
          <w:ilvl w:val="0"/>
          <w:numId w:val="9"/>
        </w:numPr>
        <w:ind w:left="386"/>
        <w:rPr>
          <w:rFonts w:ascii="Sakkal Majalla" w:hAnsi="Sakkal Majalla" w:cs="Sakkal Majalla"/>
          <w:color w:val="002060"/>
          <w:sz w:val="34"/>
          <w:szCs w:val="34"/>
        </w:rPr>
      </w:pPr>
      <w:r w:rsidRPr="006940C3">
        <w:rPr>
          <w:rFonts w:ascii="Sakkal Majalla" w:hAnsi="Sakkal Majalla" w:cs="Sakkal Majalla"/>
          <w:color w:val="002060"/>
          <w:sz w:val="34"/>
          <w:szCs w:val="34"/>
          <w:rtl/>
        </w:rPr>
        <w:t>تحديد مسئولية كل شخص قائم بوظيفة معينة.</w:t>
      </w:r>
    </w:p>
    <w:p w:rsidR="000D0CA1" w:rsidRDefault="000D0CA1" w:rsidP="000D0CA1">
      <w:pPr>
        <w:rPr>
          <w:rtl/>
        </w:rPr>
      </w:pPr>
      <w:r>
        <w:rPr>
          <w:noProof/>
        </w:rPr>
        <mc:AlternateContent>
          <mc:Choice Requires="wpg">
            <w:drawing>
              <wp:inline distT="0" distB="0" distL="0" distR="0" wp14:anchorId="0F6A204D" wp14:editId="7565ECCE">
                <wp:extent cx="2521585" cy="465455"/>
                <wp:effectExtent l="0" t="0" r="0" b="0"/>
                <wp:docPr id="91" name="Group 7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1585" cy="465455"/>
                          <a:chOff x="-4933" y="0"/>
                          <a:chExt cx="25227" cy="5114"/>
                        </a:xfrm>
                      </wpg:grpSpPr>
                      <wps:wsp>
                        <wps:cNvPr id="92" name="Google Shape;1100;p23"/>
                        <wps:cNvSpPr txBox="1">
                          <a:spLocks noChangeArrowheads="1"/>
                        </wps:cNvSpPr>
                        <wps:spPr bwMode="auto">
                          <a:xfrm flipH="1">
                            <a:off x="-4933" y="828"/>
                            <a:ext cx="19771"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565C12" w:rsidRDefault="00693FEF" w:rsidP="000D0CA1">
                              <w:pPr>
                                <w:jc w:val="left"/>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عنصر التوجيه:</w:t>
                              </w:r>
                            </w:p>
                            <w:p w:rsidR="00693FEF" w:rsidRPr="00EF0A50" w:rsidRDefault="00693FEF" w:rsidP="000D0CA1">
                              <w:pPr>
                                <w:rPr>
                                  <w:rFonts w:ascii="Adobe Arabic" w:eastAsia="Roboto" w:hAnsi="Adobe Arabic" w:cs="Adobe Arabic"/>
                                  <w:color w:val="002060"/>
                                  <w:sz w:val="32"/>
                                  <w:szCs w:val="32"/>
                                  <w:lang w:bidi="ar-SY"/>
                                </w:rPr>
                              </w:pPr>
                            </w:p>
                          </w:txbxContent>
                        </wps:txbx>
                        <wps:bodyPr rot="0" vert="horz" wrap="square" lIns="36000" tIns="36000" rIns="0" bIns="36000" anchor="ctr" anchorCtr="0" upright="1">
                          <a:noAutofit/>
                        </wps:bodyPr>
                      </wps:wsp>
                      <wps:wsp>
                        <wps:cNvPr id="93" name="Freeform: Shape 7443"/>
                        <wps:cNvSpPr>
                          <a:spLocks/>
                        </wps:cNvSpPr>
                        <wps:spPr bwMode="auto">
                          <a:xfrm flipH="1">
                            <a:off x="15621" y="0"/>
                            <a:ext cx="4673" cy="4673"/>
                          </a:xfrm>
                          <a:custGeom>
                            <a:avLst/>
                            <a:gdLst>
                              <a:gd name="T0" fmla="*/ 1 w 21408"/>
                              <a:gd name="T1" fmla="*/ 0 h 21337"/>
                              <a:gd name="T2" fmla="*/ 1 w 21408"/>
                              <a:gd name="T3" fmla="*/ 21336 h 21337"/>
                              <a:gd name="T4" fmla="*/ 21408 w 21408"/>
                              <a:gd name="T5" fmla="*/ 21336 h 21337"/>
                              <a:gd name="T6" fmla="*/ 21408 w 21408"/>
                              <a:gd name="T7" fmla="*/ 0 h 21337"/>
                              <a:gd name="T8" fmla="*/ 1 w 21408"/>
                              <a:gd name="T9" fmla="*/ 0 h 21337"/>
                              <a:gd name="T10" fmla="*/ 0 w 21408"/>
                              <a:gd name="T11" fmla="*/ 0 h 21337"/>
                              <a:gd name="T12" fmla="*/ 21408 w 21408"/>
                              <a:gd name="T13" fmla="*/ 21337 h 21337"/>
                            </a:gdLst>
                            <a:ahLst/>
                            <a:cxnLst>
                              <a:cxn ang="0">
                                <a:pos x="T0" y="T1"/>
                              </a:cxn>
                              <a:cxn ang="0">
                                <a:pos x="T2" y="T3"/>
                              </a:cxn>
                              <a:cxn ang="0">
                                <a:pos x="T4" y="T5"/>
                              </a:cxn>
                              <a:cxn ang="0">
                                <a:pos x="T6" y="T7"/>
                              </a:cxn>
                              <a:cxn ang="0">
                                <a:pos x="T8" y="T9"/>
                              </a:cxn>
                            </a:cxnLst>
                            <a:rect l="T10" t="T11" r="T12" b="T13"/>
                            <a:pathLst>
                              <a:path w="21408" h="21337" extrusionOk="0">
                                <a:moveTo>
                                  <a:pt x="1" y="0"/>
                                </a:moveTo>
                                <a:lnTo>
                                  <a:pt x="1" y="21336"/>
                                </a:lnTo>
                                <a:lnTo>
                                  <a:pt x="21408" y="21336"/>
                                </a:lnTo>
                                <a:lnTo>
                                  <a:pt x="21408" y="0"/>
                                </a:lnTo>
                                <a:lnTo>
                                  <a:pt x="1" y="0"/>
                                </a:lnTo>
                                <a:close/>
                              </a:path>
                            </a:pathLst>
                          </a:custGeom>
                          <a:solidFill>
                            <a:srgbClr val="FFC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bidi w:val="0"/>
                                <w:jc w:val="center"/>
                                <w:rPr>
                                  <w:color w:val="FFFFFF"/>
                                  <w:sz w:val="40"/>
                                  <w:szCs w:val="40"/>
                                  <w:lang w:bidi="ar-SY"/>
                                </w:rPr>
                              </w:pPr>
                              <w:r>
                                <w:rPr>
                                  <w:color w:val="FFFFFF"/>
                                  <w:sz w:val="40"/>
                                  <w:szCs w:val="40"/>
                                  <w:lang w:bidi="ar-SY"/>
                                </w:rPr>
                                <w:t>3</w:t>
                              </w:r>
                            </w:p>
                          </w:txbxContent>
                        </wps:txbx>
                        <wps:bodyPr rot="0" vert="horz" wrap="square" lIns="91425" tIns="91425" rIns="91425" bIns="91425" anchor="ctr" anchorCtr="0" upright="1">
                          <a:noAutofit/>
                        </wps:bodyPr>
                      </wps:wsp>
                    </wpg:wgp>
                  </a:graphicData>
                </a:graphic>
              </wp:inline>
            </w:drawing>
          </mc:Choice>
          <mc:Fallback>
            <w:pict>
              <v:group id="_x0000_s1156" style="width:198.55pt;height:36.65pt;mso-position-horizontal-relative:char;mso-position-vertical-relative:line" coordorigin="-4933" coordsize="25227,5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">
                <v:shape id="Google Shape;1100;p23" o:spid="_x0000_s1157" type="#_x0000_t202" style="position:absolute;left:-4933;top:828;width:19771;height:428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5uw8YA&#10;AADbAAAADwAAAGRycy9kb3ducmV2LnhtbESP3WrCQBSE74W+w3IK3kjdRLC1qRsRQRCh+NNCe3nI&#10;niYh2bNxd9X49l2h0MthZr5h5ovetOJCzteWFaTjBARxYXXNpYLPj/XTDIQPyBpby6TgRh4W+cNg&#10;jpm2Vz7Q5RhKESHsM1RQhdBlUvqiIoN+bDvi6P1YZzBE6UqpHV4j3LRykiTP0mDNcaHCjlYVFc3x&#10;bBT4Jt1uT6Od3LvDu/6eTVP/8rVWavjYL99ABOrDf/ivvdEKXidw/xJ/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5uw8YAAADbAAAADwAAAAAAAAAAAAAAAACYAgAAZHJz&#10;L2Rvd25yZXYueG1sUEsFBgAAAAAEAAQA9QAAAIsDAAAAAA==&#10;" filled="f" stroked="f">
                  <v:textbox inset="1mm,1mm,0,1mm">
                    <w:txbxContent>
                      <w:p w:rsidR="00693FEF" w:rsidRPr="00565C12" w:rsidRDefault="00693FEF" w:rsidP="000D0CA1">
                        <w:pPr>
                          <w:jc w:val="left"/>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عنصر التوجيه:</w:t>
                        </w:r>
                      </w:p>
                      <w:p w:rsidR="00693FEF" w:rsidRPr="00EF0A50" w:rsidRDefault="00693FEF" w:rsidP="000D0CA1">
                        <w:pPr>
                          <w:rPr>
                            <w:rFonts w:ascii="Adobe Arabic" w:eastAsia="Roboto" w:hAnsi="Adobe Arabic" w:cs="Adobe Arabic"/>
                            <w:color w:val="002060"/>
                            <w:sz w:val="32"/>
                            <w:szCs w:val="32"/>
                            <w:lang w:bidi="ar-SY"/>
                          </w:rPr>
                        </w:pPr>
                      </w:p>
                    </w:txbxContent>
                  </v:textbox>
                </v:shape>
                <v:shape id="Freeform: Shape 7443" o:spid="_x0000_s1158" style="position:absolute;left:15621;width:4673;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NB4sIA&#10;AADbAAAADwAAAGRycy9kb3ducmV2LnhtbESP3YrCMBSE74V9h3CEvdNUBV2rURZhoSAI/jzA2eb0&#10;B5uTksS2+/YbQfBymJlvmO1+MI3oyPnasoLZNAFBnFtdc6ngdv2ZfIHwAVljY5kU/JGH/e5jtMVU&#10;257P1F1CKSKEfYoKqhDaVEqfV2TQT21LHL3COoMhSldK7bCPcNPIeZIspcGa40KFLR0qyu+Xh1Hg&#10;TotfWXRrrVe+0Mdln60eMlPqczx8b0AEGsI7/GpnWsF6Ac8v8QfI3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E0HiwgAAANsAAAAPAAAAAAAAAAAAAAAAAJgCAABkcnMvZG93&#10;bnJldi54bWxQSwUGAAAAAAQABAD1AAAAhwMAAAAA&#10;" adj="-11796480,,5400" path="m1,r,21336l21408,21336,21408,,1,xe" fillcolor="#ffc000" stroked="f">
                  <v:stroke joinstyle="miter"/>
                  <v:formulas/>
                  <v:path arrowok="t" o:extrusionok="f" o:connecttype="custom" o:connectlocs="0,0;0,4673;4673,4673;4673,0;0,0" o:connectangles="0,0,0,0,0" textboxrect="0,0,21408,21337"/>
                  <v:textbox inset="2.53958mm,2.53958mm,2.53958mm,2.53958mm">
                    <w:txbxContent>
                      <w:p w:rsidR="00693FEF" w:rsidRDefault="00693FEF" w:rsidP="000D0CA1">
                        <w:pPr>
                          <w:bidi w:val="0"/>
                          <w:jc w:val="center"/>
                          <w:rPr>
                            <w:color w:val="FFFFFF"/>
                            <w:sz w:val="40"/>
                            <w:szCs w:val="40"/>
                            <w:lang w:bidi="ar-SY"/>
                          </w:rPr>
                        </w:pPr>
                        <w:r>
                          <w:rPr>
                            <w:color w:val="FFFFFF"/>
                            <w:sz w:val="40"/>
                            <w:szCs w:val="40"/>
                            <w:lang w:bidi="ar-SY"/>
                          </w:rPr>
                          <w:t>3</w:t>
                        </w:r>
                      </w:p>
                    </w:txbxContent>
                  </v:textbox>
                </v:shape>
                <w10:wrap anchorx="page"/>
                <w10:anchorlock/>
              </v:group>
            </w:pict>
          </mc:Fallback>
        </mc:AlternateContent>
      </w:r>
    </w:p>
    <w:p w:rsidR="000D0CA1" w:rsidRPr="00AB06BC" w:rsidRDefault="000D0CA1" w:rsidP="000D0CA1">
      <w:pPr>
        <w:rPr>
          <w:rtl/>
        </w:rPr>
      </w:pPr>
      <w:r w:rsidRPr="00AB06BC">
        <w:rPr>
          <w:rtl/>
        </w:rPr>
        <w:t xml:space="preserve">ومعنى كلمة التوجيه بمنتهى البساطة هو القدرة على إعطاء التوجيهات والتعليمات للوصول إلى إنجاز العمل وتحقيق الأهداف وبالتالي لإن عملية التوجيه ترتبط بالعلاقة بين الرئيس </w:t>
      </w:r>
      <w:r w:rsidRPr="00AB06BC">
        <w:rPr>
          <w:rFonts w:hint="cs"/>
          <w:rtl/>
        </w:rPr>
        <w:t>والمرؤوسي</w:t>
      </w:r>
      <w:r w:rsidRPr="00AB06BC">
        <w:rPr>
          <w:rFonts w:hint="eastAsia"/>
          <w:rtl/>
        </w:rPr>
        <w:t>ن</w:t>
      </w:r>
      <w:r w:rsidRPr="00AB06BC">
        <w:rPr>
          <w:rtl/>
        </w:rPr>
        <w:t xml:space="preserve"> لذا يجب على المدير أن يكون متفهم لشخصية العاملين لديه وقادر على تفهم أوضاعهم، </w:t>
      </w:r>
      <w:r w:rsidRPr="006940C3">
        <w:rPr>
          <w:b/>
          <w:bCs/>
          <w:rtl/>
        </w:rPr>
        <w:t>ومن أهم شروط التوجيه السليم هي:</w:t>
      </w:r>
    </w:p>
    <w:p w:rsidR="000D0CA1" w:rsidRPr="006940C3" w:rsidRDefault="000D0CA1">
      <w:pPr>
        <w:pStyle w:val="ListParagraph"/>
        <w:numPr>
          <w:ilvl w:val="0"/>
          <w:numId w:val="10"/>
        </w:numPr>
        <w:rPr>
          <w:rFonts w:ascii="Sakkal Majalla" w:hAnsi="Sakkal Majalla" w:cs="Sakkal Majalla"/>
          <w:color w:val="002060"/>
          <w:sz w:val="34"/>
          <w:szCs w:val="34"/>
          <w:rtl/>
        </w:rPr>
      </w:pPr>
      <w:r w:rsidRPr="006940C3">
        <w:rPr>
          <w:rFonts w:ascii="Sakkal Majalla" w:hAnsi="Sakkal Majalla" w:cs="Sakkal Majalla"/>
          <w:color w:val="002060"/>
          <w:sz w:val="34"/>
          <w:szCs w:val="34"/>
          <w:rtl/>
        </w:rPr>
        <w:t>أن تكون التعليمات واضحة ويمكن فهمها حتى يتمكن العاملين من تنفيذها.</w:t>
      </w:r>
    </w:p>
    <w:p w:rsidR="000D0CA1" w:rsidRPr="006940C3" w:rsidRDefault="000D0CA1">
      <w:pPr>
        <w:pStyle w:val="ListParagraph"/>
        <w:numPr>
          <w:ilvl w:val="0"/>
          <w:numId w:val="10"/>
        </w:numPr>
        <w:rPr>
          <w:rFonts w:ascii="Sakkal Majalla" w:hAnsi="Sakkal Majalla" w:cs="Sakkal Majalla"/>
          <w:color w:val="002060"/>
          <w:sz w:val="34"/>
          <w:szCs w:val="34"/>
          <w:rtl/>
        </w:rPr>
      </w:pPr>
      <w:r w:rsidRPr="006940C3">
        <w:rPr>
          <w:rFonts w:ascii="Sakkal Majalla" w:hAnsi="Sakkal Majalla" w:cs="Sakkal Majalla"/>
          <w:color w:val="002060"/>
          <w:sz w:val="34"/>
          <w:szCs w:val="34"/>
          <w:rtl/>
        </w:rPr>
        <w:t>أن تكون التعليمات متكاملة لبعض</w:t>
      </w:r>
      <w:r>
        <w:rPr>
          <w:rFonts w:ascii="Sakkal Majalla" w:hAnsi="Sakkal Majalla" w:cs="Sakkal Majalla" w:hint="cs"/>
          <w:color w:val="002060"/>
          <w:sz w:val="34"/>
          <w:szCs w:val="34"/>
          <w:rtl/>
        </w:rPr>
        <w:t>ها</w:t>
      </w:r>
      <w:r w:rsidRPr="006940C3">
        <w:rPr>
          <w:rFonts w:ascii="Sakkal Majalla" w:hAnsi="Sakkal Majalla" w:cs="Sakkal Majalla"/>
          <w:color w:val="002060"/>
          <w:sz w:val="34"/>
          <w:szCs w:val="34"/>
          <w:rtl/>
        </w:rPr>
        <w:t xml:space="preserve"> وتنصب في نفس الهدف.</w:t>
      </w:r>
    </w:p>
    <w:p w:rsidR="000D0CA1" w:rsidRPr="006940C3" w:rsidRDefault="000D0CA1">
      <w:pPr>
        <w:pStyle w:val="ListParagraph"/>
        <w:numPr>
          <w:ilvl w:val="0"/>
          <w:numId w:val="10"/>
        </w:numPr>
        <w:rPr>
          <w:rFonts w:ascii="Sakkal Majalla" w:hAnsi="Sakkal Majalla" w:cs="Sakkal Majalla"/>
          <w:color w:val="002060"/>
          <w:sz w:val="34"/>
          <w:szCs w:val="34"/>
          <w:rtl/>
        </w:rPr>
      </w:pPr>
      <w:r w:rsidRPr="006940C3">
        <w:rPr>
          <w:rFonts w:ascii="Sakkal Majalla" w:hAnsi="Sakkal Majalla" w:cs="Sakkal Majalla"/>
          <w:color w:val="002060"/>
          <w:sz w:val="34"/>
          <w:szCs w:val="34"/>
          <w:rtl/>
        </w:rPr>
        <w:t>أن تكون تلك التعليمات مناسبة لطاقة العاملين.</w:t>
      </w:r>
    </w:p>
    <w:p w:rsidR="000D0CA1" w:rsidRPr="006940C3" w:rsidRDefault="000D0CA1">
      <w:pPr>
        <w:pStyle w:val="ListParagraph"/>
        <w:numPr>
          <w:ilvl w:val="0"/>
          <w:numId w:val="10"/>
        </w:numPr>
        <w:rPr>
          <w:rFonts w:ascii="Sakkal Majalla" w:hAnsi="Sakkal Majalla" w:cs="Sakkal Majalla"/>
          <w:color w:val="002060"/>
          <w:sz w:val="34"/>
          <w:szCs w:val="34"/>
          <w:rtl/>
        </w:rPr>
      </w:pPr>
      <w:r w:rsidRPr="006940C3">
        <w:rPr>
          <w:rFonts w:ascii="Sakkal Majalla" w:hAnsi="Sakkal Majalla" w:cs="Sakkal Majalla"/>
          <w:color w:val="002060"/>
          <w:sz w:val="34"/>
          <w:szCs w:val="34"/>
          <w:rtl/>
        </w:rPr>
        <w:t>ومن الأفضل أن تكون هذه التعليمات مكتوبة حتى يتمكن العاملين من مراجعتها على فترات والتأكد من تنفيذها.</w:t>
      </w:r>
    </w:p>
    <w:p w:rsidR="000D0CA1" w:rsidRDefault="000D0CA1" w:rsidP="000D0CA1">
      <w:pPr>
        <w:rPr>
          <w:rtl/>
        </w:rPr>
      </w:pPr>
    </w:p>
    <w:p w:rsidR="000D0CA1" w:rsidRPr="00095CF6" w:rsidRDefault="000D0CA1" w:rsidP="000D0CA1">
      <w:pPr>
        <w:rPr>
          <w:b/>
          <w:bCs/>
          <w:rtl/>
        </w:rPr>
      </w:pPr>
    </w:p>
    <w:p w:rsidR="000D0CA1" w:rsidRDefault="000D0CA1" w:rsidP="000D0CA1">
      <w:pPr>
        <w:keepLines/>
        <w:pageBreakBefore/>
        <w:jc w:val="left"/>
        <w:rPr>
          <w:b/>
          <w:bCs/>
          <w:rtl/>
          <w:lang w:bidi="ar-SY"/>
        </w:rPr>
      </w:pPr>
      <w:r>
        <w:rPr>
          <w:noProof/>
        </w:rPr>
        <w:lastRenderedPageBreak/>
        <mc:AlternateContent>
          <mc:Choice Requires="wpg">
            <w:drawing>
              <wp:inline distT="0" distB="0" distL="0" distR="0" wp14:anchorId="623A9BF0" wp14:editId="7D7D1ED3">
                <wp:extent cx="2521585" cy="465455"/>
                <wp:effectExtent l="0" t="0" r="0" b="0"/>
                <wp:docPr id="94" name="Group 7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1585" cy="465455"/>
                          <a:chOff x="-4933" y="0"/>
                          <a:chExt cx="25227" cy="5114"/>
                        </a:xfrm>
                      </wpg:grpSpPr>
                      <wps:wsp>
                        <wps:cNvPr id="95" name="Google Shape;1100;p23"/>
                        <wps:cNvSpPr txBox="1">
                          <a:spLocks noChangeArrowheads="1"/>
                        </wps:cNvSpPr>
                        <wps:spPr bwMode="auto">
                          <a:xfrm flipH="1">
                            <a:off x="-4933" y="828"/>
                            <a:ext cx="19771"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565C12" w:rsidRDefault="00693FEF" w:rsidP="000D0CA1">
                              <w:pPr>
                                <w:jc w:val="left"/>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عنصر الرقابة:</w:t>
                              </w:r>
                            </w:p>
                            <w:p w:rsidR="00693FEF" w:rsidRPr="00EF0A50" w:rsidRDefault="00693FEF" w:rsidP="000D0CA1">
                              <w:pPr>
                                <w:rPr>
                                  <w:rFonts w:ascii="Adobe Arabic" w:eastAsia="Roboto" w:hAnsi="Adobe Arabic" w:cs="Adobe Arabic"/>
                                  <w:color w:val="002060"/>
                                  <w:sz w:val="32"/>
                                  <w:szCs w:val="32"/>
                                  <w:lang w:bidi="ar-SY"/>
                                </w:rPr>
                              </w:pPr>
                            </w:p>
                          </w:txbxContent>
                        </wps:txbx>
                        <wps:bodyPr rot="0" vert="horz" wrap="square" lIns="36000" tIns="36000" rIns="0" bIns="36000" anchor="ctr" anchorCtr="0" upright="1">
                          <a:noAutofit/>
                        </wps:bodyPr>
                      </wps:wsp>
                      <wps:wsp>
                        <wps:cNvPr id="3392" name="Freeform: Shape 7443"/>
                        <wps:cNvSpPr>
                          <a:spLocks/>
                        </wps:cNvSpPr>
                        <wps:spPr bwMode="auto">
                          <a:xfrm flipH="1">
                            <a:off x="15621" y="0"/>
                            <a:ext cx="4673" cy="4673"/>
                          </a:xfrm>
                          <a:custGeom>
                            <a:avLst/>
                            <a:gdLst>
                              <a:gd name="T0" fmla="*/ 1 w 21408"/>
                              <a:gd name="T1" fmla="*/ 0 h 21337"/>
                              <a:gd name="T2" fmla="*/ 1 w 21408"/>
                              <a:gd name="T3" fmla="*/ 21336 h 21337"/>
                              <a:gd name="T4" fmla="*/ 21408 w 21408"/>
                              <a:gd name="T5" fmla="*/ 21336 h 21337"/>
                              <a:gd name="T6" fmla="*/ 21408 w 21408"/>
                              <a:gd name="T7" fmla="*/ 0 h 21337"/>
                              <a:gd name="T8" fmla="*/ 1 w 21408"/>
                              <a:gd name="T9" fmla="*/ 0 h 21337"/>
                              <a:gd name="T10" fmla="*/ 0 w 21408"/>
                              <a:gd name="T11" fmla="*/ 0 h 21337"/>
                              <a:gd name="T12" fmla="*/ 21408 w 21408"/>
                              <a:gd name="T13" fmla="*/ 21337 h 21337"/>
                            </a:gdLst>
                            <a:ahLst/>
                            <a:cxnLst>
                              <a:cxn ang="0">
                                <a:pos x="T0" y="T1"/>
                              </a:cxn>
                              <a:cxn ang="0">
                                <a:pos x="T2" y="T3"/>
                              </a:cxn>
                              <a:cxn ang="0">
                                <a:pos x="T4" y="T5"/>
                              </a:cxn>
                              <a:cxn ang="0">
                                <a:pos x="T6" y="T7"/>
                              </a:cxn>
                              <a:cxn ang="0">
                                <a:pos x="T8" y="T9"/>
                              </a:cxn>
                            </a:cxnLst>
                            <a:rect l="T10" t="T11" r="T12" b="T13"/>
                            <a:pathLst>
                              <a:path w="21408" h="21337" extrusionOk="0">
                                <a:moveTo>
                                  <a:pt x="1" y="0"/>
                                </a:moveTo>
                                <a:lnTo>
                                  <a:pt x="1" y="21336"/>
                                </a:lnTo>
                                <a:lnTo>
                                  <a:pt x="21408" y="21336"/>
                                </a:lnTo>
                                <a:lnTo>
                                  <a:pt x="21408" y="0"/>
                                </a:lnTo>
                                <a:lnTo>
                                  <a:pt x="1" y="0"/>
                                </a:lnTo>
                                <a:close/>
                              </a:path>
                            </a:pathLst>
                          </a:cu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bidi w:val="0"/>
                                <w:jc w:val="center"/>
                                <w:rPr>
                                  <w:color w:val="FFFFFF"/>
                                  <w:sz w:val="40"/>
                                  <w:szCs w:val="40"/>
                                  <w:lang w:bidi="ar-SY"/>
                                </w:rPr>
                              </w:pPr>
                              <w:r>
                                <w:rPr>
                                  <w:color w:val="FFFFFF"/>
                                  <w:sz w:val="40"/>
                                  <w:szCs w:val="40"/>
                                  <w:lang w:bidi="ar-SY"/>
                                </w:rPr>
                                <w:t>3</w:t>
                              </w:r>
                            </w:p>
                          </w:txbxContent>
                        </wps:txbx>
                        <wps:bodyPr rot="0" vert="horz" wrap="square" lIns="91425" tIns="91425" rIns="91425" bIns="91425" anchor="ctr" anchorCtr="0" upright="1">
                          <a:noAutofit/>
                        </wps:bodyPr>
                      </wps:wsp>
                    </wpg:wgp>
                  </a:graphicData>
                </a:graphic>
              </wp:inline>
            </w:drawing>
          </mc:Choice>
          <mc:Fallback>
            <w:pict>
              <v:group id="_x0000_s1159" style="width:198.55pt;height:36.65pt;mso-position-horizontal-relative:char;mso-position-vertical-relative:line" coordorigin="-4933" coordsize="25227,5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">
                <v:shape id="Google Shape;1100;p23" o:spid="_x0000_s1160" type="#_x0000_t202" style="position:absolute;left:-4933;top:828;width:19771;height:428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f2t8UA&#10;AADbAAAADwAAAGRycy9kb3ducmV2LnhtbESPQWvCQBSE74X+h+UVvJS6iWCr0Y2IIIhQqrZQj4/s&#10;MwnJvo27q8Z/3y0Uehxm5htmvuhNK67kfG1ZQTpMQBAXVtdcKvj6XL9MQPiArLG1TAru5GGRPz7M&#10;MdP2xnu6HkIpIoR9hgqqELpMSl9UZNAPbUccvZN1BkOUrpTa4S3CTStHSfIqDdYcFyrsaFVR0Rwu&#10;RoFv0u32/Pwhd27/ro+TcerfvtdKDZ765QxEoD78h//aG61gOobfL/EH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x/a3xQAAANsAAAAPAAAAAAAAAAAAAAAAAJgCAABkcnMv&#10;ZG93bnJldi54bWxQSwUGAAAAAAQABAD1AAAAigMAAAAA&#10;" filled="f" stroked="f">
                  <v:textbox inset="1mm,1mm,0,1mm">
                    <w:txbxContent>
                      <w:p w:rsidR="00693FEF" w:rsidRPr="00565C12" w:rsidRDefault="00693FEF" w:rsidP="000D0CA1">
                        <w:pPr>
                          <w:jc w:val="left"/>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عنصر الرقابة:</w:t>
                        </w:r>
                      </w:p>
                      <w:p w:rsidR="00693FEF" w:rsidRPr="00EF0A50" w:rsidRDefault="00693FEF" w:rsidP="000D0CA1">
                        <w:pPr>
                          <w:rPr>
                            <w:rFonts w:ascii="Adobe Arabic" w:eastAsia="Roboto" w:hAnsi="Adobe Arabic" w:cs="Adobe Arabic"/>
                            <w:color w:val="002060"/>
                            <w:sz w:val="32"/>
                            <w:szCs w:val="32"/>
                            <w:lang w:bidi="ar-SY"/>
                          </w:rPr>
                        </w:pPr>
                      </w:p>
                    </w:txbxContent>
                  </v:textbox>
                </v:shape>
                <v:shape id="Freeform: Shape 7443" o:spid="_x0000_s1161" style="position:absolute;left:15621;width:4673;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uResIA&#10;AADdAAAADwAAAGRycy9kb3ducmV2LnhtbESP0YrCMBRE3xf8h3AF39a0FkSrUUpxUR+3ux9waa5t&#10;sbkpSdTu3xtB2MdhZs4w2/1oenEn5zvLCtJ5AoK4trrjRsHvz9fnCoQPyBp7y6Tgjzzsd5OPLeba&#10;Pvib7lVoRISwz1FBG8KQS+nrlgz6uR2Io3exzmCI0jVSO3xEuOnlIkmW0mDHcaHFgcqW6mt1MwrK&#10;YzUU59IV60PmCg5JirdTqtRsOhYbEIHG8B9+t09aQZatF/B6E5+A3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65F6wgAAAN0AAAAPAAAAAAAAAAAAAAAAAJgCAABkcnMvZG93&#10;bnJldi54bWxQSwUGAAAAAAQABAD1AAAAhwMAAAAA&#10;" adj="-11796480,,5400" path="m1,r,21336l21408,21336,21408,,1,xe" fillcolor="#00b050" stroked="f">
                  <v:stroke joinstyle="miter"/>
                  <v:formulas/>
                  <v:path arrowok="t" o:extrusionok="f" o:connecttype="custom" o:connectlocs="0,0;0,4673;4673,4673;4673,0;0,0" o:connectangles="0,0,0,0,0" textboxrect="0,0,21408,21337"/>
                  <v:textbox inset="2.53958mm,2.53958mm,2.53958mm,2.53958mm">
                    <w:txbxContent>
                      <w:p w:rsidR="00693FEF" w:rsidRDefault="00693FEF" w:rsidP="000D0CA1">
                        <w:pPr>
                          <w:bidi w:val="0"/>
                          <w:jc w:val="center"/>
                          <w:rPr>
                            <w:color w:val="FFFFFF"/>
                            <w:sz w:val="40"/>
                            <w:szCs w:val="40"/>
                            <w:lang w:bidi="ar-SY"/>
                          </w:rPr>
                        </w:pPr>
                        <w:r>
                          <w:rPr>
                            <w:color w:val="FFFFFF"/>
                            <w:sz w:val="40"/>
                            <w:szCs w:val="40"/>
                            <w:lang w:bidi="ar-SY"/>
                          </w:rPr>
                          <w:t>3</w:t>
                        </w:r>
                      </w:p>
                    </w:txbxContent>
                  </v:textbox>
                </v:shape>
                <w10:wrap anchorx="page"/>
                <w10:anchorlock/>
              </v:group>
            </w:pict>
          </mc:Fallback>
        </mc:AlternateContent>
      </w:r>
    </w:p>
    <w:p w:rsidR="000D0CA1" w:rsidRPr="00AB06BC" w:rsidRDefault="000D0CA1" w:rsidP="000D0CA1">
      <w:pPr>
        <w:rPr>
          <w:rtl/>
        </w:rPr>
      </w:pPr>
      <w:r w:rsidRPr="00AB06BC">
        <w:rPr>
          <w:rtl/>
        </w:rPr>
        <w:t>هي القدرة على رقابة الخطة الموضوعة وطريقة تنفيذها وتقييم هذه الخطط في النهاية، لذا تعتبر الرقابة آخر عناصر العملية الإدارية ولها العديد من الخطوات هي:</w:t>
      </w:r>
    </w:p>
    <w:p w:rsidR="000D0CA1" w:rsidRPr="006940C3" w:rsidRDefault="000D0CA1">
      <w:pPr>
        <w:pStyle w:val="ListParagraph"/>
        <w:numPr>
          <w:ilvl w:val="0"/>
          <w:numId w:val="11"/>
        </w:numPr>
        <w:rPr>
          <w:rFonts w:ascii="Sakkal Majalla" w:hAnsi="Sakkal Majalla" w:cs="Sakkal Majalla"/>
          <w:color w:val="002060"/>
          <w:sz w:val="34"/>
          <w:szCs w:val="34"/>
          <w:rtl/>
        </w:rPr>
      </w:pPr>
      <w:r w:rsidRPr="006940C3">
        <w:rPr>
          <w:rFonts w:ascii="Sakkal Majalla" w:hAnsi="Sakkal Majalla" w:cs="Sakkal Majalla"/>
          <w:color w:val="002060"/>
          <w:sz w:val="34"/>
          <w:szCs w:val="34"/>
          <w:rtl/>
        </w:rPr>
        <w:t>تحديد الهدف تبعًا للخطة الموضوعة.</w:t>
      </w:r>
    </w:p>
    <w:p w:rsidR="000D0CA1" w:rsidRPr="006940C3" w:rsidRDefault="000D0CA1">
      <w:pPr>
        <w:pStyle w:val="ListParagraph"/>
        <w:numPr>
          <w:ilvl w:val="0"/>
          <w:numId w:val="11"/>
        </w:numPr>
        <w:rPr>
          <w:rFonts w:ascii="Sakkal Majalla" w:hAnsi="Sakkal Majalla" w:cs="Sakkal Majalla"/>
          <w:color w:val="002060"/>
          <w:sz w:val="34"/>
          <w:szCs w:val="34"/>
          <w:rtl/>
        </w:rPr>
      </w:pPr>
      <w:r w:rsidRPr="006940C3">
        <w:rPr>
          <w:rFonts w:ascii="Sakkal Majalla" w:hAnsi="Sakkal Majalla" w:cs="Sakkal Majalla"/>
          <w:color w:val="002060"/>
          <w:sz w:val="34"/>
          <w:szCs w:val="34"/>
          <w:rtl/>
        </w:rPr>
        <w:t>قياس النتائج بشكل دوري التي تم الوصول إليها.</w:t>
      </w:r>
    </w:p>
    <w:p w:rsidR="000D0CA1" w:rsidRPr="006940C3" w:rsidRDefault="000D0CA1">
      <w:pPr>
        <w:pStyle w:val="ListParagraph"/>
        <w:numPr>
          <w:ilvl w:val="0"/>
          <w:numId w:val="11"/>
        </w:numPr>
        <w:rPr>
          <w:rFonts w:ascii="Sakkal Majalla" w:hAnsi="Sakkal Majalla" w:cs="Sakkal Majalla"/>
          <w:color w:val="002060"/>
          <w:sz w:val="34"/>
          <w:szCs w:val="34"/>
          <w:rtl/>
        </w:rPr>
      </w:pPr>
      <w:r w:rsidRPr="006940C3">
        <w:rPr>
          <w:rFonts w:ascii="Sakkal Majalla" w:hAnsi="Sakkal Majalla" w:cs="Sakkal Majalla"/>
          <w:color w:val="002060"/>
          <w:sz w:val="34"/>
          <w:szCs w:val="34"/>
          <w:rtl/>
        </w:rPr>
        <w:t>مقارنة تلك النتائج بالأهداف الموضوعة.</w:t>
      </w:r>
    </w:p>
    <w:p w:rsidR="000D0CA1" w:rsidRPr="006940C3" w:rsidRDefault="000D0CA1">
      <w:pPr>
        <w:pStyle w:val="ListParagraph"/>
        <w:numPr>
          <w:ilvl w:val="0"/>
          <w:numId w:val="11"/>
        </w:numPr>
        <w:rPr>
          <w:rFonts w:ascii="Sakkal Majalla" w:hAnsi="Sakkal Majalla" w:cs="Sakkal Majalla"/>
          <w:color w:val="002060"/>
          <w:sz w:val="34"/>
          <w:szCs w:val="34"/>
          <w:rtl/>
        </w:rPr>
      </w:pPr>
      <w:r w:rsidRPr="006940C3">
        <w:rPr>
          <w:rFonts w:ascii="Sakkal Majalla" w:hAnsi="Sakkal Majalla" w:cs="Sakkal Majalla"/>
          <w:color w:val="002060"/>
          <w:sz w:val="34"/>
          <w:szCs w:val="34"/>
          <w:rtl/>
        </w:rPr>
        <w:t>البحث عن الأخطاء ومحاولة تلافيها.</w:t>
      </w:r>
    </w:p>
    <w:p w:rsidR="000D0CA1" w:rsidRPr="006940C3" w:rsidRDefault="000D0CA1">
      <w:pPr>
        <w:pStyle w:val="ListParagraph"/>
        <w:numPr>
          <w:ilvl w:val="0"/>
          <w:numId w:val="11"/>
        </w:numPr>
        <w:rPr>
          <w:rFonts w:ascii="Sakkal Majalla" w:hAnsi="Sakkal Majalla" w:cs="Sakkal Majalla"/>
          <w:color w:val="002060"/>
          <w:sz w:val="34"/>
          <w:szCs w:val="34"/>
          <w:rtl/>
        </w:rPr>
      </w:pPr>
      <w:r w:rsidRPr="006940C3">
        <w:rPr>
          <w:rFonts w:ascii="Sakkal Majalla" w:hAnsi="Sakkal Majalla" w:cs="Sakkal Majalla" w:hint="cs"/>
          <w:color w:val="002060"/>
          <w:sz w:val="34"/>
          <w:szCs w:val="34"/>
          <w:rtl/>
        </w:rPr>
        <w:t>اتخاذ</w:t>
      </w:r>
      <w:r w:rsidRPr="006940C3">
        <w:rPr>
          <w:rFonts w:ascii="Sakkal Majalla" w:hAnsi="Sakkal Majalla" w:cs="Sakkal Majalla"/>
          <w:color w:val="002060"/>
          <w:sz w:val="34"/>
          <w:szCs w:val="34"/>
          <w:rtl/>
        </w:rPr>
        <w:t xml:space="preserve"> الخطوات التصحيحية المناسبة.</w:t>
      </w:r>
    </w:p>
    <w:p w:rsidR="000D0CA1" w:rsidRDefault="000D0CA1">
      <w:pPr>
        <w:pStyle w:val="ListParagraph"/>
        <w:keepLines/>
        <w:numPr>
          <w:ilvl w:val="0"/>
          <w:numId w:val="11"/>
        </w:numPr>
        <w:rPr>
          <w:rFonts w:ascii="Sakkal Majalla" w:hAnsi="Sakkal Majalla" w:cs="Sakkal Majalla"/>
          <w:b/>
          <w:bCs/>
          <w:color w:val="002060"/>
          <w:sz w:val="20"/>
          <w:szCs w:val="20"/>
        </w:rPr>
      </w:pPr>
      <w:r w:rsidRPr="006940C3">
        <w:rPr>
          <w:rFonts w:ascii="Sakkal Majalla" w:hAnsi="Sakkal Majalla" w:cs="Sakkal Majalla"/>
          <w:color w:val="002060"/>
          <w:sz w:val="34"/>
          <w:szCs w:val="34"/>
          <w:rtl/>
        </w:rPr>
        <w:t>المتابعة بشكل مستمر حتى لا يحدث أخطاء جديدة.</w:t>
      </w:r>
    </w:p>
    <w:p w:rsidR="000D0CA1" w:rsidRDefault="000D0CA1" w:rsidP="000D0CA1">
      <w:pPr>
        <w:pageBreakBefore/>
        <w:rPr>
          <w:b/>
          <w:bCs/>
          <w:color w:val="C00000"/>
          <w:rtl/>
        </w:rPr>
      </w:pPr>
      <w:r>
        <w:rPr>
          <w:noProof/>
          <w:rtl/>
        </w:rPr>
        <w:lastRenderedPageBreak/>
        <mc:AlternateContent>
          <mc:Choice Requires="wpg">
            <w:drawing>
              <wp:inline distT="0" distB="0" distL="0" distR="0" wp14:anchorId="79AE3162" wp14:editId="2AA98533">
                <wp:extent cx="5727700" cy="471805"/>
                <wp:effectExtent l="0" t="0" r="6350" b="61595"/>
                <wp:docPr id="3393"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3394" name="Group 256571"/>
                        <wpg:cNvGrpSpPr/>
                        <wpg:grpSpPr>
                          <a:xfrm>
                            <a:off x="0" y="0"/>
                            <a:ext cx="5727700" cy="471805"/>
                            <a:chOff x="0" y="0"/>
                            <a:chExt cx="6131268" cy="505879"/>
                          </a:xfrm>
                        </wpg:grpSpPr>
                        <wpg:grpSp>
                          <wpg:cNvPr id="3395" name="Group 3653"/>
                          <wpg:cNvGrpSpPr/>
                          <wpg:grpSpPr>
                            <a:xfrm>
                              <a:off x="3701192" y="0"/>
                              <a:ext cx="2430076" cy="505839"/>
                              <a:chOff x="3701192" y="0"/>
                              <a:chExt cx="3545227" cy="711023"/>
                            </a:xfrm>
                          </wpg:grpSpPr>
                          <wps:wsp>
                            <wps:cNvPr id="3396" name="Rectangle: Rounded Corners 36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3701192" y="0"/>
                                <a:ext cx="35452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jc w:val="center"/>
                                    <w:rPr>
                                      <w:bCs/>
                                    </w:rPr>
                                  </w:pPr>
                                  <w:r>
                                    <w:rPr>
                                      <w:rFonts w:ascii="Adobe Arabic" w:hAnsi="Adobe Arabic" w:cs="Adobe Arabic" w:hint="cs"/>
                                      <w:bCs/>
                                      <w:color w:val="auto"/>
                                      <w:sz w:val="36"/>
                                      <w:szCs w:val="36"/>
                                      <w:rtl/>
                                      <w:lang w:bidi="ar-SY"/>
                                    </w:rPr>
                                    <w:t xml:space="preserve">   طبيعة عمل المدير: </w:t>
                                  </w:r>
                                </w:p>
                              </w:txbxContent>
                            </wps:txbx>
                            <wps:bodyPr tIns="36000" bIns="36000" rtlCol="0" anchor="ctr"/>
                          </wps:wsp>
                          <wps:wsp>
                            <wps:cNvPr id="3397" name="Oval 3656">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398"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399" name="Group 3323"/>
                        <wpg:cNvGrpSpPr/>
                        <wpg:grpSpPr>
                          <a:xfrm>
                            <a:off x="5343525" y="104775"/>
                            <a:ext cx="209550" cy="249555"/>
                            <a:chOff x="0" y="0"/>
                            <a:chExt cx="273780" cy="327013"/>
                          </a:xfrm>
                          <a:solidFill>
                            <a:schemeClr val="bg1"/>
                          </a:solidFill>
                        </wpg:grpSpPr>
                        <wps:wsp>
                          <wps:cNvPr id="3400"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40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402"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403" name="Google Shape;204;p17"/>
                          <wpg:cNvGrpSpPr/>
                          <wpg:grpSpPr>
                            <a:xfrm>
                              <a:off x="0" y="0"/>
                              <a:ext cx="273780" cy="105078"/>
                              <a:chOff x="0" y="0"/>
                              <a:chExt cx="273780" cy="105078"/>
                            </a:xfrm>
                            <a:grpFill/>
                          </wpg:grpSpPr>
                          <wps:wsp>
                            <wps:cNvPr id="3404"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405"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406"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407"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408"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162"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">
                <v:group id="Group 256571" o:spid="_x0000_s1163"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8dM8YAAADdAAAADwAAAGRycy9kb3ducmV2LnhtbESPQWvCQBSE74X+h+UV&#10;vOkmTS01dRURLR5EUAvF2yP7TILZtyG7JvHfu4LQ4zAz3zDTeW8q0VLjSssK4lEEgjizuuRcwe9x&#10;PfwC4TyyxsoyKbiRg/ns9WWKqbYd76k9+FwECLsUFRTe16mULivIoBvZmjh4Z9sY9EE2udQNdgFu&#10;KvkeRZ/SYMlhocCalgVll8PVKPjpsFsk8ardXs7L2+k43v1tY1Jq8NYvvkF46v1/+NneaAVJMvmA&#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Px0zxgAAAN0A&#10;AAAPAAAAAAAAAAAAAAAAAKoCAABkcnMvZG93bnJldi54bWxQSwUGAAAAAAQABAD6AAAAnQMAAAAA&#10;">
                  <v:group id="Group 3653" o:spid="_x0000_s1164" style="position:absolute;left:37011;width:24301;height:5058" coordorigin="37011" coordsize="3545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O4qMYAAADdAAAADwAAAGRycy9kb3ducmV2LnhtbESPQWvCQBSE7wX/w/IE&#10;b3UTg6VGVxGp4kGEqiDeHtlnEsy+DdltEv99tyD0OMzMN8xi1ZtKtNS40rKCeByBIM6sLjlXcDlv&#10;3z9BOI+ssbJMCp7kYLUcvC0w1bbjb2pPPhcBwi5FBYX3dSqlywoy6Ma2Jg7e3TYGfZBNLnWDXYCb&#10;Sk6i6EMaLDksFFjTpqDscfoxCnYddusk/moPj/vmeTtPj9dDTEqNhv16DsJT7//Dr/ZeK0iS2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c7ioxgAAAN0A&#10;AAAPAAAAAAAAAAAAAAAAAKoCAABkcnMvZG93bnJldi54bWxQSwUGAAAAAAQABAD6AAAAnQMAAAAA&#10;">
                    <v:roundrect id="Rectangle: Rounded Corners 3655" o:spid="_x0000_s1165" style="position:absolute;left:37011;width:3545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chkcUA&#10;AADdAAAADwAAAGRycy9kb3ducmV2LnhtbESPQWuDQBSE74X8h+UFemvWGBKsdZWQtJBjE9NDbw/3&#10;VaXuW3E3av99tlDocZiZb5ismE0nRhpca1nBehWBIK6sbrlWcC3fnhIQziNr7CyTgh9yUOSLhwxT&#10;bSc+03jxtQgQdikqaLzvUyld1ZBBt7I9cfC+7GDQBznUUg84BbjpZBxFO2mw5bDQYE+Hhqrvy80o&#10;iE7H15I/Y/rQiT/TFsv35Fgq9bic9y8gPM3+P/zXPmkFm83zDn7fhCcg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xyGRxQAAAN0AAAAPAAAAAAAAAAAAAAAAAJgCAABkcnMv&#10;ZG93bnJldi54bWxQSwUGAAAAAAQABAD1AAAAigMAAAAA&#10;" fillcolor="#0070c0" stroked="f" strokeweight="1pt">
                      <v:stroke joinstyle="miter"/>
                      <v:textbox inset=",1mm,,1mm">
                        <w:txbxContent>
                          <w:p w:rsidR="00693FEF" w:rsidRDefault="00693FEF" w:rsidP="000D0CA1">
                            <w:pPr>
                              <w:jc w:val="center"/>
                              <w:rPr>
                                <w:bCs/>
                              </w:rPr>
                            </w:pPr>
                            <w:r>
                              <w:rPr>
                                <w:rFonts w:ascii="Adobe Arabic" w:hAnsi="Adobe Arabic" w:cs="Adobe Arabic" w:hint="cs"/>
                                <w:bCs/>
                                <w:color w:val="auto"/>
                                <w:sz w:val="36"/>
                                <w:szCs w:val="36"/>
                                <w:rtl/>
                                <w:lang w:bidi="ar-SY"/>
                              </w:rPr>
                              <w:t xml:space="preserve">   طبيعة عمل المدير: </w:t>
                            </w:r>
                          </w:p>
                        </w:txbxContent>
                      </v:textbox>
                    </v:roundrect>
                    <v:oval id="Oval 3656" o:spid="_x0000_s1166"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fjNcUA&#10;AADdAAAADwAAAGRycy9kb3ducmV2LnhtbESP0UoDMRRE3wX/IVzBN5vVgta1aSmVgrSF0q0fcNlc&#10;N4vJTUjSduvXN4Lg4zAzZ5jpfHBWnCim3rOCx1EFgrj1uudOwedh9TABkTKyRuuZFFwowXx2ezPF&#10;Wvsz7+nU5E4UCKcaFZicQy1lag05TCMfiIv35aPDXGTspI54LnBn5VNVPUuHPZcFg4GWhtrv5ugU&#10;rKtgUtxufi5b2ewO78Guc7RK3d8NizcQmYb8H/5rf2gF4/HrC/y+KU9A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1+M1xQAAAN0AAAAPAAAAAAAAAAAAAAAAAJgCAABkcnMv&#10;ZG93bnJldi54bWxQSwUGAAAAAAQABAD1AAAAigMAAAAA&#10;" fillcolor="#272727 [2749]" stroked="f" strokeweight="1pt">
                      <v:stroke joinstyle="miter"/>
                      <v:shadow on="t" color="black" opacity="26214f" origin=",-.5" offset="0,3pt"/>
                    </v:oval>
                  </v:group>
                  <v:rect id="Rectangle 3654" o:spid="_x0000_s1167"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0PMMUA&#10;AADdAAAADwAAAGRycy9kb3ducmV2LnhtbERPy2oCMRTdF/yHcAU3opmqSDsaxQpWF9Xig+LyMrnO&#10;jE5uhiTV6d83i0KXh/OezhtTiTs5X1pW8NxPQBBnVpecKzgdV70XED4ga6wsk4If8jCftZ6mmGr7&#10;4D3dDyEXMYR9igqKEOpUSp8VZND3bU0cuYt1BkOELpfa4SOGm0oOkmQsDZYcGwqsaVlQdjt8GwXn&#10;03E7enOf1/Pl/eNrbHe09nlXqU67WUxABGrCv/jPvdEKhsPXODe+iU9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vQ8wxQAAAN0AAAAPAAAAAAAAAAAAAAAAAJgCAABkcnMv&#10;ZG93bnJldi54bWxQSwUGAAAAAAQABAD1AAAAigMAAAAA&#10;" fillcolor="#0070c0" stroked="f" strokeweight="1pt"/>
                </v:group>
                <v:group id="Group 3323" o:spid="_x0000_s1168"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6yrcYAAADdAAAADwAAAGRycy9kb3ducmV2LnhtbESPQWvCQBSE70L/w/IK&#10;vekmhopGVxHR0oMUjIXi7ZF9JsHs25Bdk/jvu4WCx2FmvmFWm8HUoqPWVZYVxJMIBHFudcWFgu/z&#10;YTwH4TyyxtoyKXiQg836ZbTCVNueT9RlvhABwi5FBaX3TSqly0sy6Ca2IQ7e1bYGfZBtIXWLfYCb&#10;Wk6jaCYNVhwWSmxoV1J+y+5GwUeP/TaJ993xdt09Luf3r59jTEq9vQ7bJQhPg3+G/9ufWkGSLB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PrKtxgAAAN0A&#10;AAAPAAAAAAAAAAAAAAAAAKoCAABkcnMvZG93bnJldi54bWxQSwUGAAAAAAQABAD6AAAAnQMAAAAA&#10;">
                  <v:shape id="Google Shape;201;p17" o:spid="_x0000_s1169"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RlsIA&#10;AADdAAAADwAAAGRycy9kb3ducmV2LnhtbERPTYvCMBC9C/6HMMLeNFUXt1ajiCDIHhas4l6HZmyr&#10;zaQ20Xb//eYgeHy87+W6M5V4UuNKywrGowgEcWZ1ybmC03E3jEE4j6yxskwK/sjBetXvLTHRtuUD&#10;PVOfixDCLkEFhfd1IqXLCjLoRrYmDtzFNgZ9gE0udYNtCDeVnETRTBosOTQUWNO2oOyWPoyCn0fs&#10;9/p8j7+/fs+z67xNT8esVOpj0G0WIDx1/i1+ufdawfQzCvvDm/A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4JGWwgAAAN0AAAAPAAAAAAAAAAAAAAAAAJgCAABkcnMvZG93&#10;bnJldi54bWxQSwUGAAAAAAQABAD1AAAAhw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170"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pMEMYA&#10;AADdAAAADwAAAGRycy9kb3ducmV2LnhtbESP3WrCQBSE7wu+w3KE3ohu/Gkp0VVEWhBFShOht4fs&#10;MRvMng3Zrca3dwWhl8PMfMMsVp2txYVaXzlWMB4lIIgLpysuFRzzr+EHCB+QNdaOScGNPKyWvZcF&#10;ptpd+YcuWShFhLBPUYEJoUml9IUhi37kGuLonVxrMUTZllK3eI1wW8tJkrxLixXHBYMNbQwV5+zP&#10;Kqjz78P+c/CW/Q4wm0y92Z335U6p1363noMI1IX/8LO91Qqms2QMj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pMEM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1171"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Tz/MUA&#10;AADdAAAADwAAAGRycy9kb3ducmV2LnhtbESPQWvCQBSE74L/YXlCb7oxESmpqxRRKfRktGBvz+wz&#10;G5p9G7Krpv/eLRQ8DjPfDLNY9bYRN+p87VjBdJKAIC6drrlScDxsx68gfEDW2DgmBb/kYbUcDhaY&#10;a3fnPd2KUIlYwj5HBSaENpfSl4Ys+olriaN3cZ3FEGVXSd3hPZbbRqZJMpcWa44LBltaGyp/iqtV&#10;kPmT+c5227OuUj59bo5fWTGbKvUy6t/fQATqwzP8T3/oyM2SFP7exCc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JPP8xQAAAN0AAAAPAAAAAAAAAAAAAAAAAJgCAABkcnMv&#10;ZG93bnJldi54bWxQSwUGAAAAAAQABAD1AAAAigMAAAAA&#10;" path="m1976,l417,c191,,,131,,369,,596,191,739,417,739r1559,c2203,739,2393,596,2393,369,2393,131,2203,,1976,xe" filled="f" strokecolor="white [3212]">
                    <v:path arrowok="t" o:extrusionok="f"/>
                  </v:shape>
                  <v:group id="Google Shape;204;p17" o:spid="_x0000_s1172"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bdpcYAAADdAAAADwAAAGRycy9kb3ducmV2LnhtbESPT2vCQBTE7wW/w/KE&#10;3uomphWJriKipQcR/APi7ZF9JsHs25Bdk/jtuwWhx2FmfsPMl72pREuNKy0riEcRCOLM6pJzBefT&#10;9mMKwnlkjZVlUvAkB8vF4G2OqbYdH6g9+lwECLsUFRTe16mULivIoBvZmjh4N9sY9EE2udQNdgFu&#10;KjmOook0WHJYKLCmdUHZ/fgwCr477FZJvGl399v6eT197S+7mJR6H/arGQhPvf8Pv9o/WkHyGSX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dt2lxgAAAN0A&#10;AAAPAAAAAAAAAAAAAAAAAKoCAABkcnMvZG93bnJldi54bWxQSwUGAAAAAAQABAD6AAAAnQMAAAAA&#10;">
                    <v:shape id="Google Shape;205;p17" o:spid="_x0000_s1173"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Q5MUA&#10;AADdAAAADwAAAGRycy9kb3ducmV2LnhtbESPQWvCQBSE74X+h+UJvZS6qYY2pq4iQqFHjfb+zD6T&#10;1OzbsLvG9N+7guBxmJlvmPlyMK3oyfnGsoL3cQKCuLS64UrBfvf9loHwAVlja5kU/JOH5eL5aY65&#10;thfeUl+ESkQI+xwV1CF0uZS+rMmgH9uOOHpH6wyGKF0ltcNLhJtWTpLkQxpsOC7U2NG6pvJUnI2C&#10;v88hc6/bzewwLbLftNr3XZBHpV5Gw+oLRKAhPML39o9WME2TFG5v4hO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ltDkxQAAAN0AAAAPAAAAAAAAAAAAAAAAAJgCAABkcnMv&#10;ZG93bnJldi54bWxQSwUGAAAAAAQABAD1AAAAigMAAAAA&#10;" path="m227,1501v107,,226,-72,226,-167l453,167c453,84,322,1,227,1,144,1,1,84,1,167r,1167c1,1429,144,1501,227,1501xe" filled="f" stroked="f">
                      <v:path arrowok="t" o:extrusionok="f"/>
                    </v:shape>
                    <v:shape id="Google Shape;206;p17" o:spid="_x0000_s1174"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C6M8UA&#10;AADdAAAADwAAAGRycy9kb3ducmV2LnhtbESPQU/CQBSE7yb+h80z4SZbQAwpLMRqNHC0cOD46D7b&#10;avdts/uE+u9dEhOPk5n5JrPaDK5TZwqx9WxgMs5AEVfetlwbOOxf7xegoiBb7DyTgR+KsFnf3qww&#10;t/7C73QupVYJwjFHA41In2sdq4YcxrHviZP34YNDSTLU2ga8JLjr9DTLHrXDltNCgz09N1R9ld/O&#10;QFFOi90Rd5Mgn/Fl6wpxbydrzOhueFqCEhrkP/zX3loDs4dsDtc36Qn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kLozxQAAAN0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1175"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1McQA&#10;AADdAAAADwAAAGRycy9kb3ducmV2LnhtbESP0WrCQBRE3wv+w3KFvtVNVYJEVylqQepDMfoB1+w1&#10;CWbvxuyq6993hYKPw8ycYWaLYBpxo87VlhV8DhIQxIXVNZcKDvvvjwkI55E1NpZJwYMcLOa9txlm&#10;2t55R7fclyJC2GWooPK+zaR0RUUG3cC2xNE72c6gj7Irpe7wHuGmkcMkSaXBmuNChS0tKyrO+dUo&#10;oK1dH5uQj1ecLsP+d/VjR4eLUu/98DUF4Sn4V/i/vdEKRuMkheeb+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NTHEAAAA3QAAAA8AAAAAAAAAAAAAAAAAmAIAAGRycy9k&#10;b3ducmV2LnhtbFBLBQYAAAAABAAEAPUAAACJAwAAAAA=&#10;" path="m822,1346v24,,60,-12,83,-35c989,1263,1013,1156,953,1072l334,108c286,25,179,1,96,48,12,108,1,215,48,298r619,965c703,1322,763,1346,822,1346xe" filled="f" stroked="f">
                      <v:path arrowok="t" o:extrusionok="f"/>
                    </v:shape>
                    <v:shape id="Google Shape;208;p17" o:spid="_x0000_s1176"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uQZsQA&#10;AADdAAAADwAAAGRycy9kb3ducmV2LnhtbESP3YrCMBSE7xd8h3AEbxZN1EWlGkUsLu6lPw9wbI5t&#10;tTkpTdTu2xthYS+HmfmGWaxaW4kHNb50rGE4UCCIM2dKzjWcjtv+DIQPyAYrx6Thlzyslp2PBSbG&#10;PXlPj0PIRYSwT1BDEUKdSOmzgiz6gauJo3dxjcUQZZNL0+Azwm0lR0pNpMWS40KBNW0Kym6Hu9Vw&#10;JjkOlF1SNd1VqfoZpp/H76vWvW67noMI1Ib/8F97ZzSMv9QU3m/iE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bkGbEAAAA3Q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177"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iqfsUA&#10;AADdAAAADwAAAGRycy9kb3ducmV2LnhtbERPTWvCQBC9F/wPywheSt2klRJSV7GFgkhBjNLmOGbH&#10;JJidDdnVxP767kHo8fG+58vBNOJKnastK4inEQjiwuqaSwWH/edTAsJ5ZI2NZVJwIwfLxehhjqm2&#10;Pe/omvlShBB2KSqovG9TKV1RkUE3tS1x4E62M+gD7EqpO+xDuGnkcxS9SoM1h4YKW/qoqDhnF6Ng&#10;S/K33/rje775viVfWRL/5I+xUpPxsHoD4Wnw/+K7e60VvMyiMDe8C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Kp+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693FEF" w:rsidP="000D0CA1">
      <w:pPr>
        <w:rPr>
          <w:color w:val="C00000"/>
          <w:rtl/>
        </w:rPr>
      </w:pPr>
      <w:hyperlink r:id="rId34" w:history="1">
        <w:r w:rsidR="000D0CA1" w:rsidRPr="00693FEF">
          <w:rPr>
            <w:rStyle w:val="Hyperlink"/>
            <w:rtl/>
          </w:rPr>
          <w:t>ما هي الأدوار التي يؤدِّيها المديرون في المؤسسات؟</w:t>
        </w:r>
      </w:hyperlink>
      <w:r w:rsidR="000D0CA1" w:rsidRPr="000E6BB1">
        <w:rPr>
          <w:color w:val="C00000"/>
          <w:rtl/>
        </w:rPr>
        <w:t xml:space="preserve"> </w:t>
      </w:r>
    </w:p>
    <w:p w:rsidR="000D0CA1" w:rsidRPr="000E6BB1" w:rsidRDefault="000D0CA1" w:rsidP="000D0CA1">
      <w:pPr>
        <w:rPr>
          <w:color w:val="C00000"/>
          <w:rtl/>
        </w:rPr>
      </w:pPr>
    </w:p>
    <w:p w:rsidR="000D0CA1" w:rsidRDefault="000D0CA1" w:rsidP="000D0CA1">
      <w:pPr>
        <w:jc w:val="center"/>
        <w:rPr>
          <w:b/>
          <w:bCs/>
          <w:color w:val="C00000"/>
          <w:rtl/>
        </w:rPr>
      </w:pPr>
      <w:r>
        <w:rPr>
          <w:b/>
          <w:bCs/>
          <w:noProof/>
          <w:color w:val="C00000"/>
          <w:rtl/>
        </w:rPr>
        <mc:AlternateContent>
          <mc:Choice Requires="wpg">
            <w:drawing>
              <wp:inline distT="0" distB="0" distL="0" distR="0" wp14:anchorId="4467AE19" wp14:editId="588ED43D">
                <wp:extent cx="4980305" cy="1428750"/>
                <wp:effectExtent l="0" t="19050" r="0" b="0"/>
                <wp:docPr id="32070" name="Group 32070"/>
                <wp:cNvGraphicFramePr/>
                <a:graphic xmlns:a="http://schemas.openxmlformats.org/drawingml/2006/main">
                  <a:graphicData uri="http://schemas.microsoft.com/office/word/2010/wordprocessingGroup">
                    <wpg:wgp>
                      <wpg:cNvGrpSpPr/>
                      <wpg:grpSpPr>
                        <a:xfrm>
                          <a:off x="0" y="0"/>
                          <a:ext cx="4980305" cy="1428750"/>
                          <a:chOff x="0" y="0"/>
                          <a:chExt cx="4980305" cy="1428750"/>
                        </a:xfrm>
                      </wpg:grpSpPr>
                      <wpg:grpSp>
                        <wpg:cNvPr id="32068" name="Group 32068"/>
                        <wpg:cNvGrpSpPr/>
                        <wpg:grpSpPr>
                          <a:xfrm>
                            <a:off x="1720850" y="0"/>
                            <a:ext cx="1543685" cy="1423035"/>
                            <a:chOff x="0" y="0"/>
                            <a:chExt cx="1543685" cy="1423035"/>
                          </a:xfrm>
                        </wpg:grpSpPr>
                        <wps:wsp>
                          <wps:cNvPr id="1542" name="Shape"/>
                          <wps:cNvSpPr>
                            <a:spLocks/>
                          </wps:cNvSpPr>
                          <wps:spPr bwMode="auto">
                            <a:xfrm>
                              <a:off x="0" y="0"/>
                              <a:ext cx="1543685" cy="1423035"/>
                            </a:xfrm>
                            <a:custGeom>
                              <a:avLst/>
                              <a:gdLst>
                                <a:gd name="T0" fmla="*/ 1399268 w 21600"/>
                                <a:gd name="T1" fmla="*/ 1290098 h 21486"/>
                                <a:gd name="T2" fmla="*/ 1399268 w 21600"/>
                                <a:gd name="T3" fmla="*/ 1290098 h 21486"/>
                                <a:gd name="T4" fmla="*/ 1399268 w 21600"/>
                                <a:gd name="T5" fmla="*/ 1290098 h 21486"/>
                                <a:gd name="T6" fmla="*/ 1399268 w 21600"/>
                                <a:gd name="T7" fmla="*/ 1290098 h 21486"/>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00B050"/>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1543" name="TextBox 11"/>
                          <wps:cNvSpPr txBox="1">
                            <a:spLocks noChangeArrowheads="1"/>
                          </wps:cNvSpPr>
                          <wps:spPr bwMode="auto">
                            <a:xfrm>
                              <a:off x="457200" y="361950"/>
                              <a:ext cx="995045" cy="727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648B8" w:rsidRDefault="00693FEF" w:rsidP="000D0CA1">
                                <w:pPr>
                                  <w:bidi w:val="0"/>
                                  <w:jc w:val="center"/>
                                  <w:rPr>
                                    <w:rFonts w:ascii="Adobe Arabic" w:hAnsi="Adobe Arabic" w:cs="Adobe Arabic"/>
                                    <w:b/>
                                    <w:bCs/>
                                    <w:noProof/>
                                    <w:kern w:val="24"/>
                                    <w:sz w:val="40"/>
                                    <w:szCs w:val="40"/>
                                  </w:rPr>
                                </w:pPr>
                                <w:r>
                                  <w:rPr>
                                    <w:rFonts w:ascii="Adobe Arabic" w:hAnsi="Adobe Arabic" w:cs="Adobe Arabic" w:hint="cs"/>
                                    <w:b/>
                                    <w:bCs/>
                                    <w:noProof/>
                                    <w:kern w:val="24"/>
                                    <w:sz w:val="40"/>
                                    <w:szCs w:val="40"/>
                                    <w:rtl/>
                                  </w:rPr>
                                  <w:t>الأدوار المعلوماتية</w:t>
                                </w:r>
                              </w:p>
                            </w:txbxContent>
                          </wps:txbx>
                          <wps:bodyPr rot="0" vert="horz" wrap="square" lIns="0" tIns="45720" rIns="0" bIns="45720" anchor="b" anchorCtr="0" upright="1">
                            <a:spAutoFit/>
                          </wps:bodyPr>
                        </wps:wsp>
                      </wpg:grpSp>
                      <wpg:grpSp>
                        <wpg:cNvPr id="32067" name="Group 32067"/>
                        <wpg:cNvGrpSpPr/>
                        <wpg:grpSpPr>
                          <a:xfrm>
                            <a:off x="3505200" y="0"/>
                            <a:ext cx="1475105" cy="1428750"/>
                            <a:chOff x="0" y="0"/>
                            <a:chExt cx="1475105" cy="1428750"/>
                          </a:xfrm>
                        </wpg:grpSpPr>
                        <wps:wsp>
                          <wps:cNvPr id="1545" name="Shape"/>
                          <wps:cNvSpPr>
                            <a:spLocks/>
                          </wps:cNvSpPr>
                          <wps:spPr bwMode="auto">
                            <a:xfrm>
                              <a:off x="0" y="0"/>
                              <a:ext cx="1475105" cy="1428750"/>
                            </a:xfrm>
                            <a:custGeom>
                              <a:avLst/>
                              <a:gdLst>
                                <a:gd name="T0" fmla="*/ 1337392 w 21600"/>
                                <a:gd name="T1" fmla="*/ 1294856 h 21600"/>
                                <a:gd name="T2" fmla="*/ 1337392 w 21600"/>
                                <a:gd name="T3" fmla="*/ 1294856 h 21600"/>
                                <a:gd name="T4" fmla="*/ 1337392 w 21600"/>
                                <a:gd name="T5" fmla="*/ 1294856 h 21600"/>
                                <a:gd name="T6" fmla="*/ 1337392 w 21600"/>
                                <a:gd name="T7" fmla="*/ 1294856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600"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FFCC4C"/>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1546" name="TextBox 14"/>
                          <wps:cNvSpPr txBox="1">
                            <a:spLocks noChangeArrowheads="1"/>
                          </wps:cNvSpPr>
                          <wps:spPr bwMode="auto">
                            <a:xfrm>
                              <a:off x="381000" y="406400"/>
                              <a:ext cx="995045" cy="727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648B8" w:rsidRDefault="00693FEF" w:rsidP="000D0CA1">
                                <w:pPr>
                                  <w:bidi w:val="0"/>
                                  <w:jc w:val="center"/>
                                  <w:rPr>
                                    <w:rFonts w:ascii="Adobe Arabic" w:hAnsi="Adobe Arabic" w:cs="Adobe Arabic"/>
                                    <w:b/>
                                    <w:bCs/>
                                    <w:noProof/>
                                    <w:kern w:val="24"/>
                                    <w:sz w:val="40"/>
                                    <w:szCs w:val="40"/>
                                  </w:rPr>
                                </w:pPr>
                                <w:r>
                                  <w:rPr>
                                    <w:rFonts w:ascii="Adobe Arabic" w:hAnsi="Adobe Arabic" w:cs="Adobe Arabic" w:hint="cs"/>
                                    <w:b/>
                                    <w:bCs/>
                                    <w:noProof/>
                                    <w:kern w:val="24"/>
                                    <w:sz w:val="40"/>
                                    <w:szCs w:val="40"/>
                                    <w:rtl/>
                                  </w:rPr>
                                  <w:t>الأدوار التفاعلية</w:t>
                                </w:r>
                              </w:p>
                            </w:txbxContent>
                          </wps:txbx>
                          <wps:bodyPr rot="0" vert="horz" wrap="square" lIns="0" tIns="45720" rIns="0" bIns="45720" anchor="b" anchorCtr="0" upright="1">
                            <a:spAutoFit/>
                          </wps:bodyPr>
                        </wps:wsp>
                      </wpg:grpSp>
                      <wpg:grpSp>
                        <wpg:cNvPr id="32069" name="Group 32069"/>
                        <wpg:cNvGrpSpPr/>
                        <wpg:grpSpPr>
                          <a:xfrm>
                            <a:off x="0" y="0"/>
                            <a:ext cx="1542415" cy="1428750"/>
                            <a:chOff x="0" y="0"/>
                            <a:chExt cx="1542415" cy="1428750"/>
                          </a:xfrm>
                        </wpg:grpSpPr>
                        <wps:wsp>
                          <wps:cNvPr id="3409" name="Shape"/>
                          <wps:cNvSpPr>
                            <a:spLocks/>
                          </wps:cNvSpPr>
                          <wps:spPr bwMode="auto">
                            <a:xfrm>
                              <a:off x="0" y="0"/>
                              <a:ext cx="1542415" cy="1428750"/>
                            </a:xfrm>
                            <a:custGeom>
                              <a:avLst/>
                              <a:gdLst>
                                <a:gd name="T0" fmla="*/ 1398074 w 21600"/>
                                <a:gd name="T1" fmla="*/ 1294856 h 21486"/>
                                <a:gd name="T2" fmla="*/ 1398074 w 21600"/>
                                <a:gd name="T3" fmla="*/ 1294856 h 21486"/>
                                <a:gd name="T4" fmla="*/ 1398074 w 21600"/>
                                <a:gd name="T5" fmla="*/ 1294856 h 21486"/>
                                <a:gd name="T6" fmla="*/ 1398074 w 21600"/>
                                <a:gd name="T7" fmla="*/ 1294856 h 21486"/>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C00000"/>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1549" name="TextBox 17"/>
                          <wps:cNvSpPr txBox="1">
                            <a:spLocks noChangeArrowheads="1"/>
                          </wps:cNvSpPr>
                          <wps:spPr bwMode="auto">
                            <a:xfrm>
                              <a:off x="514350" y="342900"/>
                              <a:ext cx="840665" cy="6531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648B8" w:rsidRDefault="00693FEF" w:rsidP="000D0CA1">
                                <w:pPr>
                                  <w:bidi w:val="0"/>
                                  <w:jc w:val="center"/>
                                  <w:rPr>
                                    <w:rFonts w:ascii="Adobe Arabic" w:hAnsi="Adobe Arabic" w:cs="Adobe Arabic"/>
                                    <w:b/>
                                    <w:bCs/>
                                    <w:noProof/>
                                    <w:kern w:val="24"/>
                                    <w:sz w:val="40"/>
                                    <w:szCs w:val="40"/>
                                  </w:rPr>
                                </w:pPr>
                                <w:r>
                                  <w:rPr>
                                    <w:rFonts w:ascii="Adobe Arabic" w:hAnsi="Adobe Arabic" w:cs="Adobe Arabic" w:hint="cs"/>
                                    <w:b/>
                                    <w:bCs/>
                                    <w:noProof/>
                                    <w:kern w:val="24"/>
                                    <w:sz w:val="40"/>
                                    <w:szCs w:val="40"/>
                                    <w:rtl/>
                                  </w:rPr>
                                  <w:t>الأدوار القرارية</w:t>
                                </w:r>
                              </w:p>
                            </w:txbxContent>
                          </wps:txbx>
                          <wps:bodyPr rot="0" vert="horz" wrap="square" lIns="0" tIns="45720" rIns="0" bIns="45720" anchor="b" anchorCtr="0" upright="1">
                            <a:noAutofit/>
                          </wps:bodyPr>
                        </wps:wsp>
                      </wpg:grpSp>
                    </wpg:wgp>
                  </a:graphicData>
                </a:graphic>
              </wp:inline>
            </w:drawing>
          </mc:Choice>
          <mc:Fallback>
            <w:pict>
              <v:group id="Group 32070" o:spid="_x0000_s1178" style="width:392.15pt;height:112.5pt;mso-position-horizontal-relative:char;mso-position-vertical-relative:line" coordsize="49803,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">
                <v:group id="Group 32068" o:spid="_x0000_s1179" style="position:absolute;left:17208;width:15437;height:14230" coordsize="15436,14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xsJrWwwAAAN4AAAAP&#10;AAAAAAAAAAAAAAAAAKoCAABkcnMvZG93bnJldi54bWxQSwUGAAAAAAQABAD6AAAAmgMAAAAA&#10;">
                  <v:shape id="Shape" o:spid="_x0000_s1180" style="position:absolute;width:15436;height:14230;visibility:visible;mso-wrap-style:square;v-text-anchor:middle" coordsize="21600,21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e5FsEA&#10;AADdAAAADwAAAGRycy9kb3ducmV2LnhtbERP22oCMRB9L/QfwhR8q9mKStkapSwUfRK8fMCQjJut&#10;m8k2Sd31740g+DaHc53FanCtuFCIjWcFH+MCBLH2puFawfHw8/4JIiZkg61nUnClCKvl68sCS+N7&#10;3tFln2qRQziWqMCm1JVSRm3JYRz7jjhzJx8cpgxDLU3APoe7Vk6KYi4dNpwbLHZUWdLn/b9ToNen&#10;ZnMIvdVmu7PX81/12+tKqdHb8P0FItGQnuKHe2Py/Nl0Avdv8gly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uRbBAAAA3QAAAA8AAAAAAAAAAAAAAAAAmAIAAGRycy9kb3du&#10;cmV2LnhtbFBLBQYAAAAABAAEAPUAAACGAwAA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c3820,16136,3857,16136,3876,16155r7714,4796c12251,21367,13059,21367,13720,20951r6576,-4102c20957,16433,21361,15680,21361,14867r,-8204c21361,5851,20957,5078,20296,4682l13720,580v-642,-397,-1451,-417,-2112,c11608,580,11590,580,11590,599l5786,3968v-74,40,-147,20,-184,-59c5565,3829,5584,3750,5657,3711l11443,342v,,,,,c12178,-114,13096,-114,13831,342r6575,4102c21141,4900,21600,5772,21600,6683r,8204c21600,15799,21141,16671,20406,17126r-6575,4102c13427,21367,13004,21486,12600,21486xe" fillcolor="#00b050" stroked="f" strokeweight="1pt">
                    <v:stroke miterlimit="4" joinstyle="miter"/>
                    <v:path arrowok="t" o:extrusionok="f" o:connecttype="custom" o:connectlocs="100001344,85444224;100001344,85444224;100001344,85444224;100001344,85444224" o:connectangles="0,90,180,270"/>
                  </v:shape>
                  <v:shape id="_x0000_s1181" type="#_x0000_t202" style="position:absolute;left:4572;top:3619;width:9950;height:727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DBaMQA&#10;AADdAAAADwAAAGRycy9kb3ducmV2LnhtbERPTWvCQBC9F/wPyxS8NZs2ppXoKiIIFQvS1Iu3MTtN&#10;QrOzaXYb4793BaG3ebzPmS8H04ieOldbVvAcxSCIC6trLhUcvjZPUxDOI2tsLJOCCzlYLkYPc8y0&#10;PfMn9bkvRQhhl6GCyvs2k9IVFRl0kW2JA/dtO4M+wK6UusNzCDeNfInjV2mw5tBQYUvrioqf/M8o&#10;aNJk77ZUTzfHt98TfiT9Ls33So0fh9UMhKfB/4vv7ncd5qeTBG7fhBPk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AwWjEAAAA3QAAAA8AAAAAAAAAAAAAAAAAmAIAAGRycy9k&#10;b3ducmV2LnhtbFBLBQYAAAAABAAEAPUAAACJAwAAAAA=&#10;" filled="f" stroked="f">
                    <v:textbox style="mso-fit-shape-to-text:t" inset="0,,0">
                      <w:txbxContent>
                        <w:p w:rsidR="00693FEF" w:rsidRPr="003648B8" w:rsidRDefault="00693FEF" w:rsidP="000D0CA1">
                          <w:pPr>
                            <w:bidi w:val="0"/>
                            <w:jc w:val="center"/>
                            <w:rPr>
                              <w:rFonts w:ascii="Adobe Arabic" w:hAnsi="Adobe Arabic" w:cs="Adobe Arabic"/>
                              <w:b/>
                              <w:bCs/>
                              <w:noProof/>
                              <w:kern w:val="24"/>
                              <w:sz w:val="40"/>
                              <w:szCs w:val="40"/>
                            </w:rPr>
                          </w:pPr>
                          <w:r>
                            <w:rPr>
                              <w:rFonts w:ascii="Adobe Arabic" w:hAnsi="Adobe Arabic" w:cs="Adobe Arabic" w:hint="cs"/>
                              <w:b/>
                              <w:bCs/>
                              <w:noProof/>
                              <w:kern w:val="24"/>
                              <w:sz w:val="40"/>
                              <w:szCs w:val="40"/>
                              <w:rtl/>
                            </w:rPr>
                            <w:t>الأدوار المعلوماتية</w:t>
                          </w:r>
                        </w:p>
                      </w:txbxContent>
                    </v:textbox>
                  </v:shape>
                </v:group>
                <v:group id="Group 32067" o:spid="_x0000_s1182" style="position:absolute;left:35052;width:14751;height:14287" coordsize="14751,14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8OpMcAAADeAAAADwAAAGRycy9kb3ducmV2LnhtbESPT4vCMBTE7wv7HcJb&#10;8KZpFXWpRhHRZQ8i+AcWb4/m2Rabl9LEtn57Iwh7HGbmN8x82ZlSNFS7wrKCeBCBIE6tLjhTcD5t&#10;+98gnEfWWFomBQ9ysFx8fswx0bblAzVHn4kAYZeggtz7KpHSpTkZdANbEQfvamuDPsg6k7rGNsBN&#10;KYdRNJEGCw4LOVa0zim9He9GwU+L7WoUb5rd7bp+XE7j/d8uJqV6X91qBsJT5//D7/avVjAaRpMp&#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C8OpMcAAADe&#10;AAAADwAAAAAAAAAAAAAAAACqAgAAZHJzL2Rvd25yZXYueG1sUEsFBgAAAAAEAAQA+gAAAJ4DAAAA&#10;AA==&#10;">
                  <v:shape id="Shape" o:spid="_x0000_s1183" style="position:absolute;width:14751;height:14287;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jAZ8UA&#10;AADdAAAADwAAAGRycy9kb3ducmV2LnhtbERPzUrDQBC+C32HZQpexG4qRkrabbGCsVQ8WH2AMTtN&#10;UrOzYXds49t3C4K3+fh+Z7EaXKeOFGLr2cB0koEirrxtuTbw+fF8OwMVBdli55kM/FKE1XJ0tcDC&#10;+hO/03EntUohHAs00Ij0hdaxashhnPieOHF7HxxKgqHWNuAphbtO32XZg3bYcmposKenhqrv3Y8z&#10;sJabr8Nhtt305baTt/wllKW8GnM9Hh7noIQG+Rf/uTc2zc/vc7h8k07Qyz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iMBnxQAAAN0AAAAPAAAAAAAAAAAAAAAAAJgCAABkcnMv&#10;ZG93bnJldi54bWxQSwUGAAAAAAQABAD1AAAAigMAAA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ffcc4c" stroked="f" strokeweight="1pt">
                    <v:stroke miterlimit="4" joinstyle="miter"/>
                    <v:path arrowok="t" o:extrusionok="f" o:connecttype="custom" o:connectlocs="91333038,85649329;91333038,85649329;91333038,85649329;91333038,85649329" o:connectangles="0,90,180,270"/>
                  </v:shape>
                  <v:shape id="_x0000_s1184" type="#_x0000_t202" style="position:absolute;left:3810;top:4064;width:9950;height:727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di8MQA&#10;AADdAAAADwAAAGRycy9kb3ducmV2LnhtbERPTWvCQBC9C/0PyxS86cZqVFJXKQVBqSBNvXgbs9Mk&#10;mJ1Ns2uM/94tCN7m8T5nsepMJVpqXGlZwWgYgSDOrC45V3D4WQ/mIJxH1lhZJgU3crBavvQWmGh7&#10;5W9qU5+LEMIuQQWF93UipcsKMuiGtiYO3K9tDPoAm1zqBq8h3FTyLYqm0mDJoaHAmj4Lys7pxSio&#10;4vHebamcr4+zvxPuxu1XnO6V6r92H+8gPHX+KX64NzrMjydT+P8mnC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3YvDEAAAA3QAAAA8AAAAAAAAAAAAAAAAAmAIAAGRycy9k&#10;b3ducmV2LnhtbFBLBQYAAAAABAAEAPUAAACJAwAAAAA=&#10;" filled="f" stroked="f">
                    <v:textbox style="mso-fit-shape-to-text:t" inset="0,,0">
                      <w:txbxContent>
                        <w:p w:rsidR="00693FEF" w:rsidRPr="003648B8" w:rsidRDefault="00693FEF" w:rsidP="000D0CA1">
                          <w:pPr>
                            <w:bidi w:val="0"/>
                            <w:jc w:val="center"/>
                            <w:rPr>
                              <w:rFonts w:ascii="Adobe Arabic" w:hAnsi="Adobe Arabic" w:cs="Adobe Arabic"/>
                              <w:b/>
                              <w:bCs/>
                              <w:noProof/>
                              <w:kern w:val="24"/>
                              <w:sz w:val="40"/>
                              <w:szCs w:val="40"/>
                            </w:rPr>
                          </w:pPr>
                          <w:r>
                            <w:rPr>
                              <w:rFonts w:ascii="Adobe Arabic" w:hAnsi="Adobe Arabic" w:cs="Adobe Arabic" w:hint="cs"/>
                              <w:b/>
                              <w:bCs/>
                              <w:noProof/>
                              <w:kern w:val="24"/>
                              <w:sz w:val="40"/>
                              <w:szCs w:val="40"/>
                              <w:rtl/>
                            </w:rPr>
                            <w:t>الأدوار التفاعلية</w:t>
                          </w:r>
                        </w:p>
                      </w:txbxContent>
                    </v:textbox>
                  </v:shape>
                </v:group>
                <v:group id="Group 32069" o:spid="_x0000_s1185" style="position:absolute;width:15424;height:14287" coordsize="15424,14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w/TccAAADeAAAADwAAAGRycy9kb3ducmV2LnhtbESPT4vCMBTE7wv7HcJb&#10;8KZpFcWtRhHRZQ8i+AcWb4/m2Rabl9LEtn57Iwh7HGbmN8x82ZlSNFS7wrKCeBCBIE6tLjhTcD5t&#10;+1MQziNrLC2Tggc5WC4+P+aYaNvygZqjz0SAsEtQQe59lUjp0pwMuoGtiIN3tbVBH2SdSV1jG+Cm&#10;lMMomkiDBYeFHCta55Tejnej4KfFdjWKN83udl0/Lqfx/m8Xk1K9r241A+Gp8//hd/tXKxgNo8k3&#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vw/TccAAADe&#10;AAAADwAAAAAAAAAAAAAAAACqAgAAZHJzL2Rvd25yZXYueG1sUEsFBgAAAAAEAAQA+gAAAJ4DAAAA&#10;AA==&#10;">
                  <v:shape id="Shape" o:spid="_x0000_s1186" style="position:absolute;width:15424;height:14287;visibility:visible;mso-wrap-style:square;v-text-anchor:middle" coordsize="21600,21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ZIEMUA&#10;AADdAAAADwAAAGRycy9kb3ducmV2LnhtbESPS4vCQBCE78L+h6EFbzrxgZtkHWURFryIGD3s3ppM&#10;54GZnpCZ1fjvHUHwWFTVV9Rq05tGXKlztWUF00kEgji3uuZSwfn0M45BOI+ssbFMCu7kYLP+GKww&#10;1fbGR7pmvhQBwi5FBZX3bSqlyysy6Ca2JQ5eYTuDPsiulLrDW4CbRs6iaCkN1hwWKmxpW1F+yf6N&#10;guLwKc9J8nuJiywu9mWt27+9V2o07L+/QHjq/Tv8au+0gvkiSuD5JjwB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ZkgQxQAAAN0AAAAPAAAAAAAAAAAAAAAAAJgCAABkcnMv&#10;ZG93bnJldi54bWxQSwUGAAAAAAQABAD1AAAAigMAAA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c00000" stroked="f" strokeweight="1pt">
                    <v:stroke miterlimit="4" joinstyle="miter"/>
                    <v:path arrowok="t" o:extrusionok="f" o:connecttype="custom" o:connectlocs="99833811,86103766;99833811,86103766;99833811,86103766;99833811,86103766" o:connectangles="0,90,180,270"/>
                  </v:shape>
                  <v:shape id="_x0000_s1187" type="#_x0000_t202" style="position:absolute;left:5143;top:3429;width:8407;height:6531;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AH/cMA&#10;AADdAAAADwAAAGRycy9kb3ducmV2LnhtbERPTWvCQBC9C/0PyxR6kbqJpsWm2YiKRa8mBa9DdkxC&#10;s7Npdqvpv+8WBG/zeJ+TrUbTiQsNrrWsIJ5FIIgrq1uuFXyWH89LEM4ja+wsk4JfcrDKHyYZptpe&#10;+UiXwtcihLBLUUHjfZ9K6aqGDLqZ7YkDd7aDQR/gUEs94DWEm07Oo+hVGmw5NDTY07ah6qv4MQqS&#10;DZ0xLpP1fleO36fpIol38qDU0+O4fgfhafR38c190GH+S/IG/9+EE2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AH/cMAAADdAAAADwAAAAAAAAAAAAAAAACYAgAAZHJzL2Rv&#10;d25yZXYueG1sUEsFBgAAAAAEAAQA9QAAAIgDAAAAAA==&#10;" filled="f" stroked="f">
                    <v:textbox inset="0,,0">
                      <w:txbxContent>
                        <w:p w:rsidR="00693FEF" w:rsidRPr="003648B8" w:rsidRDefault="00693FEF" w:rsidP="000D0CA1">
                          <w:pPr>
                            <w:bidi w:val="0"/>
                            <w:jc w:val="center"/>
                            <w:rPr>
                              <w:rFonts w:ascii="Adobe Arabic" w:hAnsi="Adobe Arabic" w:cs="Adobe Arabic"/>
                              <w:b/>
                              <w:bCs/>
                              <w:noProof/>
                              <w:kern w:val="24"/>
                              <w:sz w:val="40"/>
                              <w:szCs w:val="40"/>
                            </w:rPr>
                          </w:pPr>
                          <w:r>
                            <w:rPr>
                              <w:rFonts w:ascii="Adobe Arabic" w:hAnsi="Adobe Arabic" w:cs="Adobe Arabic" w:hint="cs"/>
                              <w:b/>
                              <w:bCs/>
                              <w:noProof/>
                              <w:kern w:val="24"/>
                              <w:sz w:val="40"/>
                              <w:szCs w:val="40"/>
                              <w:rtl/>
                            </w:rPr>
                            <w:t>الأدوار القرارية</w:t>
                          </w:r>
                        </w:p>
                      </w:txbxContent>
                    </v:textbox>
                  </v:shape>
                </v:group>
                <w10:wrap anchorx="page"/>
                <w10:anchorlock/>
              </v:group>
            </w:pict>
          </mc:Fallback>
        </mc:AlternateContent>
      </w:r>
    </w:p>
    <w:p w:rsidR="0059540C" w:rsidRPr="006940C3" w:rsidRDefault="0059540C" w:rsidP="000D0CA1">
      <w:pPr>
        <w:jc w:val="center"/>
        <w:rPr>
          <w:b/>
          <w:bCs/>
          <w:color w:val="C00000"/>
          <w:rtl/>
        </w:rPr>
      </w:pPr>
    </w:p>
    <w:p w:rsidR="000D0CA1" w:rsidRPr="006940C3" w:rsidRDefault="000D0CA1" w:rsidP="0059540C">
      <w:pPr>
        <w:keepLines/>
        <w:ind w:left="426"/>
        <w:jc w:val="center"/>
        <w:rPr>
          <w:rFonts w:ascii="Sakkal Majalla" w:hAnsi="Sakkal Majalla"/>
          <w:b/>
          <w:bCs/>
          <w:color w:val="002060"/>
          <w:sz w:val="20"/>
          <w:szCs w:val="20"/>
          <w:rtl/>
        </w:rPr>
      </w:pPr>
      <w:r>
        <w:rPr>
          <w:rFonts w:ascii="Sakkal Majalla" w:hAnsi="Sakkal Majalla"/>
          <w:noProof/>
          <w:color w:val="002060"/>
          <w:sz w:val="34"/>
          <w:rtl/>
        </w:rPr>
        <w:drawing>
          <wp:inline distT="0" distB="0" distL="0" distR="0" wp14:anchorId="7A711C39" wp14:editId="35F4C1F8">
            <wp:extent cx="4686300" cy="3009900"/>
            <wp:effectExtent l="0" t="0" r="0" b="0"/>
            <wp:docPr id="1" name="صورة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roduct presentation-pana (1).png"/>
                    <pic:cNvPicPr/>
                  </pic:nvPicPr>
                  <pic:blipFill rotWithShape="1">
                    <a:blip r:embed="rId35" cstate="print">
                      <a:extLst>
                        <a:ext uri="{28A0092B-C50C-407E-A947-70E740481C1C}">
                          <a14:useLocalDpi xmlns:a14="http://schemas.microsoft.com/office/drawing/2010/main" val="0"/>
                        </a:ext>
                      </a:extLst>
                    </a:blip>
                    <a:srcRect t="17073" b="18699"/>
                    <a:stretch/>
                  </pic:blipFill>
                  <pic:spPr bwMode="auto">
                    <a:xfrm>
                      <a:off x="0" y="0"/>
                      <a:ext cx="4686300" cy="3009900"/>
                    </a:xfrm>
                    <a:prstGeom prst="rect">
                      <a:avLst/>
                    </a:prstGeom>
                    <a:ln>
                      <a:noFill/>
                    </a:ln>
                    <a:extLst>
                      <a:ext uri="{53640926-AAD7-44D8-BBD7-CCE9431645EC}">
                        <a14:shadowObscured xmlns:a14="http://schemas.microsoft.com/office/drawing/2010/main"/>
                      </a:ext>
                    </a:extLst>
                  </pic:spPr>
                </pic:pic>
              </a:graphicData>
            </a:graphic>
          </wp:inline>
        </w:drawing>
      </w:r>
    </w:p>
    <w:p w:rsidR="000D0CA1" w:rsidRDefault="000D0CA1" w:rsidP="000D0CA1">
      <w:pPr>
        <w:keepLines/>
        <w:pageBreakBefore/>
        <w:jc w:val="left"/>
        <w:rPr>
          <w:b/>
          <w:bCs/>
          <w:rtl/>
          <w:lang w:bidi="ar-SY"/>
        </w:rPr>
      </w:pPr>
      <w:r w:rsidRPr="00B75BFA">
        <w:rPr>
          <w:b/>
          <w:bCs/>
          <w:noProof/>
          <w:rtl/>
        </w:rPr>
        <w:lastRenderedPageBreak/>
        <w:drawing>
          <wp:inline distT="0" distB="0" distL="0" distR="0" wp14:anchorId="294DE49C" wp14:editId="2C47EC92">
            <wp:extent cx="2420620" cy="804545"/>
            <wp:effectExtent l="0" t="0" r="0" b="0"/>
            <wp:docPr id="3413"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2" name="Picture 1025"/>
                    <pic:cNvPicPr>
                      <a:picLocks noChangeAspect="1"/>
                    </pic:cNvPicPr>
                  </pic:nvPicPr>
                  <pic:blipFill>
                    <a:blip r:embed="rId36" cstate="print">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2420620" cy="804545"/>
                    </a:xfrm>
                    <a:prstGeom prst="rect">
                      <a:avLst/>
                    </a:prstGeom>
                  </pic:spPr>
                </pic:pic>
              </a:graphicData>
            </a:graphic>
          </wp:inline>
        </w:drawing>
      </w:r>
      <w:r w:rsidRPr="00B75BFA">
        <w:rPr>
          <w:b/>
          <w:bCs/>
          <w:noProof/>
          <w:rtl/>
        </w:rPr>
        <mc:AlternateContent>
          <mc:Choice Requires="wps">
            <w:drawing>
              <wp:anchor distT="0" distB="0" distL="114300" distR="114300" simplePos="0" relativeHeight="252267520" behindDoc="0" locked="0" layoutInCell="1" allowOverlap="1" wp14:anchorId="5E4B63D8" wp14:editId="0D424843">
                <wp:simplePos x="0" y="0"/>
                <wp:positionH relativeFrom="column">
                  <wp:posOffset>3454186</wp:posOffset>
                </wp:positionH>
                <wp:positionV relativeFrom="paragraph">
                  <wp:posOffset>246628</wp:posOffset>
                </wp:positionV>
                <wp:extent cx="2065620" cy="430200"/>
                <wp:effectExtent l="0" t="0" r="0" b="0"/>
                <wp:wrapNone/>
                <wp:docPr id="3412" name="Rectangle 1027"/>
                <wp:cNvGraphicFramePr/>
                <a:graphic xmlns:a="http://schemas.openxmlformats.org/drawingml/2006/main">
                  <a:graphicData uri="http://schemas.microsoft.com/office/word/2010/wordprocessingShape">
                    <wps:wsp>
                      <wps:cNvSpPr/>
                      <wps:spPr>
                        <a:xfrm>
                          <a:off x="0" y="0"/>
                          <a:ext cx="2065620" cy="430200"/>
                        </a:xfrm>
                        <a:prstGeom prst="rect">
                          <a:avLst/>
                        </a:prstGeom>
                      </wps:spPr>
                      <wps:txbx>
                        <w:txbxContent>
                          <w:p w:rsidR="00693FEF" w:rsidRPr="00B75BFA" w:rsidRDefault="00693FEF" w:rsidP="000D0CA1">
                            <w:pPr>
                              <w:jc w:val="center"/>
                              <w:rPr>
                                <w:rFonts w:ascii="Adobe Arabic" w:eastAsia="Calibri" w:hAnsi="Adobe Arabic" w:cs="Adobe Arabic"/>
                                <w:color w:val="FFFFFF" w:themeColor="background1"/>
                                <w:kern w:val="24"/>
                                <w:sz w:val="40"/>
                                <w:szCs w:val="40"/>
                                <w:lang w:bidi="ar-EG"/>
                              </w:rPr>
                            </w:pPr>
                            <w:r w:rsidRPr="00B75BFA">
                              <w:rPr>
                                <w:rFonts w:ascii="Adobe Arabic" w:eastAsia="Calibri" w:hAnsi="Adobe Arabic" w:cs="Adobe Arabic"/>
                                <w:color w:val="FFFFFF" w:themeColor="background1"/>
                                <w:kern w:val="24"/>
                                <w:sz w:val="40"/>
                                <w:szCs w:val="40"/>
                                <w:rtl/>
                                <w:lang w:bidi="ar-EG"/>
                              </w:rPr>
                              <w:t>أولاً: الأدوار التفاعلية</w:t>
                            </w:r>
                            <w:r>
                              <w:rPr>
                                <w:rFonts w:ascii="Adobe Arabic" w:eastAsia="Calibri" w:hAnsi="Adobe Arabic" w:cs="Adobe Arabic" w:hint="cs"/>
                                <w:color w:val="FFFFFF" w:themeColor="background1"/>
                                <w:kern w:val="24"/>
                                <w:sz w:val="40"/>
                                <w:szCs w:val="40"/>
                                <w:rtl/>
                                <w:lang w:bidi="ar-EG"/>
                              </w:rPr>
                              <w:t>:</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1188" style="position:absolute;left:0;text-align:left;margin-left:272pt;margin-top:19.4pt;width:162.65pt;height:33.85pt;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" filled="f" stroked="f">
                <v:textbox>
                  <w:txbxContent>
                    <w:p w:rsidR="00693FEF" w:rsidRPr="00B75BFA" w:rsidRDefault="00693FEF" w:rsidP="000D0CA1">
                      <w:pPr>
                        <w:jc w:val="center"/>
                        <w:rPr>
                          <w:rFonts w:ascii="Adobe Arabic" w:eastAsia="Calibri" w:hAnsi="Adobe Arabic" w:cs="Adobe Arabic"/>
                          <w:color w:val="FFFFFF" w:themeColor="background1"/>
                          <w:kern w:val="24"/>
                          <w:sz w:val="40"/>
                          <w:szCs w:val="40"/>
                          <w:lang w:bidi="ar-EG"/>
                        </w:rPr>
                      </w:pPr>
                      <w:r w:rsidRPr="00B75BFA">
                        <w:rPr>
                          <w:rFonts w:ascii="Adobe Arabic" w:eastAsia="Calibri" w:hAnsi="Adobe Arabic" w:cs="Adobe Arabic"/>
                          <w:color w:val="FFFFFF" w:themeColor="background1"/>
                          <w:kern w:val="24"/>
                          <w:sz w:val="40"/>
                          <w:szCs w:val="40"/>
                          <w:rtl/>
                          <w:lang w:bidi="ar-EG"/>
                        </w:rPr>
                        <w:t>أولاً: الأدوار التفاعلية</w:t>
                      </w:r>
                      <w:r>
                        <w:rPr>
                          <w:rFonts w:ascii="Adobe Arabic" w:eastAsia="Calibri" w:hAnsi="Adobe Arabic" w:cs="Adobe Arabic" w:hint="cs"/>
                          <w:color w:val="FFFFFF" w:themeColor="background1"/>
                          <w:kern w:val="24"/>
                          <w:sz w:val="40"/>
                          <w:szCs w:val="40"/>
                          <w:rtl/>
                          <w:lang w:bidi="ar-EG"/>
                        </w:rPr>
                        <w:t>:</w:t>
                      </w:r>
                    </w:p>
                  </w:txbxContent>
                </v:textbox>
              </v:rect>
            </w:pict>
          </mc:Fallback>
        </mc:AlternateContent>
      </w:r>
    </w:p>
    <w:p w:rsidR="000D0CA1" w:rsidRDefault="000D0CA1" w:rsidP="000D0CA1">
      <w:pPr>
        <w:rPr>
          <w:rtl/>
        </w:rPr>
      </w:pPr>
      <w:r w:rsidRPr="00591C98">
        <w:rPr>
          <w:rtl/>
        </w:rPr>
        <w:t>يتوجَّب على المديرين التفاعل مع عدد كبير من الناس أثناء ساعات العمل أسبوعيًا، إذ يتولَّون استقبال الضيوف واصطحاب العملاء والزبائن لتناول العشاء ومقابلة العملاء المحتملين وشركاء العمل وإجراء مقابلات التوظيف ومقابلات تقييم الأداء وتكوين التحالفات والصداقات والعلاقات الشخصية مع العديد من الآخرين، وقد أظهرت كثير من الدراسات أنَّ هذه العلاقات هي أغنى مصادر المعلومات بالنسبة للمديرين بسبب طبيعتها المباشرة والشخصية.</w:t>
      </w:r>
    </w:p>
    <w:p w:rsidR="000D0CA1" w:rsidRDefault="000D0CA1" w:rsidP="000D0CA1">
      <w:pPr>
        <w:rPr>
          <w:rtl/>
        </w:rPr>
      </w:pPr>
      <w:r w:rsidRPr="00B75BFA">
        <w:rPr>
          <w:noProof/>
          <w:rtl/>
        </w:rPr>
        <mc:AlternateContent>
          <mc:Choice Requires="wps">
            <w:drawing>
              <wp:anchor distT="0" distB="0" distL="114300" distR="114300" simplePos="0" relativeHeight="252268544" behindDoc="0" locked="0" layoutInCell="1" allowOverlap="1" wp14:anchorId="42DAF04E" wp14:editId="6441C27D">
                <wp:simplePos x="0" y="0"/>
                <wp:positionH relativeFrom="margin">
                  <wp:posOffset>3552751</wp:posOffset>
                </wp:positionH>
                <wp:positionV relativeFrom="paragraph">
                  <wp:posOffset>220221</wp:posOffset>
                </wp:positionV>
                <wp:extent cx="2024892" cy="421718"/>
                <wp:effectExtent l="0" t="0" r="0" b="0"/>
                <wp:wrapNone/>
                <wp:docPr id="3647" name="Rectangle 3647"/>
                <wp:cNvGraphicFramePr/>
                <a:graphic xmlns:a="http://schemas.openxmlformats.org/drawingml/2006/main">
                  <a:graphicData uri="http://schemas.microsoft.com/office/word/2010/wordprocessingShape">
                    <wps:wsp>
                      <wps:cNvSpPr/>
                      <wps:spPr>
                        <a:xfrm>
                          <a:off x="0" y="0"/>
                          <a:ext cx="2024892" cy="421718"/>
                        </a:xfrm>
                        <a:prstGeom prst="rect">
                          <a:avLst/>
                        </a:prstGeom>
                      </wps:spPr>
                      <wps:txbx>
                        <w:txbxContent>
                          <w:p w:rsidR="00693FEF" w:rsidRPr="00B75BFA" w:rsidRDefault="00693FEF" w:rsidP="000D0CA1">
                            <w:pPr>
                              <w:jc w:val="center"/>
                              <w:rPr>
                                <w:rFonts w:ascii="Adobe Arabic" w:eastAsia="Calibri" w:hAnsi="Adobe Arabic" w:cs="Adobe Arabic"/>
                                <w:color w:val="FFFFFF" w:themeColor="background1"/>
                                <w:kern w:val="24"/>
                                <w:sz w:val="40"/>
                                <w:szCs w:val="40"/>
                                <w:lang w:bidi="ar-EG"/>
                              </w:rPr>
                            </w:pPr>
                            <w:r w:rsidRPr="00B75BFA">
                              <w:rPr>
                                <w:rFonts w:ascii="Adobe Arabic" w:eastAsia="Calibri" w:hAnsi="Adobe Arabic" w:cs="Adobe Arabic"/>
                                <w:color w:val="FFFFFF" w:themeColor="background1"/>
                                <w:kern w:val="24"/>
                                <w:sz w:val="40"/>
                                <w:szCs w:val="40"/>
                                <w:rtl/>
                                <w:lang w:bidi="ar-EG"/>
                              </w:rPr>
                              <w:t>ثانياً الأدوار المعلوماتية:</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Rectangle 3647" o:spid="_x0000_s1189" style="position:absolute;left:0;text-align:left;margin-left:279.75pt;margin-top:17.35pt;width:159.45pt;height:33.2pt;z-index:252268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" filled="f" stroked="f">
                <v:textbox>
                  <w:txbxContent>
                    <w:p w:rsidR="00693FEF" w:rsidRPr="00B75BFA" w:rsidRDefault="00693FEF" w:rsidP="000D0CA1">
                      <w:pPr>
                        <w:jc w:val="center"/>
                        <w:rPr>
                          <w:rFonts w:ascii="Adobe Arabic" w:eastAsia="Calibri" w:hAnsi="Adobe Arabic" w:cs="Adobe Arabic"/>
                          <w:color w:val="FFFFFF" w:themeColor="background1"/>
                          <w:kern w:val="24"/>
                          <w:sz w:val="40"/>
                          <w:szCs w:val="40"/>
                          <w:lang w:bidi="ar-EG"/>
                        </w:rPr>
                      </w:pPr>
                      <w:r w:rsidRPr="00B75BFA">
                        <w:rPr>
                          <w:rFonts w:ascii="Adobe Arabic" w:eastAsia="Calibri" w:hAnsi="Adobe Arabic" w:cs="Adobe Arabic"/>
                          <w:color w:val="FFFFFF" w:themeColor="background1"/>
                          <w:kern w:val="24"/>
                          <w:sz w:val="40"/>
                          <w:szCs w:val="40"/>
                          <w:rtl/>
                          <w:lang w:bidi="ar-EG"/>
                        </w:rPr>
                        <w:t>ثانياً الأدوار المعلوماتية:</w:t>
                      </w:r>
                    </w:p>
                  </w:txbxContent>
                </v:textbox>
                <w10:wrap anchorx="margin"/>
              </v:rect>
            </w:pict>
          </mc:Fallback>
        </mc:AlternateContent>
      </w:r>
      <w:r w:rsidRPr="00B75BFA">
        <w:rPr>
          <w:noProof/>
          <w:rtl/>
        </w:rPr>
        <w:drawing>
          <wp:inline distT="0" distB="0" distL="0" distR="0" wp14:anchorId="49CF33AA" wp14:editId="2CFDDD12">
            <wp:extent cx="2372995" cy="788670"/>
            <wp:effectExtent l="0" t="0" r="8255" b="0"/>
            <wp:docPr id="3646" name="Picture 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6" name="Picture 3646"/>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72995" cy="788670"/>
                    </a:xfrm>
                    <a:prstGeom prst="rect">
                      <a:avLst/>
                    </a:prstGeom>
                  </pic:spPr>
                </pic:pic>
              </a:graphicData>
            </a:graphic>
          </wp:inline>
        </w:drawing>
      </w:r>
    </w:p>
    <w:p w:rsidR="000D0CA1" w:rsidRPr="00591C98" w:rsidRDefault="000D0CA1" w:rsidP="000D0CA1">
      <w:pPr>
        <w:rPr>
          <w:rtl/>
        </w:rPr>
      </w:pPr>
      <w:r w:rsidRPr="00591C98">
        <w:rPr>
          <w:rtl/>
        </w:rPr>
        <w:t>يتوجَّب على المديرين جمع أنواع عديدة من المعلومات وترتيبها وتحليلها وتخزينها وتناقلها، وبذلك يصبحون مصادرًا للمعلومات وغالبًا ما يحتفظون بكمية هائلة من المعلومات داخل رؤوسهم وسرعان ما ينتقلون من دور جامع المعلومات إلى دور ناقلها في غضون دقائق. مع أنَّ العديد من المنظَّمات التجارية لديها أنظمة ضخمة وباهظة الثمن، إلا أنَّه لا شيء يضاهي سرعة بديهة دماغ مدير مدرَّب تدريبًا جيِّدًا وقدرته على معالجة المعلومات، ومن غير المستغرب أنَّ المديرين يفضِّلون هذه الطريقة.</w:t>
      </w:r>
    </w:p>
    <w:p w:rsidR="000D0CA1" w:rsidRDefault="000D0CA1" w:rsidP="000D0CA1">
      <w:pPr>
        <w:rPr>
          <w:rtl/>
        </w:rPr>
      </w:pPr>
      <w:r w:rsidRPr="00591C98">
        <w:rPr>
          <w:rtl/>
        </w:rPr>
        <w:t xml:space="preserve"> يؤدِّي المديرون دور المراقب (أو الراصد</w:t>
      </w:r>
      <w:r w:rsidRPr="00591C98">
        <w:rPr>
          <w:rFonts w:hint="cs"/>
          <w:rtl/>
        </w:rPr>
        <w:t>)،</w:t>
      </w:r>
      <w:r>
        <w:rPr>
          <w:rFonts w:hint="cs"/>
          <w:rtl/>
        </w:rPr>
        <w:t xml:space="preserve"> و</w:t>
      </w:r>
      <w:r w:rsidRPr="00591C98">
        <w:rPr>
          <w:rFonts w:hint="cs"/>
          <w:rtl/>
        </w:rPr>
        <w:t>دور ناقل</w:t>
      </w:r>
      <w:r w:rsidRPr="00591C98">
        <w:rPr>
          <w:rtl/>
        </w:rPr>
        <w:t xml:space="preserve"> المعلومات (أو المِرسال)، </w:t>
      </w:r>
      <w:r>
        <w:rPr>
          <w:rFonts w:hint="cs"/>
          <w:rtl/>
        </w:rPr>
        <w:t>ودور الناطق</w:t>
      </w:r>
      <w:r>
        <w:rPr>
          <w:rtl/>
        </w:rPr>
        <w:t xml:space="preserve"> الرسمي للمؤسسة</w:t>
      </w:r>
    </w:p>
    <w:p w:rsidR="000D0CA1" w:rsidRDefault="000D0CA1" w:rsidP="000D0CA1">
      <w:pPr>
        <w:rPr>
          <w:rtl/>
        </w:rPr>
      </w:pPr>
      <w:r w:rsidRPr="00B75BFA">
        <w:rPr>
          <w:noProof/>
          <w:rtl/>
        </w:rPr>
        <mc:AlternateContent>
          <mc:Choice Requires="wps">
            <w:drawing>
              <wp:anchor distT="0" distB="0" distL="114300" distR="114300" simplePos="0" relativeHeight="252269568" behindDoc="0" locked="0" layoutInCell="1" allowOverlap="1" wp14:anchorId="2216CCFD" wp14:editId="5FC2CA65">
                <wp:simplePos x="0" y="0"/>
                <wp:positionH relativeFrom="margin">
                  <wp:posOffset>3716458</wp:posOffset>
                </wp:positionH>
                <wp:positionV relativeFrom="paragraph">
                  <wp:posOffset>161678</wp:posOffset>
                </wp:positionV>
                <wp:extent cx="1902946" cy="368135"/>
                <wp:effectExtent l="0" t="0" r="0" b="0"/>
                <wp:wrapNone/>
                <wp:docPr id="32426" name="Rectangle 1030"/>
                <wp:cNvGraphicFramePr/>
                <a:graphic xmlns:a="http://schemas.openxmlformats.org/drawingml/2006/main">
                  <a:graphicData uri="http://schemas.microsoft.com/office/word/2010/wordprocessingShape">
                    <wps:wsp>
                      <wps:cNvSpPr/>
                      <wps:spPr>
                        <a:xfrm>
                          <a:off x="0" y="0"/>
                          <a:ext cx="1902946" cy="368135"/>
                        </a:xfrm>
                        <a:prstGeom prst="rect">
                          <a:avLst/>
                        </a:prstGeom>
                      </wps:spPr>
                      <wps:txbx>
                        <w:txbxContent>
                          <w:p w:rsidR="00693FEF" w:rsidRPr="00BE3649" w:rsidRDefault="00693FEF" w:rsidP="000D0CA1">
                            <w:pPr>
                              <w:jc w:val="center"/>
                              <w:rPr>
                                <w:rFonts w:ascii="Adobe Arabic" w:eastAsia="Calibri" w:hAnsi="Adobe Arabic" w:cs="Adobe Arabic"/>
                                <w:color w:val="FFFFFF" w:themeColor="background1"/>
                                <w:kern w:val="24"/>
                                <w:sz w:val="40"/>
                                <w:szCs w:val="40"/>
                                <w:lang w:bidi="ar-EG"/>
                              </w:rPr>
                            </w:pPr>
                            <w:r w:rsidRPr="00BE3649">
                              <w:rPr>
                                <w:rFonts w:ascii="Adobe Arabic" w:eastAsia="Calibri" w:hAnsi="Adobe Arabic" w:cs="Adobe Arabic"/>
                                <w:color w:val="FFFFFF" w:themeColor="background1"/>
                                <w:kern w:val="24"/>
                                <w:sz w:val="40"/>
                                <w:szCs w:val="40"/>
                                <w:rtl/>
                                <w:lang w:bidi="ar-EG"/>
                              </w:rPr>
                              <w:t>ثالثاً: الأدوار</w:t>
                            </w:r>
                            <w:r>
                              <w:rPr>
                                <w:rFonts w:ascii="Adobe Arabic" w:eastAsia="Calibri" w:hAnsi="Adobe Arabic" w:cs="Adobe Arabic" w:hint="cs"/>
                                <w:color w:val="FFFFFF" w:themeColor="background1"/>
                                <w:kern w:val="24"/>
                                <w:sz w:val="40"/>
                                <w:szCs w:val="40"/>
                                <w:rtl/>
                                <w:lang w:bidi="ar-EG"/>
                              </w:rPr>
                              <w:t xml:space="preserve"> </w:t>
                            </w:r>
                            <w:r w:rsidRPr="00BE3649">
                              <w:rPr>
                                <w:rFonts w:ascii="Adobe Arabic" w:eastAsia="Calibri" w:hAnsi="Adobe Arabic" w:cs="Adobe Arabic"/>
                                <w:color w:val="FFFFFF" w:themeColor="background1"/>
                                <w:kern w:val="24"/>
                                <w:sz w:val="40"/>
                                <w:szCs w:val="40"/>
                                <w:rtl/>
                                <w:lang w:bidi="ar-EG"/>
                              </w:rPr>
                              <w:t>القرارية:</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Rectangle 1030" o:spid="_x0000_s1190" style="position:absolute;left:0;text-align:left;margin-left:292.65pt;margin-top:12.75pt;width:149.85pt;height:29pt;z-index:252269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" filled="f" stroked="f">
                <v:textbox>
                  <w:txbxContent>
                    <w:p w:rsidR="00693FEF" w:rsidRPr="00BE3649" w:rsidRDefault="00693FEF" w:rsidP="000D0CA1">
                      <w:pPr>
                        <w:jc w:val="center"/>
                        <w:rPr>
                          <w:rFonts w:ascii="Adobe Arabic" w:eastAsia="Calibri" w:hAnsi="Adobe Arabic" w:cs="Adobe Arabic"/>
                          <w:color w:val="FFFFFF" w:themeColor="background1"/>
                          <w:kern w:val="24"/>
                          <w:sz w:val="40"/>
                          <w:szCs w:val="40"/>
                          <w:lang w:bidi="ar-EG"/>
                        </w:rPr>
                      </w:pPr>
                      <w:r w:rsidRPr="00BE3649">
                        <w:rPr>
                          <w:rFonts w:ascii="Adobe Arabic" w:eastAsia="Calibri" w:hAnsi="Adobe Arabic" w:cs="Adobe Arabic"/>
                          <w:color w:val="FFFFFF" w:themeColor="background1"/>
                          <w:kern w:val="24"/>
                          <w:sz w:val="40"/>
                          <w:szCs w:val="40"/>
                          <w:rtl/>
                          <w:lang w:bidi="ar-EG"/>
                        </w:rPr>
                        <w:t>ثالثاً: الأدوار</w:t>
                      </w:r>
                      <w:r>
                        <w:rPr>
                          <w:rFonts w:ascii="Adobe Arabic" w:eastAsia="Calibri" w:hAnsi="Adobe Arabic" w:cs="Adobe Arabic" w:hint="cs"/>
                          <w:color w:val="FFFFFF" w:themeColor="background1"/>
                          <w:kern w:val="24"/>
                          <w:sz w:val="40"/>
                          <w:szCs w:val="40"/>
                          <w:rtl/>
                          <w:lang w:bidi="ar-EG"/>
                        </w:rPr>
                        <w:t xml:space="preserve"> </w:t>
                      </w:r>
                      <w:r w:rsidRPr="00BE3649">
                        <w:rPr>
                          <w:rFonts w:ascii="Adobe Arabic" w:eastAsia="Calibri" w:hAnsi="Adobe Arabic" w:cs="Adobe Arabic"/>
                          <w:color w:val="FFFFFF" w:themeColor="background1"/>
                          <w:kern w:val="24"/>
                          <w:sz w:val="40"/>
                          <w:szCs w:val="40"/>
                          <w:rtl/>
                          <w:lang w:bidi="ar-EG"/>
                        </w:rPr>
                        <w:t>القرارية:</w:t>
                      </w:r>
                    </w:p>
                  </w:txbxContent>
                </v:textbox>
                <w10:wrap anchorx="margin"/>
              </v:rect>
            </w:pict>
          </mc:Fallback>
        </mc:AlternateContent>
      </w:r>
      <w:r w:rsidRPr="00B75BFA">
        <w:rPr>
          <w:noProof/>
          <w:rtl/>
        </w:rPr>
        <w:drawing>
          <wp:inline distT="0" distB="0" distL="0" distR="0" wp14:anchorId="4EDB5F47" wp14:editId="50E317C9">
            <wp:extent cx="2228215" cy="740410"/>
            <wp:effectExtent l="0" t="0" r="635" b="2540"/>
            <wp:docPr id="32425"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38"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228215" cy="740410"/>
                    </a:xfrm>
                    <a:prstGeom prst="rect">
                      <a:avLst/>
                    </a:prstGeom>
                  </pic:spPr>
                </pic:pic>
              </a:graphicData>
            </a:graphic>
          </wp:inline>
        </w:drawing>
      </w:r>
    </w:p>
    <w:p w:rsidR="000D0CA1" w:rsidRPr="00591C98" w:rsidRDefault="000D0CA1" w:rsidP="000D0CA1">
      <w:pPr>
        <w:rPr>
          <w:rtl/>
        </w:rPr>
      </w:pPr>
      <w:r w:rsidRPr="00591C98">
        <w:rPr>
          <w:rtl/>
        </w:rPr>
        <w:t xml:space="preserve">تقع على عاتق المديرين مسؤولية اتخاذ القرارات بالنيابة عن المؤسسة وأصحاب رؤوس الأموال. تُتخذ هذه القرارات في كثير من الأحيان في ظل وجود غموض كبير وعدم توفر معلومات كافية، وغالبًا ما ستساعد الفئتان السابقتان من الأدوار الإدارية -الأدوار التفاعلية والأدوار </w:t>
      </w:r>
      <w:r w:rsidRPr="00591C98">
        <w:rPr>
          <w:rFonts w:hint="cs"/>
          <w:rtl/>
        </w:rPr>
        <w:t>المعلوماتية-المدير</w:t>
      </w:r>
      <w:r w:rsidRPr="00591C98">
        <w:rPr>
          <w:rtl/>
        </w:rPr>
        <w:t xml:space="preserve"> في اتخاذ القرارات الصعبة في الحالات التي تكون فيها النتائج غير واضحة والمصالح متضاربة.</w:t>
      </w:r>
    </w:p>
    <w:p w:rsidR="000D0CA1" w:rsidRPr="007A2F08" w:rsidRDefault="000D0CA1" w:rsidP="000D0CA1">
      <w:pPr>
        <w:rPr>
          <w:rtl/>
        </w:rPr>
      </w:pPr>
    </w:p>
    <w:p w:rsidR="000D0CA1" w:rsidRDefault="000D0CA1" w:rsidP="000D0CA1">
      <w:pPr>
        <w:rPr>
          <w:rtl/>
        </w:rPr>
      </w:pPr>
      <w:r>
        <w:rPr>
          <w:noProof/>
          <w:rtl/>
        </w:rPr>
        <w:lastRenderedPageBreak/>
        <mc:AlternateContent>
          <mc:Choice Requires="wpg">
            <w:drawing>
              <wp:inline distT="0" distB="0" distL="0" distR="0" wp14:anchorId="33145090" wp14:editId="2D637649">
                <wp:extent cx="5727700" cy="471805"/>
                <wp:effectExtent l="0" t="0" r="6350" b="61595"/>
                <wp:docPr id="3414"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3418" name="Group 256571"/>
                        <wpg:cNvGrpSpPr/>
                        <wpg:grpSpPr>
                          <a:xfrm>
                            <a:off x="0" y="0"/>
                            <a:ext cx="5727700" cy="471805"/>
                            <a:chOff x="0" y="0"/>
                            <a:chExt cx="6131268" cy="505879"/>
                          </a:xfrm>
                        </wpg:grpSpPr>
                        <wpg:grpSp>
                          <wpg:cNvPr id="3419" name="Group 3653"/>
                          <wpg:cNvGrpSpPr/>
                          <wpg:grpSpPr>
                            <a:xfrm>
                              <a:off x="3701192" y="0"/>
                              <a:ext cx="2430076" cy="505839"/>
                              <a:chOff x="3701192" y="0"/>
                              <a:chExt cx="3545227" cy="711023"/>
                            </a:xfrm>
                          </wpg:grpSpPr>
                          <wps:wsp>
                            <wps:cNvPr id="3420" name="Rectangle: Rounded Corners 36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3701192" y="0"/>
                                <a:ext cx="35452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jc w:val="center"/>
                                    <w:rPr>
                                      <w:bCs/>
                                    </w:rPr>
                                  </w:pPr>
                                  <w:r>
                                    <w:rPr>
                                      <w:rFonts w:ascii="Adobe Arabic" w:hAnsi="Adobe Arabic" w:cs="Adobe Arabic" w:hint="cs"/>
                                      <w:bCs/>
                                      <w:color w:val="auto"/>
                                      <w:sz w:val="36"/>
                                      <w:szCs w:val="36"/>
                                      <w:rtl/>
                                      <w:lang w:bidi="ar-SY"/>
                                    </w:rPr>
                                    <w:t>القيادة ونظرياتها:</w:t>
                                  </w:r>
                                </w:p>
                              </w:txbxContent>
                            </wps:txbx>
                            <wps:bodyPr tIns="36000" bIns="36000" rtlCol="0" anchor="ctr"/>
                          </wps:wsp>
                          <wps:wsp>
                            <wps:cNvPr id="3421" name="Oval 3656">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422"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423" name="Group 3323"/>
                        <wpg:cNvGrpSpPr/>
                        <wpg:grpSpPr>
                          <a:xfrm>
                            <a:off x="5343525" y="104775"/>
                            <a:ext cx="209550" cy="249555"/>
                            <a:chOff x="0" y="0"/>
                            <a:chExt cx="273780" cy="327013"/>
                          </a:xfrm>
                          <a:solidFill>
                            <a:schemeClr val="bg1"/>
                          </a:solidFill>
                        </wpg:grpSpPr>
                        <wps:wsp>
                          <wps:cNvPr id="9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9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9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99" name="Google Shape;204;p17"/>
                          <wpg:cNvGrpSpPr/>
                          <wpg:grpSpPr>
                            <a:xfrm>
                              <a:off x="0" y="0"/>
                              <a:ext cx="273780" cy="105078"/>
                              <a:chOff x="0" y="0"/>
                              <a:chExt cx="273780" cy="105078"/>
                            </a:xfrm>
                            <a:grpFill/>
                          </wpg:grpSpPr>
                          <wps:wsp>
                            <wps:cNvPr id="10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0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1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1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1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191"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">
                <v:group id="Group 256571" o:spid="_x0000_s1192"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vZCcQAAADdAAAADwAAAGRycy9kb3ducmV2LnhtbERPy2rCQBTdF/yH4Qru&#10;6iSmLRIdRUItXYRCVRB3l8w1CWbuhMw0j7/vLApdHs57ux9NI3rqXG1ZQbyMQBAXVtdcKricj89r&#10;EM4ja2wsk4KJHOx3s6ctptoO/E39yZcihLBLUUHlfZtK6YqKDLqlbYkDd7edQR9gV0rd4RDCTSNX&#10;UfQmDdYcGipsKauoeJx+jIKPAYdDEr/3+eOeTbfz69c1j0mpxXw8bEB4Gv2/+M/9qRUkL3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gvZCcQAAADdAAAA&#10;DwAAAAAAAAAAAAAAAACqAgAAZHJzL2Rvd25yZXYueG1sUEsFBgAAAAAEAAQA+gAAAJsDAAAAAA==&#10;">
                  <v:group id="Group 3653" o:spid="_x0000_s1193" style="position:absolute;left:37011;width:24301;height:5058" coordorigin="37011" coordsize="3545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d8ksYAAADdAAAADwAAAGRycy9kb3ducmV2LnhtbESPQWvCQBSE7wX/w/IE&#10;b7qJWrHRVURUPEihWii9PbLPJJh9G7JrEv+9WxB6HGbmG2a57kwpGqpdYVlBPIpAEKdWF5wp+L7s&#10;h3MQziNrLC2Tggc5WK96b0tMtG35i5qzz0SAsEtQQe59lUjp0pwMupGtiIN3tbVBH2SdSV1jG+Cm&#10;lOMomkmDBYeFHCva5pTeznej4NBiu5nEu+Z0u24fv5f3z59TTEoN+t1mAcJT5//Dr/ZRK5hM4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R3ySxgAAAN0A&#10;AAAPAAAAAAAAAAAAAAAAAKoCAABkcnMvZG93bnJldi54bWxQSwUGAAAAAAQABAD6AAAAnQMAAAAA&#10;">
                    <v:roundrect id="Rectangle: Rounded Corners 3655" o:spid="_x0000_s1194" style="position:absolute;left:37011;width:3545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cY/MEA&#10;AADdAAAADwAAAGRycy9kb3ducmV2LnhtbERPTW+CQBC9N/E/bMbEW1nEtiHoaoy2iUeFevA2YUcg&#10;srOE3QL9992DSY8v73uzm0wrBupdY1nBMopBEJdWN1wp+C6+XlMQziNrbC2Tgl9ysNvOXjaYaTvy&#10;hYbcVyKEsMtQQe19l0npypoMush2xIG7296gD7CvpO5xDOGmlUkcf0iDDYeGGjs61FQ+8h+jID4d&#10;Pwu+JXTVqb/QOxbn9FgotZhP+zUIT5P/Fz/dJ61g9ZaE/eFNeAJ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3GPzBAAAA3QAAAA8AAAAAAAAAAAAAAAAAmAIAAGRycy9kb3du&#10;cmV2LnhtbFBLBQYAAAAABAAEAPUAAACGAwAAAAA=&#10;" fillcolor="#0070c0" stroked="f" strokeweight="1pt">
                      <v:stroke joinstyle="miter"/>
                      <v:textbox inset=",1mm,,1mm">
                        <w:txbxContent>
                          <w:p w:rsidR="00693FEF" w:rsidRDefault="00693FEF" w:rsidP="000D0CA1">
                            <w:pPr>
                              <w:jc w:val="center"/>
                              <w:rPr>
                                <w:bCs/>
                              </w:rPr>
                            </w:pPr>
                            <w:r>
                              <w:rPr>
                                <w:rFonts w:ascii="Adobe Arabic" w:hAnsi="Adobe Arabic" w:cs="Adobe Arabic" w:hint="cs"/>
                                <w:bCs/>
                                <w:color w:val="auto"/>
                                <w:sz w:val="36"/>
                                <w:szCs w:val="36"/>
                                <w:rtl/>
                                <w:lang w:bidi="ar-SY"/>
                              </w:rPr>
                              <w:t>القيادة ونظرياتها:</w:t>
                            </w:r>
                          </w:p>
                        </w:txbxContent>
                      </v:textbox>
                    </v:roundrect>
                    <v:oval id="Oval 3656" o:spid="_x0000_s1195"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faWMUA&#10;AADdAAAADwAAAGRycy9kb3ducmV2LnhtbESP0UoDMRRE3wv+Q7iCb222VYqsTYsogtRC6a4fcNlc&#10;N4vJTUhiu/XrjVDo4zAzZ5jVZnRWHCmmwbOC+awCQdx5PXCv4LN9mz6CSBlZo/VMCs6UYLO+mayw&#10;1v7EBzo2uRcFwqlGBSbnUEuZOkMO08wH4uJ9+egwFxl7qSOeCtxZuaiqpXQ4cFkwGOjFUPfd/DgF&#10;2yqYFHcfv+edbPbta7DbHK1Sd7fj8xOITGO+hi/td63g/mExh/835Qn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Z9pYxQAAAN0AAAAPAAAAAAAAAAAAAAAAAJgCAABkcnMv&#10;ZG93bnJldi54bWxQSwUGAAAAAAQABAD1AAAAigMAAAAA&#10;" fillcolor="#272727 [2749]" stroked="f" strokeweight="1pt">
                      <v:stroke joinstyle="miter"/>
                      <v:shadow on="t" color="black" opacity="26214f" origin=",-.5" offset="0,3pt"/>
                    </v:oval>
                  </v:group>
                  <v:rect id="Rectangle 3654" o:spid="_x0000_s1196"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WMgA&#10;AADdAAAADwAAAGRycy9kb3ducmV2LnhtbESPT2sCMRTE74LfITyhl6LZriKyGqUttPVQK/5BPD42&#10;z91tNy9Lkur67Ruh4HGYmd8ws0VranEm5yvLCp4GCQji3OqKCwX73Vt/AsIHZI21ZVJwJQ+Lebcz&#10;w0zbC2/ovA2FiBD2GSooQ2gyKX1ekkE/sA1x9E7WGQxRukJqh5cIN7VMk2QsDVYcF0ps6LWk/Gf7&#10;axQc97vV6MWtv4+n98/D2H7Rhy8elXrotc9TEIHacA//t5dawXCUpnB7E5+AnP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QDxYyAAAAN0AAAAPAAAAAAAAAAAAAAAAAJgCAABk&#10;cnMvZG93bnJldi54bWxQSwUGAAAAAAQABAD1AAAAjQMAAAAA&#10;" fillcolor="#0070c0" stroked="f" strokeweight="1pt"/>
                </v:group>
                <v:group id="Group 3323" o:spid="_x0000_s1197"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OBxcYAAADdAAAADwAAAGRycy9kb3ducmV2LnhtbESPQWvCQBSE7wX/w/KE&#10;3uompi0SXUVESw8iVAXx9sg+k2D2bciuSfz3riD0OMzMN8xs0ZtKtNS40rKCeBSBIM6sLjlXcDxs&#10;PiYgnEfWWFkmBXdysJgP3maYatvxH7V7n4sAYZeigsL7OpXSZQUZdCNbEwfvYhuDPsgml7rBLsBN&#10;JcdR9C0NlhwWCqxpVVB23d+Mgp8Ou2USr9vt9bK6nw9fu9M2JqXeh/1yCsJT7//Dr/avVpB8j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w4HFxgAAAN0A&#10;AAAPAAAAAAAAAAAAAAAAAKoCAABkcnMvZG93bnJldi54bWxQSwUGAAAAAAQABAD6AAAAnQMAAAAA&#10;">
                  <v:shape id="Google Shape;201;p17" o:spid="_x0000_s1198"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9mEMUA&#10;AADbAAAADwAAAGRycy9kb3ducmV2LnhtbESPQWuDQBSE74X8h+UFcmvW9GCNzUZCoCA5FGrEXB/u&#10;q9q6b427ifbfdwuFHoeZ+YbZZbPpxZ1G11lWsFlHIIhrqztuFJTn18cEhPPIGnvLpOCbHGT7xcMO&#10;U20nfqd74RsRIOxSVNB6P6RSurolg25tB+LgfdjRoA9ybKQecQpw08unKIqlwY7DQosDHVuqv4qb&#10;UfB2S3yuq2tyer5U8ed2Kspz3Sm1Ws6HFxCeZv8f/mvnWsE2ht8v4Q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z2YQxQAAANsAAAAPAAAAAAAAAAAAAAAAAJgCAABkcnMv&#10;ZG93bnJldi54bWxQSwUGAAAAAAQABAD1AAAAig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199"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pbh8QA&#10;AADbAAAADwAAAGRycy9kb3ducmV2LnhtbESPQWsCMRSE70L/Q3gFL6LZKla7NUopCqKU4ip4fWxe&#10;N4ubl2UTdf33Rih4HGbmG2a2aG0lLtT40rGCt0ECgjh3uuRCwWG/6k9B+ICssXJMCm7kYTF/6cww&#10;1e7KO7pkoRARwj5FBSaEOpXS54Ys+oGriaP35xqLIcqmkLrBa4TbSg6T5F1aLDkuGKzp21B+ys5W&#10;QbX//dkue+Ps2MNsOPJmc9oWG6W6r+3XJ4hAbXiG/9trreBjAo8v8Q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KW4fEAAAA2wAAAA8AAAAAAAAAAAAAAAAAmAIAAGRycy9k&#10;b3ducmV2LnhtbFBLBQYAAAAABAAEAPUAAACJAwAAAAA=&#10;" path="m2643,1l417,1c191,1,,143,,370,,608,191,751,417,751r2214,c2870,751,3060,608,3060,370,3060,143,2870,1,2643,1xe" filled="f" strokecolor="white [3212]">
                    <v:path arrowok="t" o:extrusionok="f"/>
                  </v:shape>
                  <v:shape id="Google Shape;203;p17" o:spid="_x0000_s1200"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bFMEA&#10;AADbAAAADwAAAGRycy9kb3ducmV2LnhtbERPz2vCMBS+D/wfwhO8zVQrw9WmIqIi7LROwd2ezVtT&#10;1ryUJmr33y+HwY4f3+98PdhW3Kn3jWMFs2kCgrhyuuFawelj/7wE4QOyxtYxKfghD+ti9JRjpt2D&#10;3+lehlrEEPYZKjAhdJmUvjJk0U9dRxy5L9dbDBH2tdQ9PmK4beU8SV6kxYZjg8GOtoaq7/JmFaT+&#10;Yj7Tw/6q6zlf3nanc1ouZkpNxsNmBSLQEP7Ff+6jVvAax8Yv8QfI4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gmxTBAAAA2wAAAA8AAAAAAAAAAAAAAAAAmAIAAGRycy9kb3du&#10;cmV2LnhtbFBLBQYAAAAABAAEAPUAAACGAwAAAAA=&#10;" path="m1976,l417,c191,,,131,,369,,596,191,739,417,739r1559,c2203,739,2393,596,2393,369,2393,131,2203,,1976,xe" filled="f" strokecolor="white [3212]">
                    <v:path arrowok="t" o:extrusionok="f"/>
                  </v:shape>
                  <v:group id="Google Shape;204;p17" o:spid="_x0000_s1201"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 id="Google Shape;205;p17" o:spid="_x0000_s1202"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07fMQA&#10;AADcAAAADwAAAGRycy9kb3ducmV2LnhtbESPQW/CMAyF75P2HyJP2mWCdGMapRDQNGnSjlDY3TSm&#10;LWucKslK9+/xAWk3W+/5vc+rzeg6NVCIrWcDz9MMFHHlbcu1gcP+c5KDignZYueZDPxRhM36/m6F&#10;hfUX3tFQplpJCMcCDTQp9YXWsWrIYZz6nli0kw8Ok6yh1jbgRcJdp1+y7E07bFkaGuzpo6Hqp/x1&#10;Bs7zMQ9Pu+3iOCvz79f6MPRJn4x5fBjfl6ASjenffLv+soKfCb48IxPo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dO3zEAAAA3AAAAA8AAAAAAAAAAAAAAAAAmAIAAGRycy9k&#10;b3ducmV2LnhtbFBLBQYAAAAABAAEAPUAAACJAwAAAAA=&#10;" path="m227,1501v107,,226,-72,226,-167l453,167c453,84,322,1,227,1,144,1,1,84,1,167r,1167c1,1429,144,1501,227,1501xe" filled="f" stroked="f">
                      <v:path arrowok="t" o:extrusionok="f"/>
                    </v:shape>
                    <v:shape id="Google Shape;206;p17" o:spid="_x0000_s1203"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Rn2cEA&#10;AADcAAAADwAAAGRycy9kb3ducmV2LnhtbERPTWvCQBC9F/wPyxR6qxulSEldpVEsejR66HGanSZp&#10;s7Nhd6rx37uC0Ns83ufMl4Pr1IlCbD0bmIwzUMSVty3XBo6HzfMrqCjIFjvPZOBCEZaL0cMcc+vP&#10;vKdTKbVKIRxzNNCI9LnWsWrIYRz7njhx3z44lARDrW3Acwp3nZ5m2Uw7bDk1NNjTqqHqt/xzBopy&#10;Wuw+cTcJ8hPXW1eI+/iyxjw9Du9voIQG+Rff3Vub5mcvcHsmXa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UZ9nBAAAA3AAAAA8AAAAAAAAAAAAAAAAAmAIAAGRycy9kb3du&#10;cmV2LnhtbFBLBQYAAAAABAAEAPUAAACGAwAAAAA=&#10;" path="m929,60c846,,750,36,703,108l60,1060c,1143,24,1251,95,1310v36,12,60,24,96,24c250,1334,298,1310,334,1251l976,298v60,-71,36,-178,-47,-238xe" filled="f" stroked="f">
                      <v:path arrowok="t" o:extrusionok="f"/>
                    </v:shape>
                    <v:shape id="Google Shape;207;p17" o:spid="_x0000_s1204"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1fMUA&#10;AADcAAAADwAAAGRycy9kb3ducmV2LnhtbESPQW/CMAyF70j7D5EncYMUNiHUEdAEm4TgMFH4Aabx&#10;2mqNU5oMwr+fD0i72XrP731erJJr1ZX60Hg2MBlnoIhLbxuuDJyOn6M5qBCRLbaeycCdAqyWT4MF&#10;5tbf+EDXIlZKQjjkaKCOscu1DmVNDsPYd8SiffveYZS1r7Tt8SbhrtXTLJtphw1LQ40drWsqf4pf&#10;Z4D2/uPcpuJ1w7N1On5tdv7ldDFm+Jze30BFSvHf/LjeWsGfCL48IxPo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j/V8xQAAANw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205"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7T68AA&#10;AADcAAAADwAAAGRycy9kb3ducmV2LnhtbERPzYrCMBC+C75DGMGLrEkV1qUaZdmi6HHVBxibsa02&#10;k9JErW9vhIW9zcf3O4tVZ2txp9ZXjjUkYwWCOHem4kLD8bD++ALhA7LB2jFpeJKH1bLfW2Bq3IN/&#10;6b4PhYgh7FPUUIbQpFL6vCSLfuwa4sidXWsxRNgW0rT4iOG2lhOlPqXFimNDiQ39lJRf9zer4URy&#10;Gig/Z2q2rTO1S7LRYXPRejjovucgAnXhX/zn3po4P0ng/Uy8QC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n7T68AAAADcAAAADwAAAAAAAAAAAAAAAACYAgAAZHJzL2Rvd25y&#10;ZXYueG1sUEsFBgAAAAAEAAQA9QAAAIUDAAAAAA==&#10;" path="m1287,596l275,48c191,1,84,36,48,120,1,191,25,310,120,346l1132,894v24,11,48,23,71,23c1263,917,1322,882,1358,822v36,-71,12,-190,-71,-226xe" filled="f" stroked="f">
                      <v:path arrowok="t" o:extrusionok="f"/>
                    </v:shape>
                    <v:shape id="Google Shape;209;p17" o:spid="_x0000_s1206"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RgsQA&#10;AADcAAAADwAAAGRycy9kb3ducmV2LnhtbERPTWvCQBC9C/0PyxR6EbOJBwmpG7GFghRBGkvrccyO&#10;SWh2NmRXE/vruwXB2zze5yxXo2nFhXrXWFaQRDEI4tLqhisFn/u3WQrCeWSNrWVScCUHq/xhssRM&#10;24E/6FL4SoQQdhkqqL3vMildWZNBF9mOOHAn2xv0AfaV1D0OIdy0ch7HC2mw4dBQY0evNZU/xdko&#10;2JH8HXb++HJ4/7qm2yJNvg/TRKmnx3H9DMLT6O/im3ujw/xkDv/Ph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kYLEAAAA3AAAAA8AAAAAAAAAAAAAAAAAmAIAAGRycy9k&#10;b3ducmV2LnhtbFBLBQYAAAAABAAEAPUAAACJ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rtl/>
        </w:rPr>
      </w:pPr>
      <w:r>
        <w:rPr>
          <w:noProof/>
        </w:rPr>
        <mc:AlternateContent>
          <mc:Choice Requires="wpg">
            <w:drawing>
              <wp:anchor distT="0" distB="0" distL="114300" distR="114300" simplePos="0" relativeHeight="252270592" behindDoc="0" locked="0" layoutInCell="1" allowOverlap="1" wp14:anchorId="5BBD9D6B" wp14:editId="144CF5FA">
                <wp:simplePos x="0" y="0"/>
                <wp:positionH relativeFrom="margin">
                  <wp:align>right</wp:align>
                </wp:positionH>
                <wp:positionV relativeFrom="paragraph">
                  <wp:posOffset>1725254</wp:posOffset>
                </wp:positionV>
                <wp:extent cx="5731510" cy="3098165"/>
                <wp:effectExtent l="0" t="0" r="2540" b="6985"/>
                <wp:wrapSquare wrapText="bothSides"/>
                <wp:docPr id="114" name="Group 7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3098165"/>
                          <a:chOff x="0" y="1322"/>
                          <a:chExt cx="106290" cy="57449"/>
                        </a:xfrm>
                      </wpg:grpSpPr>
                      <wps:wsp>
                        <wps:cNvPr id="115" name="TextBox 134"/>
                        <wps:cNvSpPr txBox="1">
                          <a:spLocks noChangeArrowheads="1"/>
                        </wps:cNvSpPr>
                        <wps:spPr bwMode="auto">
                          <a:xfrm>
                            <a:off x="0" y="19708"/>
                            <a:ext cx="24835" cy="70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bidi w:val="0"/>
                                <w:jc w:val="right"/>
                                <w:rPr>
                                  <w:rFonts w:ascii="Adobe Arabic" w:hAnsi="Adobe Arabic" w:cs="Adobe Arabic"/>
                                  <w:b/>
                                  <w:bCs/>
                                  <w:noProof/>
                                  <w:color w:val="FF0000"/>
                                  <w:kern w:val="24"/>
                                  <w:sz w:val="36"/>
                                  <w:szCs w:val="36"/>
                                </w:rPr>
                              </w:pPr>
                              <w:r>
                                <w:rPr>
                                  <w:rFonts w:ascii="Adobe Arabic" w:hAnsi="Adobe Arabic" w:cs="Adobe Arabic" w:hint="cs"/>
                                  <w:b/>
                                  <w:bCs/>
                                  <w:noProof/>
                                  <w:color w:val="FF0000"/>
                                  <w:kern w:val="24"/>
                                  <w:sz w:val="36"/>
                                  <w:szCs w:val="36"/>
                                  <w:rtl/>
                                </w:rPr>
                                <w:t>نظرية العلاقة</w:t>
                              </w:r>
                            </w:p>
                          </w:txbxContent>
                        </wps:txbx>
                        <wps:bodyPr rot="0" vert="horz" wrap="square" lIns="0" tIns="45720" rIns="0" bIns="45720" anchor="b" anchorCtr="0" upright="1">
                          <a:spAutoFit/>
                        </wps:bodyPr>
                      </wps:wsp>
                      <wps:wsp>
                        <wps:cNvPr id="116" name="TextBox 132"/>
                        <wps:cNvSpPr txBox="1">
                          <a:spLocks noChangeArrowheads="1"/>
                        </wps:cNvSpPr>
                        <wps:spPr bwMode="auto">
                          <a:xfrm>
                            <a:off x="0" y="45562"/>
                            <a:ext cx="24835" cy="1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bidi w:val="0"/>
                                <w:jc w:val="center"/>
                                <w:rPr>
                                  <w:rFonts w:ascii="Adobe Arabic" w:hAnsi="Adobe Arabic" w:cs="Adobe Arabic"/>
                                  <w:b/>
                                  <w:bCs/>
                                  <w:noProof/>
                                  <w:color w:val="00B0F0"/>
                                  <w:kern w:val="24"/>
                                  <w:sz w:val="36"/>
                                  <w:szCs w:val="36"/>
                                  <w:lang w:bidi="ar-SY"/>
                                </w:rPr>
                              </w:pPr>
                              <w:r>
                                <w:rPr>
                                  <w:rFonts w:ascii="Adobe Arabic" w:hAnsi="Adobe Arabic" w:cs="Adobe Arabic" w:hint="cs"/>
                                  <w:b/>
                                  <w:bCs/>
                                  <w:noProof/>
                                  <w:color w:val="00B0F0"/>
                                  <w:kern w:val="24"/>
                                  <w:sz w:val="36"/>
                                  <w:szCs w:val="36"/>
                                  <w:rtl/>
                                  <w:lang w:bidi="ar-SY"/>
                                </w:rPr>
                                <w:t>النظرية التشاركية أو القيادة الديموقراطية</w:t>
                              </w:r>
                            </w:p>
                          </w:txbxContent>
                        </wps:txbx>
                        <wps:bodyPr rot="0" vert="horz" wrap="square" lIns="0" tIns="45720" rIns="0" bIns="45720" anchor="b" anchorCtr="0" upright="1">
                          <a:spAutoFit/>
                        </wps:bodyPr>
                      </wps:wsp>
                      <wps:wsp>
                        <wps:cNvPr id="117" name="TextBox 130"/>
                        <wps:cNvSpPr txBox="1">
                          <a:spLocks noChangeArrowheads="1"/>
                        </wps:cNvSpPr>
                        <wps:spPr bwMode="auto">
                          <a:xfrm>
                            <a:off x="0" y="6782"/>
                            <a:ext cx="24835" cy="1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bidi w:val="0"/>
                                <w:jc w:val="center"/>
                                <w:rPr>
                                  <w:rFonts w:ascii="Adobe Arabic" w:hAnsi="Adobe Arabic" w:cs="Adobe Arabic"/>
                                  <w:b/>
                                  <w:bCs/>
                                  <w:noProof/>
                                  <w:color w:val="002060"/>
                                  <w:kern w:val="24"/>
                                  <w:sz w:val="36"/>
                                  <w:szCs w:val="36"/>
                                  <w:lang w:bidi="ar-SY"/>
                                </w:rPr>
                              </w:pPr>
                              <w:r>
                                <w:rPr>
                                  <w:rFonts w:ascii="Adobe Arabic" w:hAnsi="Adobe Arabic" w:cs="Adobe Arabic" w:hint="cs"/>
                                  <w:b/>
                                  <w:bCs/>
                                  <w:noProof/>
                                  <w:color w:val="002060"/>
                                  <w:kern w:val="24"/>
                                  <w:sz w:val="36"/>
                                  <w:szCs w:val="36"/>
                                  <w:rtl/>
                                  <w:lang w:bidi="ar-SY"/>
                                </w:rPr>
                                <w:t>نظرية الشبكة الإدارية في القيادة</w:t>
                              </w:r>
                            </w:p>
                          </w:txbxContent>
                        </wps:txbx>
                        <wps:bodyPr rot="0" vert="horz" wrap="square" lIns="0" tIns="45720" rIns="0" bIns="45720" anchor="b" anchorCtr="0" upright="1">
                          <a:spAutoFit/>
                        </wps:bodyPr>
                      </wps:wsp>
                      <wps:wsp>
                        <wps:cNvPr id="118" name="TextBox 128"/>
                        <wps:cNvSpPr txBox="1">
                          <a:spLocks noChangeArrowheads="1"/>
                        </wps:cNvSpPr>
                        <wps:spPr bwMode="auto">
                          <a:xfrm>
                            <a:off x="0" y="32639"/>
                            <a:ext cx="24835" cy="70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bidi w:val="0"/>
                                <w:jc w:val="right"/>
                                <w:rPr>
                                  <w:rFonts w:ascii="Adobe Arabic" w:hAnsi="Adobe Arabic" w:cs="Adobe Arabic"/>
                                  <w:b/>
                                  <w:bCs/>
                                  <w:noProof/>
                                  <w:color w:val="808080" w:themeColor="background1" w:themeShade="80"/>
                                  <w:kern w:val="24"/>
                                  <w:sz w:val="36"/>
                                  <w:szCs w:val="36"/>
                                  <w:lang w:bidi="ar-SY"/>
                                </w:rPr>
                              </w:pPr>
                              <w:r>
                                <w:rPr>
                                  <w:rFonts w:ascii="Adobe Arabic" w:hAnsi="Adobe Arabic" w:cs="Adobe Arabic" w:hint="cs"/>
                                  <w:b/>
                                  <w:bCs/>
                                  <w:noProof/>
                                  <w:color w:val="808080" w:themeColor="background1" w:themeShade="80"/>
                                  <w:kern w:val="24"/>
                                  <w:sz w:val="36"/>
                                  <w:szCs w:val="36"/>
                                  <w:rtl/>
                                  <w:lang w:bidi="ar-SY"/>
                                </w:rPr>
                                <w:t>نظرية القوة</w:t>
                              </w:r>
                            </w:p>
                          </w:txbxContent>
                        </wps:txbx>
                        <wps:bodyPr rot="0" vert="horz" wrap="square" lIns="0" tIns="45720" rIns="0" bIns="45720" anchor="b" anchorCtr="0" upright="1">
                          <a:spAutoFit/>
                        </wps:bodyPr>
                      </wps:wsp>
                      <wpg:grpSp>
                        <wpg:cNvPr id="119" name="Group 1770"/>
                        <wpg:cNvGrpSpPr>
                          <a:grpSpLocks/>
                        </wpg:cNvGrpSpPr>
                        <wpg:grpSpPr bwMode="auto">
                          <a:xfrm>
                            <a:off x="28458" y="1322"/>
                            <a:ext cx="77832" cy="57449"/>
                            <a:chOff x="28458" y="1322"/>
                            <a:chExt cx="77832" cy="57449"/>
                          </a:xfrm>
                        </wpg:grpSpPr>
                        <wpg:grpSp>
                          <wpg:cNvPr id="120" name="Group 1771"/>
                          <wpg:cNvGrpSpPr>
                            <a:grpSpLocks/>
                          </wpg:cNvGrpSpPr>
                          <wpg:grpSpPr bwMode="auto">
                            <a:xfrm>
                              <a:off x="47200" y="1322"/>
                              <a:ext cx="12601" cy="22520"/>
                              <a:chOff x="47200" y="1322"/>
                              <a:chExt cx="12601" cy="22520"/>
                            </a:xfrm>
                          </wpg:grpSpPr>
                          <wps:wsp>
                            <wps:cNvPr id="121" name="Freeform: Shape 1772"/>
                            <wps:cNvSpPr>
                              <a:spLocks/>
                            </wps:cNvSpPr>
                            <wps:spPr bwMode="auto">
                              <a:xfrm>
                                <a:off x="47200" y="1322"/>
                                <a:ext cx="12601" cy="22520"/>
                              </a:xfrm>
                              <a:custGeom>
                                <a:avLst/>
                                <a:gdLst>
                                  <a:gd name="T0" fmla="*/ 5654 w 1404144"/>
                                  <a:gd name="T1" fmla="*/ 0 h 2509440"/>
                                  <a:gd name="T2" fmla="*/ 11309 w 1404144"/>
                                  <a:gd name="T3" fmla="*/ 5654 h 2509440"/>
                                  <a:gd name="T4" fmla="*/ 11194 w 1404144"/>
                                  <a:gd name="T5" fmla="*/ 6794 h 2509440"/>
                                  <a:gd name="T6" fmla="*/ 11060 w 1404144"/>
                                  <a:gd name="T7" fmla="*/ 7224 h 2509440"/>
                                  <a:gd name="T8" fmla="*/ 11082 w 1404144"/>
                                  <a:gd name="T9" fmla="*/ 7232 h 2509440"/>
                                  <a:gd name="T10" fmla="*/ 11002 w 1404144"/>
                                  <a:gd name="T11" fmla="*/ 7412 h 2509440"/>
                                  <a:gd name="T12" fmla="*/ 10864 w 1404144"/>
                                  <a:gd name="T13" fmla="*/ 7855 h 2509440"/>
                                  <a:gd name="T14" fmla="*/ 5310 w 1404144"/>
                                  <a:gd name="T15" fmla="*/ 20210 h 2509440"/>
                                  <a:gd name="T16" fmla="*/ 444 w 1404144"/>
                                  <a:gd name="T17" fmla="*/ 7855 h 2509440"/>
                                  <a:gd name="T18" fmla="*/ 0 w 1404144"/>
                                  <a:gd name="T19" fmla="*/ 5654 h 2509440"/>
                                  <a:gd name="T20" fmla="*/ 5654 w 1404144"/>
                                  <a:gd name="T21" fmla="*/ 0 h 250944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404144" h="2509440">
                                    <a:moveTo>
                                      <a:pt x="702072" y="0"/>
                                    </a:moveTo>
                                    <a:cubicBezTo>
                                      <a:pt x="1089816" y="0"/>
                                      <a:pt x="1404144" y="314328"/>
                                      <a:pt x="1404144" y="702072"/>
                                    </a:cubicBezTo>
                                    <a:cubicBezTo>
                                      <a:pt x="1404144" y="750540"/>
                                      <a:pt x="1399233" y="797861"/>
                                      <a:pt x="1389881" y="843564"/>
                                    </a:cubicBezTo>
                                    <a:lnTo>
                                      <a:pt x="1373294" y="896996"/>
                                    </a:lnTo>
                                    <a:lnTo>
                                      <a:pt x="1375965" y="898031"/>
                                    </a:lnTo>
                                    <a:lnTo>
                                      <a:pt x="1366057" y="920310"/>
                                    </a:lnTo>
                                    <a:lnTo>
                                      <a:pt x="1348972" y="975350"/>
                                    </a:lnTo>
                                    <a:lnTo>
                                      <a:pt x="659334" y="2509440"/>
                                    </a:lnTo>
                                    <a:lnTo>
                                      <a:pt x="55172" y="975350"/>
                                    </a:lnTo>
                                    <a:cubicBezTo>
                                      <a:pt x="19645" y="891355"/>
                                      <a:pt x="0" y="799008"/>
                                      <a:pt x="0" y="702072"/>
                                    </a:cubicBezTo>
                                    <a:cubicBezTo>
                                      <a:pt x="0" y="314328"/>
                                      <a:pt x="314328" y="0"/>
                                      <a:pt x="702072" y="0"/>
                                    </a:cubicBezTo>
                                    <a:close/>
                                  </a:path>
                                </a:pathLst>
                              </a:custGeom>
                              <a:solidFill>
                                <a:srgbClr val="063951"/>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2" name="Freeform: Shape 1773"/>
                            <wps:cNvSpPr>
                              <a:spLocks/>
                            </wps:cNvSpPr>
                            <wps:spPr bwMode="auto">
                              <a:xfrm>
                                <a:off x="48971" y="3092"/>
                                <a:ext cx="9060" cy="9060"/>
                              </a:xfrm>
                              <a:custGeom>
                                <a:avLst/>
                                <a:gdLst>
                                  <a:gd name="T0" fmla="*/ 3473 w 1121726"/>
                                  <a:gd name="T1" fmla="*/ 5 h 1121727"/>
                                  <a:gd name="T2" fmla="*/ 6952 w 1121726"/>
                                  <a:gd name="T3" fmla="*/ 2066 h 1121727"/>
                                  <a:gd name="T4" fmla="*/ 5252 w 1121726"/>
                                  <a:gd name="T5" fmla="*/ 6952 h 1121727"/>
                                  <a:gd name="T6" fmla="*/ 366 w 1121726"/>
                                  <a:gd name="T7" fmla="*/ 5252 h 1121727"/>
                                  <a:gd name="T8" fmla="*/ 2066 w 1121726"/>
                                  <a:gd name="T9" fmla="*/ 366 h 1121727"/>
                                  <a:gd name="T10" fmla="*/ 3473 w 1121726"/>
                                  <a:gd name="T11" fmla="*/ 5 h 11217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1726" h="1121727">
                                    <a:moveTo>
                                      <a:pt x="532312" y="711"/>
                                    </a:moveTo>
                                    <a:cubicBezTo>
                                      <a:pt x="750552" y="-10316"/>
                                      <a:pt x="964464" y="107568"/>
                                      <a:pt x="1065622" y="316646"/>
                                    </a:cubicBezTo>
                                    <a:cubicBezTo>
                                      <a:pt x="1200500" y="595416"/>
                                      <a:pt x="1083852" y="930745"/>
                                      <a:pt x="805081" y="1065623"/>
                                    </a:cubicBezTo>
                                    <a:cubicBezTo>
                                      <a:pt x="526311" y="1200500"/>
                                      <a:pt x="190982" y="1083852"/>
                                      <a:pt x="56105" y="805082"/>
                                    </a:cubicBezTo>
                                    <a:cubicBezTo>
                                      <a:pt x="-78773" y="526312"/>
                                      <a:pt x="37875" y="190983"/>
                                      <a:pt x="316645" y="56105"/>
                                    </a:cubicBezTo>
                                    <a:cubicBezTo>
                                      <a:pt x="386338" y="22386"/>
                                      <a:pt x="459565" y="4387"/>
                                      <a:pt x="532312" y="711"/>
                                    </a:cubicBezTo>
                                    <a:close/>
                                  </a:path>
                                </a:pathLst>
                              </a:custGeom>
                              <a:gradFill rotWithShape="1">
                                <a:gsLst>
                                  <a:gs pos="0">
                                    <a:srgbClr val="FFFFFF"/>
                                  </a:gs>
                                  <a:gs pos="50000">
                                    <a:srgbClr val="F2F2F2"/>
                                  </a:gs>
                                  <a:gs pos="100000">
                                    <a:srgbClr val="D9D9D9"/>
                                  </a:gs>
                                </a:gsLst>
                                <a:lin ang="5400000"/>
                              </a:gradFill>
                              <a:ln>
                                <a:noFill/>
                              </a:ln>
                              <a:effectLst>
                                <a:outerShdw dist="38100" dir="2700000" algn="tl" rotWithShape="0">
                                  <a:srgbClr val="000000">
                                    <a:alpha val="39998"/>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3" name="Freeform: Shape 1774"/>
                            <wps:cNvSpPr>
                              <a:spLocks/>
                            </wps:cNvSpPr>
                            <wps:spPr bwMode="auto">
                              <a:xfrm>
                                <a:off x="51064" y="18312"/>
                                <a:ext cx="4362" cy="5530"/>
                              </a:xfrm>
                              <a:custGeom>
                                <a:avLst/>
                                <a:gdLst>
                                  <a:gd name="T0" fmla="*/ 1846 w 486150"/>
                                  <a:gd name="T1" fmla="*/ 0 h 616207"/>
                                  <a:gd name="T2" fmla="*/ 3228 w 486150"/>
                                  <a:gd name="T3" fmla="*/ 139 h 616207"/>
                                  <a:gd name="T4" fmla="*/ 3915 w 486150"/>
                                  <a:gd name="T5" fmla="*/ 353 h 616207"/>
                                  <a:gd name="T6" fmla="*/ 1842 w 486150"/>
                                  <a:gd name="T7" fmla="*/ 4963 h 616207"/>
                                  <a:gd name="T8" fmla="*/ 0 w 486150"/>
                                  <a:gd name="T9" fmla="*/ 283 h 616207"/>
                                  <a:gd name="T10" fmla="*/ 464 w 486150"/>
                                  <a:gd name="T11" fmla="*/ 139 h 616207"/>
                                  <a:gd name="T12" fmla="*/ 1846 w 486150"/>
                                  <a:gd name="T13" fmla="*/ 0 h 61620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86150" h="616207">
                                    <a:moveTo>
                                      <a:pt x="229267" y="0"/>
                                    </a:moveTo>
                                    <a:cubicBezTo>
                                      <a:pt x="288051" y="0"/>
                                      <a:pt x="345444" y="5957"/>
                                      <a:pt x="400874" y="17300"/>
                                    </a:cubicBezTo>
                                    <a:lnTo>
                                      <a:pt x="486150" y="43770"/>
                                    </a:lnTo>
                                    <a:lnTo>
                                      <a:pt x="228815" y="616207"/>
                                    </a:lnTo>
                                    <a:lnTo>
                                      <a:pt x="0" y="35198"/>
                                    </a:lnTo>
                                    <a:lnTo>
                                      <a:pt x="57660" y="17300"/>
                                    </a:lnTo>
                                    <a:cubicBezTo>
                                      <a:pt x="113091" y="5957"/>
                                      <a:pt x="170483" y="0"/>
                                      <a:pt x="229267" y="0"/>
                                    </a:cubicBezTo>
                                    <a:close/>
                                  </a:path>
                                </a:pathLst>
                              </a:custGeom>
                              <a:solidFill>
                                <a:srgbClr val="000000">
                                  <a:alpha val="2000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124" name="Group 1775"/>
                          <wpg:cNvGrpSpPr>
                            <a:grpSpLocks/>
                          </wpg:cNvGrpSpPr>
                          <wpg:grpSpPr bwMode="auto">
                            <a:xfrm>
                              <a:off x="54825" y="7025"/>
                              <a:ext cx="18041" cy="17500"/>
                              <a:chOff x="54825" y="7025"/>
                              <a:chExt cx="18041" cy="17499"/>
                            </a:xfrm>
                          </wpg:grpSpPr>
                          <wps:wsp>
                            <wps:cNvPr id="125" name="Freeform: Shape 1776"/>
                            <wps:cNvSpPr>
                              <a:spLocks/>
                            </wps:cNvSpPr>
                            <wps:spPr bwMode="auto">
                              <a:xfrm>
                                <a:off x="54825" y="7025"/>
                                <a:ext cx="18041" cy="17499"/>
                              </a:xfrm>
                              <a:custGeom>
                                <a:avLst/>
                                <a:gdLst>
                                  <a:gd name="T0" fmla="*/ 10536 w 2010296"/>
                                  <a:gd name="T1" fmla="*/ 0 h 1949854"/>
                                  <a:gd name="T2" fmla="*/ 14534 w 2010296"/>
                                  <a:gd name="T3" fmla="*/ 1656 h 1949854"/>
                                  <a:gd name="T4" fmla="*/ 14534 w 2010296"/>
                                  <a:gd name="T5" fmla="*/ 9653 h 1949854"/>
                                  <a:gd name="T6" fmla="*/ 13647 w 2010296"/>
                                  <a:gd name="T7" fmla="*/ 10377 h 1949854"/>
                                  <a:gd name="T8" fmla="*/ 13249 w 2010296"/>
                                  <a:gd name="T9" fmla="*/ 10587 h 1949854"/>
                                  <a:gd name="T10" fmla="*/ 13258 w 2010296"/>
                                  <a:gd name="T11" fmla="*/ 10608 h 1949854"/>
                                  <a:gd name="T12" fmla="*/ 13075 w 2010296"/>
                                  <a:gd name="T13" fmla="*/ 10679 h 1949854"/>
                                  <a:gd name="T14" fmla="*/ 12664 w 2010296"/>
                                  <a:gd name="T15" fmla="*/ 10895 h 1949854"/>
                                  <a:gd name="T16" fmla="*/ 0 w 2010296"/>
                                  <a:gd name="T17" fmla="*/ 15704 h 1949854"/>
                                  <a:gd name="T18" fmla="*/ 5296 w 2010296"/>
                                  <a:gd name="T19" fmla="*/ 3527 h 1949854"/>
                                  <a:gd name="T20" fmla="*/ 6538 w 2010296"/>
                                  <a:gd name="T21" fmla="*/ 1656 h 1949854"/>
                                  <a:gd name="T22" fmla="*/ 10536 w 2010296"/>
                                  <a:gd name="T23" fmla="*/ 0 h 194985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2010296" h="1949854">
                                    <a:moveTo>
                                      <a:pt x="1308224" y="0"/>
                                    </a:moveTo>
                                    <a:cubicBezTo>
                                      <a:pt x="1487900" y="0"/>
                                      <a:pt x="1667576" y="68544"/>
                                      <a:pt x="1804664" y="205632"/>
                                    </a:cubicBezTo>
                                    <a:cubicBezTo>
                                      <a:pt x="2078840" y="479809"/>
                                      <a:pt x="2078840" y="924336"/>
                                      <a:pt x="1804664" y="1198512"/>
                                    </a:cubicBezTo>
                                    <a:cubicBezTo>
                                      <a:pt x="1770392" y="1232784"/>
                                      <a:pt x="1733458" y="1262772"/>
                                      <a:pt x="1694528" y="1288476"/>
                                    </a:cubicBezTo>
                                    <a:lnTo>
                                      <a:pt x="1645017" y="1314530"/>
                                    </a:lnTo>
                                    <a:lnTo>
                                      <a:pt x="1646173" y="1317151"/>
                                    </a:lnTo>
                                    <a:lnTo>
                                      <a:pt x="1623416" y="1325898"/>
                                    </a:lnTo>
                                    <a:lnTo>
                                      <a:pt x="1572414" y="1352736"/>
                                    </a:lnTo>
                                    <a:lnTo>
                                      <a:pt x="0" y="1949854"/>
                                    </a:lnTo>
                                    <a:lnTo>
                                      <a:pt x="657560" y="437882"/>
                                    </a:lnTo>
                                    <a:cubicBezTo>
                                      <a:pt x="691832" y="353367"/>
                                      <a:pt x="743240" y="274176"/>
                                      <a:pt x="811784" y="205632"/>
                                    </a:cubicBezTo>
                                    <a:cubicBezTo>
                                      <a:pt x="948872" y="68544"/>
                                      <a:pt x="1128548" y="0"/>
                                      <a:pt x="1308224" y="0"/>
                                    </a:cubicBezTo>
                                    <a:close/>
                                  </a:path>
                                </a:pathLst>
                              </a:custGeom>
                              <a:solidFill>
                                <a:srgbClr val="F7931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6" name="Freeform: Shape 1777"/>
                            <wps:cNvSpPr>
                              <a:spLocks/>
                            </wps:cNvSpPr>
                            <wps:spPr bwMode="auto">
                              <a:xfrm>
                                <a:off x="62035" y="8796"/>
                                <a:ext cx="9060" cy="9060"/>
                              </a:xfrm>
                              <a:custGeom>
                                <a:avLst/>
                                <a:gdLst>
                                  <a:gd name="T0" fmla="*/ 3473 w 1121726"/>
                                  <a:gd name="T1" fmla="*/ 5 h 1121727"/>
                                  <a:gd name="T2" fmla="*/ 6952 w 1121726"/>
                                  <a:gd name="T3" fmla="*/ 2066 h 1121727"/>
                                  <a:gd name="T4" fmla="*/ 5252 w 1121726"/>
                                  <a:gd name="T5" fmla="*/ 6952 h 1121727"/>
                                  <a:gd name="T6" fmla="*/ 366 w 1121726"/>
                                  <a:gd name="T7" fmla="*/ 5252 h 1121727"/>
                                  <a:gd name="T8" fmla="*/ 2066 w 1121726"/>
                                  <a:gd name="T9" fmla="*/ 366 h 1121727"/>
                                  <a:gd name="T10" fmla="*/ 3473 w 1121726"/>
                                  <a:gd name="T11" fmla="*/ 5 h 11217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1726" h="1121727">
                                    <a:moveTo>
                                      <a:pt x="532312" y="711"/>
                                    </a:moveTo>
                                    <a:cubicBezTo>
                                      <a:pt x="750552" y="-10316"/>
                                      <a:pt x="964464" y="107568"/>
                                      <a:pt x="1065622" y="316646"/>
                                    </a:cubicBezTo>
                                    <a:cubicBezTo>
                                      <a:pt x="1200500" y="595416"/>
                                      <a:pt x="1083852" y="930745"/>
                                      <a:pt x="805081" y="1065623"/>
                                    </a:cubicBezTo>
                                    <a:cubicBezTo>
                                      <a:pt x="526311" y="1200500"/>
                                      <a:pt x="190982" y="1083852"/>
                                      <a:pt x="56105" y="805082"/>
                                    </a:cubicBezTo>
                                    <a:cubicBezTo>
                                      <a:pt x="-78773" y="526312"/>
                                      <a:pt x="37875" y="190983"/>
                                      <a:pt x="316645" y="56105"/>
                                    </a:cubicBezTo>
                                    <a:cubicBezTo>
                                      <a:pt x="386338" y="22386"/>
                                      <a:pt x="459565" y="4387"/>
                                      <a:pt x="532312" y="711"/>
                                    </a:cubicBezTo>
                                    <a:close/>
                                  </a:path>
                                </a:pathLst>
                              </a:custGeom>
                              <a:gradFill rotWithShape="1">
                                <a:gsLst>
                                  <a:gs pos="0">
                                    <a:srgbClr val="FFFFFF"/>
                                  </a:gs>
                                  <a:gs pos="50000">
                                    <a:srgbClr val="F2F2F2"/>
                                  </a:gs>
                                  <a:gs pos="100000">
                                    <a:srgbClr val="D9D9D9"/>
                                  </a:gs>
                                </a:gsLst>
                                <a:lin ang="5400000"/>
                              </a:gradFill>
                              <a:ln>
                                <a:noFill/>
                              </a:ln>
                              <a:effectLst>
                                <a:outerShdw dist="38100" dir="2700000" algn="tl" rotWithShape="0">
                                  <a:srgbClr val="000000">
                                    <a:alpha val="39998"/>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693FEF" w:rsidRDefault="00693FEF" w:rsidP="000D0CA1">
                                  <w:pPr>
                                    <w:jc w:val="center"/>
                                    <w:rPr>
                                      <w:lang w:bidi="ar-SY"/>
                                    </w:rPr>
                                  </w:pPr>
                                </w:p>
                              </w:txbxContent>
                            </wps:txbx>
                            <wps:bodyPr rot="0" vert="horz" wrap="square" lIns="91440" tIns="45720" rIns="91440" bIns="45720" anchor="ctr" anchorCtr="0" upright="1">
                              <a:noAutofit/>
                            </wps:bodyPr>
                          </wps:wsp>
                          <wps:wsp>
                            <wps:cNvPr id="3488" name="Freeform: Shape 1778"/>
                            <wps:cNvSpPr>
                              <a:spLocks/>
                            </wps:cNvSpPr>
                            <wps:spPr bwMode="auto">
                              <a:xfrm>
                                <a:off x="54825" y="19426"/>
                                <a:ext cx="5120" cy="5098"/>
                              </a:xfrm>
                              <a:custGeom>
                                <a:avLst/>
                                <a:gdLst>
                                  <a:gd name="T0" fmla="*/ 1989 w 570584"/>
                                  <a:gd name="T1" fmla="*/ 0 h 568055"/>
                                  <a:gd name="T2" fmla="*/ 2305 w 570584"/>
                                  <a:gd name="T3" fmla="*/ 171 h 568055"/>
                                  <a:gd name="T4" fmla="*/ 4157 w 570584"/>
                                  <a:gd name="T5" fmla="*/ 2024 h 568055"/>
                                  <a:gd name="T6" fmla="*/ 4595 w 570584"/>
                                  <a:gd name="T7" fmla="*/ 2830 h 568055"/>
                                  <a:gd name="T8" fmla="*/ 0 w 570584"/>
                                  <a:gd name="T9" fmla="*/ 4575 h 56805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0584" h="568055">
                                    <a:moveTo>
                                      <a:pt x="247049" y="0"/>
                                    </a:moveTo>
                                    <a:lnTo>
                                      <a:pt x="286255" y="21280"/>
                                    </a:lnTo>
                                    <a:cubicBezTo>
                                      <a:pt x="376855" y="82489"/>
                                      <a:pt x="455042" y="160676"/>
                                      <a:pt x="516250" y="251276"/>
                                    </a:cubicBezTo>
                                    <a:lnTo>
                                      <a:pt x="570584" y="351378"/>
                                    </a:lnTo>
                                    <a:lnTo>
                                      <a:pt x="0" y="568055"/>
                                    </a:lnTo>
                                    <a:lnTo>
                                      <a:pt x="247049" y="0"/>
                                    </a:lnTo>
                                    <a:close/>
                                  </a:path>
                                </a:pathLst>
                              </a:custGeom>
                              <a:solidFill>
                                <a:srgbClr val="000000">
                                  <a:alpha val="2000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489" name="Group 1779"/>
                          <wpg:cNvGrpSpPr>
                            <a:grpSpLocks/>
                          </wpg:cNvGrpSpPr>
                          <wpg:grpSpPr bwMode="auto">
                            <a:xfrm>
                              <a:off x="55315" y="20066"/>
                              <a:ext cx="22521" cy="12602"/>
                              <a:chOff x="55315" y="20066"/>
                              <a:chExt cx="22520" cy="12601"/>
                            </a:xfrm>
                          </wpg:grpSpPr>
                          <wps:wsp>
                            <wps:cNvPr id="3490" name="Freeform: Shape 1780"/>
                            <wps:cNvSpPr>
                              <a:spLocks/>
                            </wps:cNvSpPr>
                            <wps:spPr bwMode="auto">
                              <a:xfrm>
                                <a:off x="55315" y="20066"/>
                                <a:ext cx="22521" cy="12602"/>
                              </a:xfrm>
                              <a:custGeom>
                                <a:avLst/>
                                <a:gdLst>
                                  <a:gd name="T0" fmla="*/ 14557 w 2509441"/>
                                  <a:gd name="T1" fmla="*/ 0 h 1404144"/>
                                  <a:gd name="T2" fmla="*/ 20211 w 2509441"/>
                                  <a:gd name="T3" fmla="*/ 5655 h 1404144"/>
                                  <a:gd name="T4" fmla="*/ 14557 w 2509441"/>
                                  <a:gd name="T5" fmla="*/ 11309 h 1404144"/>
                                  <a:gd name="T6" fmla="*/ 13417 w 2509441"/>
                                  <a:gd name="T7" fmla="*/ 11195 h 1404144"/>
                                  <a:gd name="T8" fmla="*/ 12987 w 2509441"/>
                                  <a:gd name="T9" fmla="*/ 11061 h 1404144"/>
                                  <a:gd name="T10" fmla="*/ 12978 w 2509441"/>
                                  <a:gd name="T11" fmla="*/ 11082 h 1404144"/>
                                  <a:gd name="T12" fmla="*/ 12799 w 2509441"/>
                                  <a:gd name="T13" fmla="*/ 11003 h 1404144"/>
                                  <a:gd name="T14" fmla="*/ 12356 w 2509441"/>
                                  <a:gd name="T15" fmla="*/ 10865 h 1404144"/>
                                  <a:gd name="T16" fmla="*/ 0 w 2509441"/>
                                  <a:gd name="T17" fmla="*/ 5310 h 1404144"/>
                                  <a:gd name="T18" fmla="*/ 12356 w 2509441"/>
                                  <a:gd name="T19" fmla="*/ 444 h 1404144"/>
                                  <a:gd name="T20" fmla="*/ 14557 w 2509441"/>
                                  <a:gd name="T21" fmla="*/ 0 h 140414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09441" h="1404144">
                                    <a:moveTo>
                                      <a:pt x="1807369" y="0"/>
                                    </a:moveTo>
                                    <a:cubicBezTo>
                                      <a:pt x="2195113" y="0"/>
                                      <a:pt x="2509441" y="314328"/>
                                      <a:pt x="2509441" y="702072"/>
                                    </a:cubicBezTo>
                                    <a:cubicBezTo>
                                      <a:pt x="2509441" y="1089816"/>
                                      <a:pt x="2195113" y="1404144"/>
                                      <a:pt x="1807369" y="1404144"/>
                                    </a:cubicBezTo>
                                    <a:cubicBezTo>
                                      <a:pt x="1758901" y="1404144"/>
                                      <a:pt x="1711580" y="1399233"/>
                                      <a:pt x="1665877" y="1389881"/>
                                    </a:cubicBezTo>
                                    <a:lnTo>
                                      <a:pt x="1612445" y="1373294"/>
                                    </a:lnTo>
                                    <a:lnTo>
                                      <a:pt x="1611409" y="1375965"/>
                                    </a:lnTo>
                                    <a:lnTo>
                                      <a:pt x="1589133" y="1366058"/>
                                    </a:lnTo>
                                    <a:lnTo>
                                      <a:pt x="1534091" y="1348972"/>
                                    </a:lnTo>
                                    <a:lnTo>
                                      <a:pt x="0" y="659334"/>
                                    </a:lnTo>
                                    <a:lnTo>
                                      <a:pt x="1534091" y="55172"/>
                                    </a:lnTo>
                                    <a:cubicBezTo>
                                      <a:pt x="1618086" y="19645"/>
                                      <a:pt x="1710433" y="0"/>
                                      <a:pt x="1807369" y="0"/>
                                    </a:cubicBezTo>
                                    <a:close/>
                                  </a:path>
                                </a:pathLst>
                              </a:custGeom>
                              <a:solidFill>
                                <a:srgbClr val="A2B96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491" name="Freeform: Shape 1781"/>
                            <wps:cNvSpPr>
                              <a:spLocks/>
                            </wps:cNvSpPr>
                            <wps:spPr bwMode="auto">
                              <a:xfrm>
                                <a:off x="67005" y="21837"/>
                                <a:ext cx="9060" cy="9060"/>
                              </a:xfrm>
                              <a:custGeom>
                                <a:avLst/>
                                <a:gdLst>
                                  <a:gd name="T0" fmla="*/ 3473 w 1121726"/>
                                  <a:gd name="T1" fmla="*/ 5 h 1121727"/>
                                  <a:gd name="T2" fmla="*/ 6952 w 1121726"/>
                                  <a:gd name="T3" fmla="*/ 2066 h 1121727"/>
                                  <a:gd name="T4" fmla="*/ 5252 w 1121726"/>
                                  <a:gd name="T5" fmla="*/ 6952 h 1121727"/>
                                  <a:gd name="T6" fmla="*/ 366 w 1121726"/>
                                  <a:gd name="T7" fmla="*/ 5252 h 1121727"/>
                                  <a:gd name="T8" fmla="*/ 2066 w 1121726"/>
                                  <a:gd name="T9" fmla="*/ 366 h 1121727"/>
                                  <a:gd name="T10" fmla="*/ 3473 w 1121726"/>
                                  <a:gd name="T11" fmla="*/ 5 h 11217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1726" h="1121727">
                                    <a:moveTo>
                                      <a:pt x="532312" y="711"/>
                                    </a:moveTo>
                                    <a:cubicBezTo>
                                      <a:pt x="750552" y="-10316"/>
                                      <a:pt x="964464" y="107568"/>
                                      <a:pt x="1065622" y="316646"/>
                                    </a:cubicBezTo>
                                    <a:cubicBezTo>
                                      <a:pt x="1200500" y="595416"/>
                                      <a:pt x="1083852" y="930745"/>
                                      <a:pt x="805081" y="1065623"/>
                                    </a:cubicBezTo>
                                    <a:cubicBezTo>
                                      <a:pt x="526311" y="1200500"/>
                                      <a:pt x="190982" y="1083852"/>
                                      <a:pt x="56105" y="805082"/>
                                    </a:cubicBezTo>
                                    <a:cubicBezTo>
                                      <a:pt x="-78773" y="526312"/>
                                      <a:pt x="37875" y="190983"/>
                                      <a:pt x="316645" y="56105"/>
                                    </a:cubicBezTo>
                                    <a:cubicBezTo>
                                      <a:pt x="386338" y="22386"/>
                                      <a:pt x="459565" y="4387"/>
                                      <a:pt x="532312" y="711"/>
                                    </a:cubicBezTo>
                                    <a:close/>
                                  </a:path>
                                </a:pathLst>
                              </a:custGeom>
                              <a:gradFill rotWithShape="1">
                                <a:gsLst>
                                  <a:gs pos="0">
                                    <a:srgbClr val="FFFFFF"/>
                                  </a:gs>
                                  <a:gs pos="50000">
                                    <a:srgbClr val="F2F2F2"/>
                                  </a:gs>
                                  <a:gs pos="100000">
                                    <a:srgbClr val="D9D9D9"/>
                                  </a:gs>
                                </a:gsLst>
                                <a:lin ang="5400000"/>
                              </a:gradFill>
                              <a:ln>
                                <a:noFill/>
                              </a:ln>
                              <a:effectLst>
                                <a:outerShdw dist="38100" dir="2700000" algn="tl" rotWithShape="0">
                                  <a:srgbClr val="000000">
                                    <a:alpha val="39998"/>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92" name="Freeform: Shape 1782"/>
                            <wps:cNvSpPr>
                              <a:spLocks/>
                            </wps:cNvSpPr>
                            <wps:spPr bwMode="auto">
                              <a:xfrm>
                                <a:off x="55315" y="23955"/>
                                <a:ext cx="5448" cy="4301"/>
                              </a:xfrm>
                              <a:custGeom>
                                <a:avLst/>
                                <a:gdLst>
                                  <a:gd name="T0" fmla="*/ 4622 w 606990"/>
                                  <a:gd name="T1" fmla="*/ 0 h 479228"/>
                                  <a:gd name="T2" fmla="*/ 4750 w 606990"/>
                                  <a:gd name="T3" fmla="*/ 411 h 479228"/>
                                  <a:gd name="T4" fmla="*/ 4889 w 606990"/>
                                  <a:gd name="T5" fmla="*/ 1793 h 479228"/>
                                  <a:gd name="T6" fmla="*/ 4750 w 606990"/>
                                  <a:gd name="T7" fmla="*/ 3176 h 479228"/>
                                  <a:gd name="T8" fmla="*/ 4537 w 606990"/>
                                  <a:gd name="T9" fmla="*/ 3860 h 479228"/>
                                  <a:gd name="T10" fmla="*/ 0 w 606990"/>
                                  <a:gd name="T11" fmla="*/ 1820 h 47922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06990" h="479228">
                                    <a:moveTo>
                                      <a:pt x="573840" y="0"/>
                                    </a:moveTo>
                                    <a:lnTo>
                                      <a:pt x="589691" y="51064"/>
                                    </a:lnTo>
                                    <a:cubicBezTo>
                                      <a:pt x="601034" y="106495"/>
                                      <a:pt x="606990" y="163887"/>
                                      <a:pt x="606990" y="222671"/>
                                    </a:cubicBezTo>
                                    <a:cubicBezTo>
                                      <a:pt x="606990" y="281455"/>
                                      <a:pt x="601034" y="338848"/>
                                      <a:pt x="589691" y="394278"/>
                                    </a:cubicBezTo>
                                    <a:lnTo>
                                      <a:pt x="563321" y="479228"/>
                                    </a:lnTo>
                                    <a:lnTo>
                                      <a:pt x="0" y="225992"/>
                                    </a:lnTo>
                                    <a:lnTo>
                                      <a:pt x="573840" y="0"/>
                                    </a:lnTo>
                                    <a:close/>
                                  </a:path>
                                </a:pathLst>
                              </a:custGeom>
                              <a:solidFill>
                                <a:srgbClr val="000000">
                                  <a:alpha val="2000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493" name="Group 1783"/>
                          <wpg:cNvGrpSpPr>
                            <a:grpSpLocks/>
                          </wpg:cNvGrpSpPr>
                          <wpg:grpSpPr bwMode="auto">
                            <a:xfrm>
                              <a:off x="54653" y="27530"/>
                              <a:ext cx="17498" cy="18041"/>
                              <a:chOff x="54653" y="27530"/>
                              <a:chExt cx="17498" cy="18041"/>
                            </a:xfrm>
                          </wpg:grpSpPr>
                          <wps:wsp>
                            <wps:cNvPr id="3494" name="Freeform: Shape 1784"/>
                            <wps:cNvSpPr>
                              <a:spLocks/>
                            </wps:cNvSpPr>
                            <wps:spPr bwMode="auto">
                              <a:xfrm>
                                <a:off x="54653" y="27530"/>
                                <a:ext cx="17498" cy="18041"/>
                              </a:xfrm>
                              <a:custGeom>
                                <a:avLst/>
                                <a:gdLst>
                                  <a:gd name="T0" fmla="*/ 0 w 1949855"/>
                                  <a:gd name="T1" fmla="*/ 0 h 2010296"/>
                                  <a:gd name="T2" fmla="*/ 12177 w 1949855"/>
                                  <a:gd name="T3" fmla="*/ 5296 h 2010296"/>
                                  <a:gd name="T4" fmla="*/ 14047 w 1949855"/>
                                  <a:gd name="T5" fmla="*/ 6538 h 2010296"/>
                                  <a:gd name="T6" fmla="*/ 14047 w 1949855"/>
                                  <a:gd name="T7" fmla="*/ 14534 h 2010296"/>
                                  <a:gd name="T8" fmla="*/ 6051 w 1949855"/>
                                  <a:gd name="T9" fmla="*/ 14534 h 2010296"/>
                                  <a:gd name="T10" fmla="*/ 5326 w 1949855"/>
                                  <a:gd name="T11" fmla="*/ 13647 h 2010296"/>
                                  <a:gd name="T12" fmla="*/ 5117 w 1949855"/>
                                  <a:gd name="T13" fmla="*/ 13249 h 2010296"/>
                                  <a:gd name="T14" fmla="*/ 5096 w 1949855"/>
                                  <a:gd name="T15" fmla="*/ 13258 h 2010296"/>
                                  <a:gd name="T16" fmla="*/ 5025 w 1949855"/>
                                  <a:gd name="T17" fmla="*/ 13075 h 2010296"/>
                                  <a:gd name="T18" fmla="*/ 4809 w 1949855"/>
                                  <a:gd name="T19" fmla="*/ 12664 h 2010296"/>
                                  <a:gd name="T20" fmla="*/ 0 w 1949855"/>
                                  <a:gd name="T21" fmla="*/ 0 h 2010296"/>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949855" h="2010296">
                                    <a:moveTo>
                                      <a:pt x="0" y="0"/>
                                    </a:moveTo>
                                    <a:lnTo>
                                      <a:pt x="1511973" y="657560"/>
                                    </a:lnTo>
                                    <a:cubicBezTo>
                                      <a:pt x="1596488" y="691832"/>
                                      <a:pt x="1675679" y="743240"/>
                                      <a:pt x="1744223" y="811784"/>
                                    </a:cubicBezTo>
                                    <a:cubicBezTo>
                                      <a:pt x="2018399" y="1085960"/>
                                      <a:pt x="2018399" y="1530487"/>
                                      <a:pt x="1744223" y="1804664"/>
                                    </a:cubicBezTo>
                                    <a:cubicBezTo>
                                      <a:pt x="1470047" y="2078840"/>
                                      <a:pt x="1025520" y="2078840"/>
                                      <a:pt x="751343" y="1804664"/>
                                    </a:cubicBezTo>
                                    <a:cubicBezTo>
                                      <a:pt x="717071" y="1770392"/>
                                      <a:pt x="687083" y="1733458"/>
                                      <a:pt x="661379" y="1694528"/>
                                    </a:cubicBezTo>
                                    <a:lnTo>
                                      <a:pt x="635325" y="1645017"/>
                                    </a:lnTo>
                                    <a:lnTo>
                                      <a:pt x="632703" y="1646174"/>
                                    </a:lnTo>
                                    <a:lnTo>
                                      <a:pt x="623954" y="1623410"/>
                                    </a:lnTo>
                                    <a:lnTo>
                                      <a:pt x="597118" y="1572414"/>
                                    </a:lnTo>
                                    <a:lnTo>
                                      <a:pt x="0" y="0"/>
                                    </a:lnTo>
                                    <a:close/>
                                  </a:path>
                                </a:pathLst>
                              </a:custGeom>
                              <a:solidFill>
                                <a:srgbClr val="3A5C84"/>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495" name="Freeform: Shape 1785"/>
                            <wps:cNvSpPr>
                              <a:spLocks/>
                            </wps:cNvSpPr>
                            <wps:spPr bwMode="auto">
                              <a:xfrm>
                                <a:off x="61321" y="34741"/>
                                <a:ext cx="9060" cy="9060"/>
                              </a:xfrm>
                              <a:custGeom>
                                <a:avLst/>
                                <a:gdLst>
                                  <a:gd name="T0" fmla="*/ 3473 w 1121726"/>
                                  <a:gd name="T1" fmla="*/ 5 h 1121727"/>
                                  <a:gd name="T2" fmla="*/ 6952 w 1121726"/>
                                  <a:gd name="T3" fmla="*/ 2066 h 1121727"/>
                                  <a:gd name="T4" fmla="*/ 5252 w 1121726"/>
                                  <a:gd name="T5" fmla="*/ 6952 h 1121727"/>
                                  <a:gd name="T6" fmla="*/ 366 w 1121726"/>
                                  <a:gd name="T7" fmla="*/ 5252 h 1121727"/>
                                  <a:gd name="T8" fmla="*/ 2066 w 1121726"/>
                                  <a:gd name="T9" fmla="*/ 366 h 1121727"/>
                                  <a:gd name="T10" fmla="*/ 3473 w 1121726"/>
                                  <a:gd name="T11" fmla="*/ 5 h 11217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1726" h="1121727">
                                    <a:moveTo>
                                      <a:pt x="532312" y="711"/>
                                    </a:moveTo>
                                    <a:cubicBezTo>
                                      <a:pt x="750552" y="-10316"/>
                                      <a:pt x="964464" y="107568"/>
                                      <a:pt x="1065622" y="316646"/>
                                    </a:cubicBezTo>
                                    <a:cubicBezTo>
                                      <a:pt x="1200500" y="595416"/>
                                      <a:pt x="1083852" y="930745"/>
                                      <a:pt x="805081" y="1065623"/>
                                    </a:cubicBezTo>
                                    <a:cubicBezTo>
                                      <a:pt x="526311" y="1200500"/>
                                      <a:pt x="190982" y="1083852"/>
                                      <a:pt x="56105" y="805082"/>
                                    </a:cubicBezTo>
                                    <a:cubicBezTo>
                                      <a:pt x="-78773" y="526312"/>
                                      <a:pt x="37875" y="190983"/>
                                      <a:pt x="316645" y="56105"/>
                                    </a:cubicBezTo>
                                    <a:cubicBezTo>
                                      <a:pt x="386338" y="22386"/>
                                      <a:pt x="459565" y="4387"/>
                                      <a:pt x="532312" y="711"/>
                                    </a:cubicBezTo>
                                    <a:close/>
                                  </a:path>
                                </a:pathLst>
                              </a:custGeom>
                              <a:gradFill rotWithShape="1">
                                <a:gsLst>
                                  <a:gs pos="0">
                                    <a:srgbClr val="FFFFFF"/>
                                  </a:gs>
                                  <a:gs pos="50000">
                                    <a:srgbClr val="F2F2F2"/>
                                  </a:gs>
                                  <a:gs pos="100000">
                                    <a:srgbClr val="D9D9D9"/>
                                  </a:gs>
                                </a:gsLst>
                                <a:lin ang="5400000"/>
                              </a:gradFill>
                              <a:ln>
                                <a:noFill/>
                              </a:ln>
                              <a:effectLst>
                                <a:outerShdw dist="38100" dir="2700000" algn="tl" rotWithShape="0">
                                  <a:srgbClr val="000000">
                                    <a:alpha val="39998"/>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96" name="Freeform: Shape 1786"/>
                            <wps:cNvSpPr>
                              <a:spLocks/>
                            </wps:cNvSpPr>
                            <wps:spPr bwMode="auto">
                              <a:xfrm>
                                <a:off x="54653" y="27530"/>
                                <a:ext cx="5071" cy="5180"/>
                              </a:xfrm>
                              <a:custGeom>
                                <a:avLst/>
                                <a:gdLst>
                                  <a:gd name="T0" fmla="*/ 0 w 565096"/>
                                  <a:gd name="T1" fmla="*/ 0 h 577223"/>
                                  <a:gd name="T2" fmla="*/ 4551 w 565096"/>
                                  <a:gd name="T3" fmla="*/ 1979 h 577223"/>
                                  <a:gd name="T4" fmla="*/ 4312 w 565096"/>
                                  <a:gd name="T5" fmla="*/ 2419 h 577223"/>
                                  <a:gd name="T6" fmla="*/ 2460 w 565096"/>
                                  <a:gd name="T7" fmla="*/ 4272 h 577223"/>
                                  <a:gd name="T8" fmla="*/ 1765 w 565096"/>
                                  <a:gd name="T9" fmla="*/ 4649 h 57722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65096" h="577223">
                                    <a:moveTo>
                                      <a:pt x="0" y="0"/>
                                    </a:moveTo>
                                    <a:lnTo>
                                      <a:pt x="565096" y="245761"/>
                                    </a:lnTo>
                                    <a:lnTo>
                                      <a:pt x="535428" y="300420"/>
                                    </a:lnTo>
                                    <a:cubicBezTo>
                                      <a:pt x="474220" y="391021"/>
                                      <a:pt x="396033" y="469208"/>
                                      <a:pt x="305433" y="530416"/>
                                    </a:cubicBezTo>
                                    <a:lnTo>
                                      <a:pt x="219198" y="577223"/>
                                    </a:lnTo>
                                    <a:lnTo>
                                      <a:pt x="0" y="0"/>
                                    </a:lnTo>
                                    <a:close/>
                                  </a:path>
                                </a:pathLst>
                              </a:custGeom>
                              <a:solidFill>
                                <a:srgbClr val="000000">
                                  <a:alpha val="2000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497" name="Group 1787"/>
                          <wpg:cNvGrpSpPr>
                            <a:grpSpLocks/>
                          </wpg:cNvGrpSpPr>
                          <wpg:grpSpPr bwMode="auto">
                            <a:xfrm>
                              <a:off x="46495" y="28148"/>
                              <a:ext cx="12601" cy="22521"/>
                              <a:chOff x="46495" y="28148"/>
                              <a:chExt cx="12601" cy="22520"/>
                            </a:xfrm>
                          </wpg:grpSpPr>
                          <wps:wsp>
                            <wps:cNvPr id="3498" name="Freeform: Shape 1788"/>
                            <wps:cNvSpPr>
                              <a:spLocks/>
                            </wps:cNvSpPr>
                            <wps:spPr bwMode="auto">
                              <a:xfrm>
                                <a:off x="46495" y="28148"/>
                                <a:ext cx="12601" cy="22521"/>
                              </a:xfrm>
                              <a:custGeom>
                                <a:avLst/>
                                <a:gdLst>
                                  <a:gd name="T0" fmla="*/ 5998 w 1404144"/>
                                  <a:gd name="T1" fmla="*/ 0 h 2509440"/>
                                  <a:gd name="T2" fmla="*/ 10751 w 1404144"/>
                                  <a:gd name="T3" fmla="*/ 12105 h 2509440"/>
                                  <a:gd name="T4" fmla="*/ 11309 w 1404144"/>
                                  <a:gd name="T5" fmla="*/ 14557 h 2509440"/>
                                  <a:gd name="T6" fmla="*/ 5654 w 1404144"/>
                                  <a:gd name="T7" fmla="*/ 20211 h 2509440"/>
                                  <a:gd name="T8" fmla="*/ 0 w 1404144"/>
                                  <a:gd name="T9" fmla="*/ 14557 h 2509440"/>
                                  <a:gd name="T10" fmla="*/ 88 w 1404144"/>
                                  <a:gd name="T11" fmla="*/ 13556 h 2509440"/>
                                  <a:gd name="T12" fmla="*/ 243 w 1404144"/>
                                  <a:gd name="T13" fmla="*/ 12984 h 2509440"/>
                                  <a:gd name="T14" fmla="*/ 227 w 1404144"/>
                                  <a:gd name="T15" fmla="*/ 12978 h 2509440"/>
                                  <a:gd name="T16" fmla="*/ 271 w 1404144"/>
                                  <a:gd name="T17" fmla="*/ 12879 h 2509440"/>
                                  <a:gd name="T18" fmla="*/ 343 w 1404144"/>
                                  <a:gd name="T19" fmla="*/ 12612 h 2509440"/>
                                  <a:gd name="T20" fmla="*/ 749 w 1404144"/>
                                  <a:gd name="T21" fmla="*/ 11742 h 2509440"/>
                                  <a:gd name="T22" fmla="*/ 5998 w 1404144"/>
                                  <a:gd name="T23" fmla="*/ 0 h 250944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404144" h="2509440">
                                    <a:moveTo>
                                      <a:pt x="744810" y="0"/>
                                    </a:moveTo>
                                    <a:lnTo>
                                      <a:pt x="1334912" y="1502991"/>
                                    </a:lnTo>
                                    <a:cubicBezTo>
                                      <a:pt x="1379280" y="1595070"/>
                                      <a:pt x="1404144" y="1698315"/>
                                      <a:pt x="1404144" y="1807368"/>
                                    </a:cubicBezTo>
                                    <a:cubicBezTo>
                                      <a:pt x="1404144" y="2195112"/>
                                      <a:pt x="1089816" y="2509440"/>
                                      <a:pt x="702072" y="2509440"/>
                                    </a:cubicBezTo>
                                    <a:cubicBezTo>
                                      <a:pt x="314328" y="2509440"/>
                                      <a:pt x="0" y="2195112"/>
                                      <a:pt x="0" y="1807368"/>
                                    </a:cubicBezTo>
                                    <a:cubicBezTo>
                                      <a:pt x="0" y="1764959"/>
                                      <a:pt x="3760" y="1723428"/>
                                      <a:pt x="10965" y="1683090"/>
                                    </a:cubicBezTo>
                                    <a:lnTo>
                                      <a:pt x="30124" y="1612163"/>
                                    </a:lnTo>
                                    <a:lnTo>
                                      <a:pt x="28179" y="1611409"/>
                                    </a:lnTo>
                                    <a:lnTo>
                                      <a:pt x="33653" y="1599100"/>
                                    </a:lnTo>
                                    <a:lnTo>
                                      <a:pt x="42601" y="1565972"/>
                                    </a:lnTo>
                                    <a:cubicBezTo>
                                      <a:pt x="56382" y="1528337"/>
                                      <a:pt x="73292" y="1492210"/>
                                      <a:pt x="93016" y="1457907"/>
                                    </a:cubicBezTo>
                                    <a:lnTo>
                                      <a:pt x="744810" y="0"/>
                                    </a:lnTo>
                                    <a:close/>
                                  </a:path>
                                </a:pathLst>
                              </a:custGeom>
                              <a:solidFill>
                                <a:srgbClr val="C13018"/>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499" name="Freeform: Shape 1789"/>
                            <wps:cNvSpPr>
                              <a:spLocks/>
                            </wps:cNvSpPr>
                            <wps:spPr bwMode="auto">
                              <a:xfrm>
                                <a:off x="48265" y="39838"/>
                                <a:ext cx="9060" cy="9060"/>
                              </a:xfrm>
                              <a:custGeom>
                                <a:avLst/>
                                <a:gdLst>
                                  <a:gd name="T0" fmla="*/ 3473 w 1121726"/>
                                  <a:gd name="T1" fmla="*/ 5 h 1121727"/>
                                  <a:gd name="T2" fmla="*/ 6952 w 1121726"/>
                                  <a:gd name="T3" fmla="*/ 2066 h 1121727"/>
                                  <a:gd name="T4" fmla="*/ 5252 w 1121726"/>
                                  <a:gd name="T5" fmla="*/ 6952 h 1121727"/>
                                  <a:gd name="T6" fmla="*/ 366 w 1121726"/>
                                  <a:gd name="T7" fmla="*/ 5252 h 1121727"/>
                                  <a:gd name="T8" fmla="*/ 2066 w 1121726"/>
                                  <a:gd name="T9" fmla="*/ 366 h 1121727"/>
                                  <a:gd name="T10" fmla="*/ 3473 w 1121726"/>
                                  <a:gd name="T11" fmla="*/ 5 h 11217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1726" h="1121727">
                                    <a:moveTo>
                                      <a:pt x="532312" y="711"/>
                                    </a:moveTo>
                                    <a:cubicBezTo>
                                      <a:pt x="750552" y="-10316"/>
                                      <a:pt x="964464" y="107568"/>
                                      <a:pt x="1065622" y="316646"/>
                                    </a:cubicBezTo>
                                    <a:cubicBezTo>
                                      <a:pt x="1200500" y="595416"/>
                                      <a:pt x="1083852" y="930745"/>
                                      <a:pt x="805081" y="1065623"/>
                                    </a:cubicBezTo>
                                    <a:cubicBezTo>
                                      <a:pt x="526311" y="1200500"/>
                                      <a:pt x="190982" y="1083852"/>
                                      <a:pt x="56105" y="805082"/>
                                    </a:cubicBezTo>
                                    <a:cubicBezTo>
                                      <a:pt x="-78773" y="526312"/>
                                      <a:pt x="37875" y="190983"/>
                                      <a:pt x="316645" y="56105"/>
                                    </a:cubicBezTo>
                                    <a:cubicBezTo>
                                      <a:pt x="386338" y="22386"/>
                                      <a:pt x="459565" y="4387"/>
                                      <a:pt x="532312" y="711"/>
                                    </a:cubicBezTo>
                                    <a:close/>
                                  </a:path>
                                </a:pathLst>
                              </a:custGeom>
                              <a:gradFill rotWithShape="1">
                                <a:gsLst>
                                  <a:gs pos="0">
                                    <a:srgbClr val="FFFFFF"/>
                                  </a:gs>
                                  <a:gs pos="50000">
                                    <a:srgbClr val="F2F2F2"/>
                                  </a:gs>
                                  <a:gs pos="100000">
                                    <a:srgbClr val="D9D9D9"/>
                                  </a:gs>
                                </a:gsLst>
                                <a:lin ang="5400000"/>
                              </a:gradFill>
                              <a:ln>
                                <a:noFill/>
                              </a:ln>
                              <a:effectLst>
                                <a:outerShdw dist="38100" dir="2700000" algn="tl" rotWithShape="0">
                                  <a:srgbClr val="000000">
                                    <a:alpha val="39998"/>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500" name="Freeform: Shape 1790"/>
                            <wps:cNvSpPr>
                              <a:spLocks/>
                            </wps:cNvSpPr>
                            <wps:spPr bwMode="auto">
                              <a:xfrm>
                                <a:off x="50907" y="28148"/>
                                <a:ext cx="4285" cy="5447"/>
                              </a:xfrm>
                              <a:custGeom>
                                <a:avLst/>
                                <a:gdLst>
                                  <a:gd name="T0" fmla="*/ 2039 w 477520"/>
                                  <a:gd name="T1" fmla="*/ 0 h 606989"/>
                                  <a:gd name="T2" fmla="*/ 3845 w 477520"/>
                                  <a:gd name="T3" fmla="*/ 4601 h 606989"/>
                                  <a:gd name="T4" fmla="*/ 3369 w 477520"/>
                                  <a:gd name="T5" fmla="*/ 4749 h 606989"/>
                                  <a:gd name="T6" fmla="*/ 1987 w 477520"/>
                                  <a:gd name="T7" fmla="*/ 4888 h 606989"/>
                                  <a:gd name="T8" fmla="*/ 605 w 477520"/>
                                  <a:gd name="T9" fmla="*/ 4749 h 606989"/>
                                  <a:gd name="T10" fmla="*/ 0 w 477520"/>
                                  <a:gd name="T11" fmla="*/ 4561 h 60698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77520" h="606989">
                                    <a:moveTo>
                                      <a:pt x="253205" y="0"/>
                                    </a:moveTo>
                                    <a:lnTo>
                                      <a:pt x="477520" y="571329"/>
                                    </a:lnTo>
                                    <a:lnTo>
                                      <a:pt x="418371" y="589690"/>
                                    </a:lnTo>
                                    <a:cubicBezTo>
                                      <a:pt x="362941" y="601033"/>
                                      <a:pt x="305548" y="606989"/>
                                      <a:pt x="246764" y="606989"/>
                                    </a:cubicBezTo>
                                    <a:cubicBezTo>
                                      <a:pt x="187980" y="606989"/>
                                      <a:pt x="130588" y="601033"/>
                                      <a:pt x="75157" y="589690"/>
                                    </a:cubicBezTo>
                                    <a:lnTo>
                                      <a:pt x="0" y="566360"/>
                                    </a:lnTo>
                                    <a:lnTo>
                                      <a:pt x="253205" y="0"/>
                                    </a:lnTo>
                                    <a:close/>
                                  </a:path>
                                </a:pathLst>
                              </a:custGeom>
                              <a:solidFill>
                                <a:srgbClr val="000000">
                                  <a:alpha val="2000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501" name="Group 1791"/>
                          <wpg:cNvGrpSpPr>
                            <a:grpSpLocks/>
                          </wpg:cNvGrpSpPr>
                          <wpg:grpSpPr bwMode="auto">
                            <a:xfrm>
                              <a:off x="33516" y="27542"/>
                              <a:ext cx="18041" cy="17498"/>
                              <a:chOff x="33516" y="27542"/>
                              <a:chExt cx="18041" cy="17498"/>
                            </a:xfrm>
                          </wpg:grpSpPr>
                          <wps:wsp>
                            <wps:cNvPr id="3502" name="Freeform: Shape 7296"/>
                            <wps:cNvSpPr>
                              <a:spLocks/>
                            </wps:cNvSpPr>
                            <wps:spPr bwMode="auto">
                              <a:xfrm>
                                <a:off x="33516" y="27542"/>
                                <a:ext cx="18041" cy="17498"/>
                              </a:xfrm>
                              <a:custGeom>
                                <a:avLst/>
                                <a:gdLst>
                                  <a:gd name="T0" fmla="*/ 16191 w 2010295"/>
                                  <a:gd name="T1" fmla="*/ 0 h 1949854"/>
                                  <a:gd name="T2" fmla="*/ 10992 w 2010295"/>
                                  <a:gd name="T3" fmla="*/ 11920 h 1949854"/>
                                  <a:gd name="T4" fmla="*/ 9653 w 2010295"/>
                                  <a:gd name="T5" fmla="*/ 14047 h 1949854"/>
                                  <a:gd name="T6" fmla="*/ 1656 w 2010295"/>
                                  <a:gd name="T7" fmla="*/ 14047 h 1949854"/>
                                  <a:gd name="T8" fmla="*/ 1656 w 2010295"/>
                                  <a:gd name="T9" fmla="*/ 6051 h 1949854"/>
                                  <a:gd name="T10" fmla="*/ 2543 w 2010295"/>
                                  <a:gd name="T11" fmla="*/ 5326 h 1949854"/>
                                  <a:gd name="T12" fmla="*/ 2942 w 2010295"/>
                                  <a:gd name="T13" fmla="*/ 5117 h 1949854"/>
                                  <a:gd name="T14" fmla="*/ 2933 w 2010295"/>
                                  <a:gd name="T15" fmla="*/ 5096 h 1949854"/>
                                  <a:gd name="T16" fmla="*/ 3116 w 2010295"/>
                                  <a:gd name="T17" fmla="*/ 5025 h 1949854"/>
                                  <a:gd name="T18" fmla="*/ 3527 w 2010295"/>
                                  <a:gd name="T19" fmla="*/ 4809 h 1949854"/>
                                  <a:gd name="T20" fmla="*/ 16191 w 2010295"/>
                                  <a:gd name="T21" fmla="*/ 0 h 194985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10295" h="1949854">
                                    <a:moveTo>
                                      <a:pt x="2010295" y="0"/>
                                    </a:moveTo>
                                    <a:lnTo>
                                      <a:pt x="1364785" y="1480040"/>
                                    </a:lnTo>
                                    <a:cubicBezTo>
                                      <a:pt x="1331048" y="1576523"/>
                                      <a:pt x="1275624" y="1667110"/>
                                      <a:pt x="1198512" y="1744222"/>
                                    </a:cubicBezTo>
                                    <a:cubicBezTo>
                                      <a:pt x="924335" y="2018398"/>
                                      <a:pt x="479808" y="2018398"/>
                                      <a:pt x="205632" y="1744222"/>
                                    </a:cubicBezTo>
                                    <a:cubicBezTo>
                                      <a:pt x="-68545" y="1470046"/>
                                      <a:pt x="-68545" y="1025519"/>
                                      <a:pt x="205632" y="751342"/>
                                    </a:cubicBezTo>
                                    <a:cubicBezTo>
                                      <a:pt x="239904" y="717070"/>
                                      <a:pt x="276837" y="687082"/>
                                      <a:pt x="315767" y="661378"/>
                                    </a:cubicBezTo>
                                    <a:lnTo>
                                      <a:pt x="365278" y="635324"/>
                                    </a:lnTo>
                                    <a:lnTo>
                                      <a:pt x="364122" y="632703"/>
                                    </a:lnTo>
                                    <a:lnTo>
                                      <a:pt x="386882" y="623955"/>
                                    </a:lnTo>
                                    <a:lnTo>
                                      <a:pt x="437881" y="597118"/>
                                    </a:lnTo>
                                    <a:lnTo>
                                      <a:pt x="2010295" y="0"/>
                                    </a:lnTo>
                                    <a:close/>
                                  </a:path>
                                </a:pathLst>
                              </a:custGeom>
                              <a:solidFill>
                                <a:srgbClr val="4CC1E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03" name="Freeform: Shape 7297"/>
                            <wps:cNvSpPr>
                              <a:spLocks/>
                            </wps:cNvSpPr>
                            <wps:spPr bwMode="auto">
                              <a:xfrm>
                                <a:off x="35286" y="34210"/>
                                <a:ext cx="9060" cy="9060"/>
                              </a:xfrm>
                              <a:custGeom>
                                <a:avLst/>
                                <a:gdLst>
                                  <a:gd name="T0" fmla="*/ 3473 w 1121726"/>
                                  <a:gd name="T1" fmla="*/ 5 h 1121727"/>
                                  <a:gd name="T2" fmla="*/ 6952 w 1121726"/>
                                  <a:gd name="T3" fmla="*/ 2066 h 1121727"/>
                                  <a:gd name="T4" fmla="*/ 5252 w 1121726"/>
                                  <a:gd name="T5" fmla="*/ 6952 h 1121727"/>
                                  <a:gd name="T6" fmla="*/ 366 w 1121726"/>
                                  <a:gd name="T7" fmla="*/ 5252 h 1121727"/>
                                  <a:gd name="T8" fmla="*/ 2066 w 1121726"/>
                                  <a:gd name="T9" fmla="*/ 366 h 1121727"/>
                                  <a:gd name="T10" fmla="*/ 3473 w 1121726"/>
                                  <a:gd name="T11" fmla="*/ 5 h 11217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1726" h="1121727">
                                    <a:moveTo>
                                      <a:pt x="532312" y="711"/>
                                    </a:moveTo>
                                    <a:cubicBezTo>
                                      <a:pt x="750552" y="-10316"/>
                                      <a:pt x="964464" y="107568"/>
                                      <a:pt x="1065622" y="316646"/>
                                    </a:cubicBezTo>
                                    <a:cubicBezTo>
                                      <a:pt x="1200500" y="595416"/>
                                      <a:pt x="1083852" y="930745"/>
                                      <a:pt x="805081" y="1065623"/>
                                    </a:cubicBezTo>
                                    <a:cubicBezTo>
                                      <a:pt x="526311" y="1200500"/>
                                      <a:pt x="190982" y="1083852"/>
                                      <a:pt x="56105" y="805082"/>
                                    </a:cubicBezTo>
                                    <a:cubicBezTo>
                                      <a:pt x="-78773" y="526312"/>
                                      <a:pt x="37875" y="190983"/>
                                      <a:pt x="316645" y="56105"/>
                                    </a:cubicBezTo>
                                    <a:cubicBezTo>
                                      <a:pt x="386338" y="22386"/>
                                      <a:pt x="459565" y="4387"/>
                                      <a:pt x="532312" y="711"/>
                                    </a:cubicBezTo>
                                    <a:close/>
                                  </a:path>
                                </a:pathLst>
                              </a:custGeom>
                              <a:gradFill rotWithShape="1">
                                <a:gsLst>
                                  <a:gs pos="0">
                                    <a:srgbClr val="FFFFFF"/>
                                  </a:gs>
                                  <a:gs pos="50000">
                                    <a:srgbClr val="F2F2F2"/>
                                  </a:gs>
                                  <a:gs pos="100000">
                                    <a:srgbClr val="D9D9D9"/>
                                  </a:gs>
                                </a:gsLst>
                                <a:lin ang="5400000"/>
                              </a:gradFill>
                              <a:ln>
                                <a:noFill/>
                              </a:ln>
                              <a:effectLst>
                                <a:outerShdw dist="38100" dir="2700000" algn="tl" rotWithShape="0">
                                  <a:srgbClr val="000000">
                                    <a:alpha val="39998"/>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504" name="Freeform: Shape 7298"/>
                            <wps:cNvSpPr>
                              <a:spLocks/>
                            </wps:cNvSpPr>
                            <wps:spPr bwMode="auto">
                              <a:xfrm>
                                <a:off x="46392" y="27542"/>
                                <a:ext cx="5165" cy="5028"/>
                              </a:xfrm>
                              <a:custGeom>
                                <a:avLst/>
                                <a:gdLst>
                                  <a:gd name="T0" fmla="*/ 4635 w 575509"/>
                                  <a:gd name="T1" fmla="*/ 0 h 560296"/>
                                  <a:gd name="T2" fmla="*/ 2667 w 575509"/>
                                  <a:gd name="T3" fmla="*/ 4512 h 560296"/>
                                  <a:gd name="T4" fmla="*/ 2205 w 575509"/>
                                  <a:gd name="T5" fmla="*/ 4261 h 560296"/>
                                  <a:gd name="T6" fmla="*/ 352 w 575509"/>
                                  <a:gd name="T7" fmla="*/ 2409 h 560296"/>
                                  <a:gd name="T8" fmla="*/ 0 w 575509"/>
                                  <a:gd name="T9" fmla="*/ 1760 h 56029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5509" h="560296">
                                    <a:moveTo>
                                      <a:pt x="575509" y="0"/>
                                    </a:moveTo>
                                    <a:lnTo>
                                      <a:pt x="331140" y="560296"/>
                                    </a:lnTo>
                                    <a:lnTo>
                                      <a:pt x="273744" y="529143"/>
                                    </a:lnTo>
                                    <a:cubicBezTo>
                                      <a:pt x="183144" y="467935"/>
                                      <a:pt x="104957" y="389748"/>
                                      <a:pt x="43748" y="299147"/>
                                    </a:cubicBezTo>
                                    <a:lnTo>
                                      <a:pt x="0" y="218547"/>
                                    </a:lnTo>
                                    <a:lnTo>
                                      <a:pt x="575509" y="0"/>
                                    </a:lnTo>
                                    <a:close/>
                                  </a:path>
                                </a:pathLst>
                              </a:custGeom>
                              <a:solidFill>
                                <a:srgbClr val="000000">
                                  <a:alpha val="2000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505" name="Group 7299"/>
                          <wpg:cNvGrpSpPr>
                            <a:grpSpLocks/>
                          </wpg:cNvGrpSpPr>
                          <wpg:grpSpPr bwMode="auto">
                            <a:xfrm>
                              <a:off x="28458" y="19361"/>
                              <a:ext cx="22521" cy="12601"/>
                              <a:chOff x="28458" y="19361"/>
                              <a:chExt cx="22520" cy="12601"/>
                            </a:xfrm>
                          </wpg:grpSpPr>
                          <wps:wsp>
                            <wps:cNvPr id="3506" name="Freeform: Shape 7300"/>
                            <wps:cNvSpPr>
                              <a:spLocks/>
                            </wps:cNvSpPr>
                            <wps:spPr bwMode="auto">
                              <a:xfrm>
                                <a:off x="28458" y="19361"/>
                                <a:ext cx="22521" cy="12601"/>
                              </a:xfrm>
                              <a:custGeom>
                                <a:avLst/>
                                <a:gdLst>
                                  <a:gd name="T0" fmla="*/ 5654 w 2509440"/>
                                  <a:gd name="T1" fmla="*/ 0 h 1404144"/>
                                  <a:gd name="T2" fmla="*/ 6516 w 2509440"/>
                                  <a:gd name="T3" fmla="*/ 65 h 1404144"/>
                                  <a:gd name="T4" fmla="*/ 7232 w 2509440"/>
                                  <a:gd name="T5" fmla="*/ 230 h 1404144"/>
                                  <a:gd name="T6" fmla="*/ 7233 w 2509440"/>
                                  <a:gd name="T7" fmla="*/ 227 h 1404144"/>
                                  <a:gd name="T8" fmla="*/ 7249 w 2509440"/>
                                  <a:gd name="T9" fmla="*/ 234 h 1404144"/>
                                  <a:gd name="T10" fmla="*/ 7336 w 2509440"/>
                                  <a:gd name="T11" fmla="*/ 254 h 1404144"/>
                                  <a:gd name="T12" fmla="*/ 8106 w 2509440"/>
                                  <a:gd name="T13" fmla="*/ 558 h 1404144"/>
                                  <a:gd name="T14" fmla="*/ 20211 w 2509440"/>
                                  <a:gd name="T15" fmla="*/ 5998 h 1404144"/>
                                  <a:gd name="T16" fmla="*/ 8469 w 2509440"/>
                                  <a:gd name="T17" fmla="*/ 10559 h 1404144"/>
                                  <a:gd name="T18" fmla="*/ 5654 w 2509440"/>
                                  <a:gd name="T19" fmla="*/ 11309 h 1404144"/>
                                  <a:gd name="T20" fmla="*/ 0 w 2509440"/>
                                  <a:gd name="T21" fmla="*/ 5654 h 1404144"/>
                                  <a:gd name="T22" fmla="*/ 5654 w 2509440"/>
                                  <a:gd name="T23" fmla="*/ 0 h 140414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2509440" h="1404144">
                                    <a:moveTo>
                                      <a:pt x="702072" y="0"/>
                                    </a:moveTo>
                                    <a:cubicBezTo>
                                      <a:pt x="738423" y="0"/>
                                      <a:pt x="774129" y="2763"/>
                                      <a:pt x="808991" y="8089"/>
                                    </a:cubicBezTo>
                                    <a:lnTo>
                                      <a:pt x="897877" y="28575"/>
                                    </a:lnTo>
                                    <a:cubicBezTo>
                                      <a:pt x="897928" y="28443"/>
                                      <a:pt x="897980" y="28310"/>
                                      <a:pt x="898031" y="28178"/>
                                    </a:cubicBezTo>
                                    <a:lnTo>
                                      <a:pt x="900045" y="29074"/>
                                    </a:lnTo>
                                    <a:lnTo>
                                      <a:pt x="910847" y="31564"/>
                                    </a:lnTo>
                                    <a:cubicBezTo>
                                      <a:pt x="943823" y="41820"/>
                                      <a:pt x="975756" y="54442"/>
                                      <a:pt x="1006449" y="69232"/>
                                    </a:cubicBezTo>
                                    <a:lnTo>
                                      <a:pt x="2509440" y="744810"/>
                                    </a:lnTo>
                                    <a:lnTo>
                                      <a:pt x="1051533" y="1311128"/>
                                    </a:lnTo>
                                    <a:cubicBezTo>
                                      <a:pt x="948624" y="1370302"/>
                                      <a:pt x="829300" y="1404144"/>
                                      <a:pt x="702072" y="1404144"/>
                                    </a:cubicBezTo>
                                    <a:cubicBezTo>
                                      <a:pt x="314328" y="1404144"/>
                                      <a:pt x="0" y="1089816"/>
                                      <a:pt x="0" y="702072"/>
                                    </a:cubicBezTo>
                                    <a:cubicBezTo>
                                      <a:pt x="0" y="314328"/>
                                      <a:pt x="314328" y="0"/>
                                      <a:pt x="702072" y="0"/>
                                    </a:cubicBezTo>
                                    <a:close/>
                                  </a:path>
                                </a:pathLst>
                              </a:custGeom>
                              <a:solidFill>
                                <a:srgbClr val="9E9E9E"/>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07" name="Freeform: Shape 7301"/>
                            <wps:cNvSpPr>
                              <a:spLocks/>
                            </wps:cNvSpPr>
                            <wps:spPr bwMode="auto">
                              <a:xfrm>
                                <a:off x="30229" y="21132"/>
                                <a:ext cx="9060" cy="9060"/>
                              </a:xfrm>
                              <a:custGeom>
                                <a:avLst/>
                                <a:gdLst>
                                  <a:gd name="T0" fmla="*/ 3473 w 1121726"/>
                                  <a:gd name="T1" fmla="*/ 5 h 1121727"/>
                                  <a:gd name="T2" fmla="*/ 6952 w 1121726"/>
                                  <a:gd name="T3" fmla="*/ 2066 h 1121727"/>
                                  <a:gd name="T4" fmla="*/ 5252 w 1121726"/>
                                  <a:gd name="T5" fmla="*/ 6952 h 1121727"/>
                                  <a:gd name="T6" fmla="*/ 366 w 1121726"/>
                                  <a:gd name="T7" fmla="*/ 5252 h 1121727"/>
                                  <a:gd name="T8" fmla="*/ 2066 w 1121726"/>
                                  <a:gd name="T9" fmla="*/ 366 h 1121727"/>
                                  <a:gd name="T10" fmla="*/ 3473 w 1121726"/>
                                  <a:gd name="T11" fmla="*/ 5 h 11217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1726" h="1121727">
                                    <a:moveTo>
                                      <a:pt x="532312" y="711"/>
                                    </a:moveTo>
                                    <a:cubicBezTo>
                                      <a:pt x="750552" y="-10316"/>
                                      <a:pt x="964464" y="107568"/>
                                      <a:pt x="1065622" y="316646"/>
                                    </a:cubicBezTo>
                                    <a:cubicBezTo>
                                      <a:pt x="1200500" y="595416"/>
                                      <a:pt x="1083852" y="930745"/>
                                      <a:pt x="805081" y="1065623"/>
                                    </a:cubicBezTo>
                                    <a:cubicBezTo>
                                      <a:pt x="526311" y="1200500"/>
                                      <a:pt x="190982" y="1083852"/>
                                      <a:pt x="56105" y="805082"/>
                                    </a:cubicBezTo>
                                    <a:cubicBezTo>
                                      <a:pt x="-78773" y="526312"/>
                                      <a:pt x="37875" y="190983"/>
                                      <a:pt x="316645" y="56105"/>
                                    </a:cubicBezTo>
                                    <a:cubicBezTo>
                                      <a:pt x="386338" y="22386"/>
                                      <a:pt x="459565" y="4387"/>
                                      <a:pt x="532312" y="711"/>
                                    </a:cubicBezTo>
                                    <a:close/>
                                  </a:path>
                                </a:pathLst>
                              </a:custGeom>
                              <a:gradFill rotWithShape="1">
                                <a:gsLst>
                                  <a:gs pos="0">
                                    <a:srgbClr val="FFFFFF"/>
                                  </a:gs>
                                  <a:gs pos="50000">
                                    <a:srgbClr val="F2F2F2"/>
                                  </a:gs>
                                  <a:gs pos="100000">
                                    <a:srgbClr val="D9D9D9"/>
                                  </a:gs>
                                </a:gsLst>
                                <a:lin ang="5400000"/>
                              </a:gradFill>
                              <a:ln>
                                <a:noFill/>
                              </a:ln>
                              <a:effectLst>
                                <a:outerShdw dist="38100" dir="2700000" algn="tl" rotWithShape="0">
                                  <a:srgbClr val="000000">
                                    <a:alpha val="39998"/>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508" name="Freeform: Shape 7302"/>
                            <wps:cNvSpPr>
                              <a:spLocks/>
                            </wps:cNvSpPr>
                            <wps:spPr bwMode="auto">
                              <a:xfrm>
                                <a:off x="45479" y="23738"/>
                                <a:ext cx="5500" cy="4316"/>
                              </a:xfrm>
                              <a:custGeom>
                                <a:avLst/>
                                <a:gdLst>
                                  <a:gd name="T0" fmla="*/ 328 w 612795"/>
                                  <a:gd name="T1" fmla="*/ 0 h 480951"/>
                                  <a:gd name="T2" fmla="*/ 4936 w 612795"/>
                                  <a:gd name="T3" fmla="*/ 2071 h 480951"/>
                                  <a:gd name="T4" fmla="*/ 295 w 612795"/>
                                  <a:gd name="T5" fmla="*/ 3873 h 480951"/>
                                  <a:gd name="T6" fmla="*/ 139 w 612795"/>
                                  <a:gd name="T7" fmla="*/ 3371 h 480951"/>
                                  <a:gd name="T8" fmla="*/ 0 w 612795"/>
                                  <a:gd name="T9" fmla="*/ 1989 h 480951"/>
                                  <a:gd name="T10" fmla="*/ 139 w 612795"/>
                                  <a:gd name="T11" fmla="*/ 607 h 48095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12795" h="480951">
                                    <a:moveTo>
                                      <a:pt x="40686" y="0"/>
                                    </a:moveTo>
                                    <a:lnTo>
                                      <a:pt x="612795" y="257157"/>
                                    </a:lnTo>
                                    <a:lnTo>
                                      <a:pt x="36669" y="480951"/>
                                    </a:lnTo>
                                    <a:lnTo>
                                      <a:pt x="17300" y="418552"/>
                                    </a:lnTo>
                                    <a:cubicBezTo>
                                      <a:pt x="5957" y="363122"/>
                                      <a:pt x="0" y="305729"/>
                                      <a:pt x="0" y="246945"/>
                                    </a:cubicBezTo>
                                    <a:cubicBezTo>
                                      <a:pt x="0" y="188161"/>
                                      <a:pt x="5957" y="130769"/>
                                      <a:pt x="17300" y="75338"/>
                                    </a:cubicBezTo>
                                    <a:lnTo>
                                      <a:pt x="40686" y="0"/>
                                    </a:lnTo>
                                    <a:close/>
                                  </a:path>
                                </a:pathLst>
                              </a:custGeom>
                              <a:solidFill>
                                <a:srgbClr val="000000">
                                  <a:alpha val="2000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509" name="Group 7303"/>
                          <wpg:cNvGrpSpPr>
                            <a:grpSpLocks/>
                          </wpg:cNvGrpSpPr>
                          <wpg:grpSpPr bwMode="auto">
                            <a:xfrm>
                              <a:off x="33906" y="6470"/>
                              <a:ext cx="17498" cy="18042"/>
                              <a:chOff x="33906" y="6470"/>
                              <a:chExt cx="17498" cy="18041"/>
                            </a:xfrm>
                          </wpg:grpSpPr>
                          <wps:wsp>
                            <wps:cNvPr id="3510" name="Freeform: Shape 7304"/>
                            <wps:cNvSpPr>
                              <a:spLocks/>
                            </wps:cNvSpPr>
                            <wps:spPr bwMode="auto">
                              <a:xfrm>
                                <a:off x="33906" y="6470"/>
                                <a:ext cx="17498" cy="18042"/>
                              </a:xfrm>
                              <a:custGeom>
                                <a:avLst/>
                                <a:gdLst>
                                  <a:gd name="T0" fmla="*/ 5654 w 1949855"/>
                                  <a:gd name="T1" fmla="*/ 0 h 2010296"/>
                                  <a:gd name="T2" fmla="*/ 9652 w 1949855"/>
                                  <a:gd name="T3" fmla="*/ 1656 h 2010296"/>
                                  <a:gd name="T4" fmla="*/ 10377 w 1949855"/>
                                  <a:gd name="T5" fmla="*/ 2543 h 2010296"/>
                                  <a:gd name="T6" fmla="*/ 10587 w 1949855"/>
                                  <a:gd name="T7" fmla="*/ 2942 h 2010296"/>
                                  <a:gd name="T8" fmla="*/ 10608 w 1949855"/>
                                  <a:gd name="T9" fmla="*/ 2933 h 2010296"/>
                                  <a:gd name="T10" fmla="*/ 10678 w 1949855"/>
                                  <a:gd name="T11" fmla="*/ 3116 h 2010296"/>
                                  <a:gd name="T12" fmla="*/ 10894 w 1949855"/>
                                  <a:gd name="T13" fmla="*/ 3527 h 2010296"/>
                                  <a:gd name="T14" fmla="*/ 15703 w 1949855"/>
                                  <a:gd name="T15" fmla="*/ 16191 h 2010296"/>
                                  <a:gd name="T16" fmla="*/ 3527 w 1949855"/>
                                  <a:gd name="T17" fmla="*/ 10895 h 2010296"/>
                                  <a:gd name="T18" fmla="*/ 1656 w 1949855"/>
                                  <a:gd name="T19" fmla="*/ 9653 h 2010296"/>
                                  <a:gd name="T20" fmla="*/ 1656 w 1949855"/>
                                  <a:gd name="T21" fmla="*/ 1656 h 2010296"/>
                                  <a:gd name="T22" fmla="*/ 5654 w 1949855"/>
                                  <a:gd name="T23" fmla="*/ 0 h 201029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949855" h="2010296">
                                    <a:moveTo>
                                      <a:pt x="702072" y="0"/>
                                    </a:moveTo>
                                    <a:cubicBezTo>
                                      <a:pt x="881748" y="0"/>
                                      <a:pt x="1061424" y="68544"/>
                                      <a:pt x="1198512" y="205633"/>
                                    </a:cubicBezTo>
                                    <a:cubicBezTo>
                                      <a:pt x="1232784" y="239905"/>
                                      <a:pt x="1262772" y="276838"/>
                                      <a:pt x="1288476" y="315768"/>
                                    </a:cubicBezTo>
                                    <a:lnTo>
                                      <a:pt x="1314531" y="365279"/>
                                    </a:lnTo>
                                    <a:lnTo>
                                      <a:pt x="1317152" y="364123"/>
                                    </a:lnTo>
                                    <a:lnTo>
                                      <a:pt x="1325901" y="386886"/>
                                    </a:lnTo>
                                    <a:lnTo>
                                      <a:pt x="1352737" y="437882"/>
                                    </a:lnTo>
                                    <a:lnTo>
                                      <a:pt x="1949855" y="2010296"/>
                                    </a:lnTo>
                                    <a:lnTo>
                                      <a:pt x="437882" y="1352737"/>
                                    </a:lnTo>
                                    <a:cubicBezTo>
                                      <a:pt x="353367" y="1318465"/>
                                      <a:pt x="274176" y="1267056"/>
                                      <a:pt x="205632" y="1198512"/>
                                    </a:cubicBezTo>
                                    <a:cubicBezTo>
                                      <a:pt x="-68544" y="924336"/>
                                      <a:pt x="-68544" y="479809"/>
                                      <a:pt x="205632" y="205633"/>
                                    </a:cubicBezTo>
                                    <a:cubicBezTo>
                                      <a:pt x="342720" y="68544"/>
                                      <a:pt x="522396" y="0"/>
                                      <a:pt x="702072" y="0"/>
                                    </a:cubicBezTo>
                                    <a:close/>
                                  </a:path>
                                </a:pathLst>
                              </a:custGeom>
                              <a:solidFill>
                                <a:srgbClr val="EB1E4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11" name="Freeform: Shape 7305"/>
                            <wps:cNvSpPr>
                              <a:spLocks/>
                            </wps:cNvSpPr>
                            <wps:spPr bwMode="auto">
                              <a:xfrm>
                                <a:off x="35676" y="8241"/>
                                <a:ext cx="9060" cy="9060"/>
                              </a:xfrm>
                              <a:custGeom>
                                <a:avLst/>
                                <a:gdLst>
                                  <a:gd name="T0" fmla="*/ 3473 w 1121726"/>
                                  <a:gd name="T1" fmla="*/ 5 h 1121727"/>
                                  <a:gd name="T2" fmla="*/ 6952 w 1121726"/>
                                  <a:gd name="T3" fmla="*/ 2066 h 1121727"/>
                                  <a:gd name="T4" fmla="*/ 5252 w 1121726"/>
                                  <a:gd name="T5" fmla="*/ 6952 h 1121727"/>
                                  <a:gd name="T6" fmla="*/ 366 w 1121726"/>
                                  <a:gd name="T7" fmla="*/ 5252 h 1121727"/>
                                  <a:gd name="T8" fmla="*/ 2066 w 1121726"/>
                                  <a:gd name="T9" fmla="*/ 366 h 1121727"/>
                                  <a:gd name="T10" fmla="*/ 3473 w 1121726"/>
                                  <a:gd name="T11" fmla="*/ 5 h 11217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1726" h="1121727">
                                    <a:moveTo>
                                      <a:pt x="532312" y="711"/>
                                    </a:moveTo>
                                    <a:cubicBezTo>
                                      <a:pt x="750552" y="-10316"/>
                                      <a:pt x="964464" y="107568"/>
                                      <a:pt x="1065622" y="316646"/>
                                    </a:cubicBezTo>
                                    <a:cubicBezTo>
                                      <a:pt x="1200500" y="595416"/>
                                      <a:pt x="1083852" y="930745"/>
                                      <a:pt x="805081" y="1065623"/>
                                    </a:cubicBezTo>
                                    <a:cubicBezTo>
                                      <a:pt x="526311" y="1200500"/>
                                      <a:pt x="190982" y="1083852"/>
                                      <a:pt x="56105" y="805082"/>
                                    </a:cubicBezTo>
                                    <a:cubicBezTo>
                                      <a:pt x="-78773" y="526312"/>
                                      <a:pt x="37875" y="190983"/>
                                      <a:pt x="316645" y="56105"/>
                                    </a:cubicBezTo>
                                    <a:cubicBezTo>
                                      <a:pt x="386338" y="22386"/>
                                      <a:pt x="459565" y="4387"/>
                                      <a:pt x="532312" y="711"/>
                                    </a:cubicBezTo>
                                    <a:close/>
                                  </a:path>
                                </a:pathLst>
                              </a:custGeom>
                              <a:gradFill rotWithShape="1">
                                <a:gsLst>
                                  <a:gs pos="0">
                                    <a:srgbClr val="FFFFFF"/>
                                  </a:gs>
                                  <a:gs pos="50000">
                                    <a:srgbClr val="F2F2F2"/>
                                  </a:gs>
                                  <a:gs pos="100000">
                                    <a:srgbClr val="D9D9D9"/>
                                  </a:gs>
                                </a:gsLst>
                                <a:lin ang="5400000"/>
                              </a:gradFill>
                              <a:ln>
                                <a:noFill/>
                              </a:ln>
                              <a:effectLst>
                                <a:outerShdw dist="38100" dir="2700000" algn="tl" rotWithShape="0">
                                  <a:srgbClr val="000000">
                                    <a:alpha val="39998"/>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512" name="Freeform: Shape 7306"/>
                            <wps:cNvSpPr>
                              <a:spLocks/>
                            </wps:cNvSpPr>
                            <wps:spPr bwMode="auto">
                              <a:xfrm>
                                <a:off x="46424" y="19303"/>
                                <a:ext cx="4980" cy="5209"/>
                              </a:xfrm>
                              <a:custGeom>
                                <a:avLst/>
                                <a:gdLst>
                                  <a:gd name="T0" fmla="*/ 2694 w 554961"/>
                                  <a:gd name="T1" fmla="*/ 0 h 580333"/>
                                  <a:gd name="T2" fmla="*/ 4469 w 554961"/>
                                  <a:gd name="T3" fmla="*/ 4675 h 580333"/>
                                  <a:gd name="T4" fmla="*/ 0 w 554961"/>
                                  <a:gd name="T5" fmla="*/ 2731 h 580333"/>
                                  <a:gd name="T6" fmla="*/ 324 w 554961"/>
                                  <a:gd name="T7" fmla="*/ 2134 h 580333"/>
                                  <a:gd name="T8" fmla="*/ 2176 w 554961"/>
                                  <a:gd name="T9" fmla="*/ 282 h 58033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54961" h="580333">
                                    <a:moveTo>
                                      <a:pt x="334582" y="0"/>
                                    </a:moveTo>
                                    <a:lnTo>
                                      <a:pt x="554961" y="580333"/>
                                    </a:lnTo>
                                    <a:lnTo>
                                      <a:pt x="0" y="338980"/>
                                    </a:lnTo>
                                    <a:lnTo>
                                      <a:pt x="40178" y="264956"/>
                                    </a:lnTo>
                                    <a:cubicBezTo>
                                      <a:pt x="101387" y="174356"/>
                                      <a:pt x="179574" y="96169"/>
                                      <a:pt x="270174" y="34960"/>
                                    </a:cubicBezTo>
                                    <a:lnTo>
                                      <a:pt x="334582" y="0"/>
                                    </a:lnTo>
                                    <a:close/>
                                  </a:path>
                                </a:pathLst>
                              </a:custGeom>
                              <a:solidFill>
                                <a:srgbClr val="000000">
                                  <a:alpha val="2000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513" name="TextBox 121"/>
                          <wps:cNvSpPr txBox="1">
                            <a:spLocks noChangeArrowheads="1"/>
                          </wps:cNvSpPr>
                          <wps:spPr bwMode="auto">
                            <a:xfrm>
                              <a:off x="81455" y="20601"/>
                              <a:ext cx="24835" cy="70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bidi w:val="0"/>
                                  <w:rPr>
                                    <w:rFonts w:ascii="Adobe Arabic" w:hAnsi="Adobe Arabic" w:cs="Adobe Arabic"/>
                                    <w:b/>
                                    <w:bCs/>
                                    <w:noProof/>
                                    <w:color w:val="538135" w:themeColor="accent6" w:themeShade="BF"/>
                                    <w:kern w:val="24"/>
                                    <w:sz w:val="36"/>
                                    <w:szCs w:val="36"/>
                                    <w:lang w:bidi="ar-SY"/>
                                  </w:rPr>
                                </w:pPr>
                                <w:r>
                                  <w:rPr>
                                    <w:rFonts w:ascii="Adobe Arabic" w:hAnsi="Adobe Arabic" w:cs="Adobe Arabic" w:hint="cs"/>
                                    <w:b/>
                                    <w:bCs/>
                                    <w:noProof/>
                                    <w:color w:val="538135" w:themeColor="accent6" w:themeShade="BF"/>
                                    <w:kern w:val="24"/>
                                    <w:sz w:val="36"/>
                                    <w:szCs w:val="36"/>
                                    <w:rtl/>
                                    <w:lang w:bidi="ar-SY"/>
                                  </w:rPr>
                                  <w:t>النظرية السلوكية</w:t>
                                </w:r>
                              </w:p>
                            </w:txbxContent>
                          </wps:txbx>
                          <wps:bodyPr rot="0" vert="horz" wrap="square" lIns="0" tIns="45720" rIns="0" bIns="45720" anchor="b" anchorCtr="0" upright="1">
                            <a:spAutoFit/>
                          </wps:bodyPr>
                        </wps:wsp>
                        <wps:wsp>
                          <wps:cNvPr id="3514" name="TextBox 119"/>
                          <wps:cNvSpPr txBox="1">
                            <a:spLocks noChangeArrowheads="1"/>
                          </wps:cNvSpPr>
                          <wps:spPr bwMode="auto">
                            <a:xfrm>
                              <a:off x="81451" y="46455"/>
                              <a:ext cx="24835" cy="1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bidi w:val="0"/>
                                  <w:jc w:val="center"/>
                                  <w:rPr>
                                    <w:rFonts w:ascii="Adobe Arabic" w:hAnsi="Adobe Arabic" w:cs="Adobe Arabic"/>
                                    <w:b/>
                                    <w:bCs/>
                                    <w:noProof/>
                                    <w:color w:val="C00000"/>
                                    <w:kern w:val="24"/>
                                    <w:sz w:val="36"/>
                                    <w:szCs w:val="36"/>
                                    <w:lang w:bidi="ar-SY"/>
                                  </w:rPr>
                                </w:pPr>
                                <w:r>
                                  <w:rPr>
                                    <w:rFonts w:ascii="Adobe Arabic" w:hAnsi="Adobe Arabic" w:cs="Adobe Arabic" w:hint="cs"/>
                                    <w:b/>
                                    <w:bCs/>
                                    <w:noProof/>
                                    <w:color w:val="C00000"/>
                                    <w:kern w:val="24"/>
                                    <w:sz w:val="36"/>
                                    <w:szCs w:val="36"/>
                                    <w:rtl/>
                                    <w:lang w:bidi="ar-SY"/>
                                  </w:rPr>
                                  <w:t>نظرية الرجل العظيم أو السمات</w:t>
                                </w:r>
                              </w:p>
                            </w:txbxContent>
                          </wps:txbx>
                          <wps:bodyPr rot="0" vert="horz" wrap="square" lIns="0" tIns="45720" rIns="0" bIns="45720" anchor="b" anchorCtr="0" upright="1">
                            <a:spAutoFit/>
                          </wps:bodyPr>
                        </wps:wsp>
                        <wps:wsp>
                          <wps:cNvPr id="3515" name="TextBox 117"/>
                          <wps:cNvSpPr txBox="1">
                            <a:spLocks noChangeArrowheads="1"/>
                          </wps:cNvSpPr>
                          <wps:spPr bwMode="auto">
                            <a:xfrm>
                              <a:off x="81453" y="7671"/>
                              <a:ext cx="24835" cy="70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jc w:val="right"/>
                                  <w:rPr>
                                    <w:rFonts w:ascii="Adobe Arabic" w:hAnsi="Adobe Arabic" w:cs="Adobe Arabic"/>
                                    <w:b/>
                                    <w:bCs/>
                                    <w:noProof/>
                                    <w:color w:val="C45911" w:themeColor="accent2" w:themeShade="BF"/>
                                    <w:kern w:val="24"/>
                                    <w:sz w:val="36"/>
                                    <w:szCs w:val="36"/>
                                  </w:rPr>
                                </w:pPr>
                                <w:r>
                                  <w:rPr>
                                    <w:rFonts w:ascii="Adobe Arabic" w:hAnsi="Adobe Arabic" w:cs="Adobe Arabic" w:hint="cs"/>
                                    <w:b/>
                                    <w:bCs/>
                                    <w:noProof/>
                                    <w:color w:val="C45911" w:themeColor="accent2" w:themeShade="BF"/>
                                    <w:kern w:val="24"/>
                                    <w:sz w:val="36"/>
                                    <w:szCs w:val="36"/>
                                    <w:rtl/>
                                  </w:rPr>
                                  <w:t>نظرية القيادة الإدارية</w:t>
                                </w:r>
                              </w:p>
                            </w:txbxContent>
                          </wps:txbx>
                          <wps:bodyPr rot="0" vert="horz" wrap="square" lIns="0" tIns="45720" rIns="0" bIns="45720" anchor="b" anchorCtr="0" upright="1">
                            <a:spAutoFit/>
                          </wps:bodyPr>
                        </wps:wsp>
                        <wps:wsp>
                          <wps:cNvPr id="131" name="TextBox 115"/>
                          <wps:cNvSpPr txBox="1">
                            <a:spLocks noChangeArrowheads="1"/>
                          </wps:cNvSpPr>
                          <wps:spPr bwMode="auto">
                            <a:xfrm>
                              <a:off x="81451" y="33525"/>
                              <a:ext cx="24835" cy="1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bidi w:val="0"/>
                                  <w:jc w:val="center"/>
                                  <w:rPr>
                                    <w:rFonts w:ascii="Adobe Arabic" w:hAnsi="Adobe Arabic" w:cs="Adobe Arabic"/>
                                    <w:b/>
                                    <w:bCs/>
                                    <w:noProof/>
                                    <w:color w:val="4472C4" w:themeColor="accent1"/>
                                    <w:kern w:val="24"/>
                                    <w:sz w:val="36"/>
                                    <w:szCs w:val="36"/>
                                    <w:lang w:bidi="ar-SY"/>
                                  </w:rPr>
                                </w:pPr>
                                <w:r>
                                  <w:rPr>
                                    <w:rFonts w:ascii="Adobe Arabic" w:hAnsi="Adobe Arabic" w:cs="Adobe Arabic" w:hint="cs"/>
                                    <w:b/>
                                    <w:bCs/>
                                    <w:noProof/>
                                    <w:color w:val="4472C4" w:themeColor="accent1"/>
                                    <w:kern w:val="24"/>
                                    <w:sz w:val="36"/>
                                    <w:szCs w:val="36"/>
                                    <w:rtl/>
                                    <w:lang w:bidi="ar-SY"/>
                                  </w:rPr>
                                  <w:t>نظرية القيادة الطارئة أو الموقف</w:t>
                                </w:r>
                              </w:p>
                            </w:txbxContent>
                          </wps:txbx>
                          <wps:bodyPr rot="0" vert="horz" wrap="square" lIns="0" tIns="45720" rIns="0" bIns="45720" anchor="b" anchorCtr="0" upright="1">
                            <a:spAutoFit/>
                          </wps:bodyPr>
                        </wps:wsp>
                        <wpg:grpSp>
                          <wpg:cNvPr id="132" name="Graphic 143" descr="Database"/>
                          <wpg:cNvGrpSpPr>
                            <a:grpSpLocks/>
                          </wpg:cNvGrpSpPr>
                          <wpg:grpSpPr bwMode="auto">
                            <a:xfrm>
                              <a:off x="64209" y="37043"/>
                              <a:ext cx="3283" cy="4455"/>
                              <a:chOff x="64209" y="37043"/>
                              <a:chExt cx="3282" cy="4455"/>
                            </a:xfrm>
                          </wpg:grpSpPr>
                          <wps:wsp>
                            <wps:cNvPr id="133" name="Freeform: Shape 7312"/>
                            <wps:cNvSpPr>
                              <a:spLocks/>
                            </wps:cNvSpPr>
                            <wps:spPr bwMode="auto">
                              <a:xfrm>
                                <a:off x="64209" y="37043"/>
                                <a:ext cx="3283" cy="938"/>
                              </a:xfrm>
                              <a:custGeom>
                                <a:avLst/>
                                <a:gdLst>
                                  <a:gd name="T0" fmla="*/ 3283 w 328291"/>
                                  <a:gd name="T1" fmla="*/ 469 h 93797"/>
                                  <a:gd name="T2" fmla="*/ 1642 w 328291"/>
                                  <a:gd name="T3" fmla="*/ 938 h 93797"/>
                                  <a:gd name="T4" fmla="*/ 0 w 328291"/>
                                  <a:gd name="T5" fmla="*/ 469 h 93797"/>
                                  <a:gd name="T6" fmla="*/ 1642 w 328291"/>
                                  <a:gd name="T7" fmla="*/ 0 h 93797"/>
                                  <a:gd name="T8" fmla="*/ 3283 w 328291"/>
                                  <a:gd name="T9" fmla="*/ 469 h 9379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28291" h="93797">
                                    <a:moveTo>
                                      <a:pt x="328291" y="46899"/>
                                    </a:moveTo>
                                    <a:cubicBezTo>
                                      <a:pt x="328291" y="72800"/>
                                      <a:pt x="254801" y="93798"/>
                                      <a:pt x="164146" y="93798"/>
                                    </a:cubicBezTo>
                                    <a:cubicBezTo>
                                      <a:pt x="73490" y="93798"/>
                                      <a:pt x="0" y="72800"/>
                                      <a:pt x="0" y="46899"/>
                                    </a:cubicBezTo>
                                    <a:cubicBezTo>
                                      <a:pt x="0" y="20997"/>
                                      <a:pt x="73490" y="0"/>
                                      <a:pt x="164146" y="0"/>
                                    </a:cubicBezTo>
                                    <a:cubicBezTo>
                                      <a:pt x="254801" y="0"/>
                                      <a:pt x="328291" y="20997"/>
                                      <a:pt x="328291" y="46899"/>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34" name="Freeform: Shape 7313"/>
                            <wps:cNvSpPr>
                              <a:spLocks/>
                            </wps:cNvSpPr>
                            <wps:spPr bwMode="auto">
                              <a:xfrm>
                                <a:off x="64209" y="37746"/>
                                <a:ext cx="3283" cy="1407"/>
                              </a:xfrm>
                              <a:custGeom>
                                <a:avLst/>
                                <a:gdLst>
                                  <a:gd name="T0" fmla="*/ 2814 w 328291"/>
                                  <a:gd name="T1" fmla="*/ 938 h 140696"/>
                                  <a:gd name="T2" fmla="*/ 2697 w 328291"/>
                                  <a:gd name="T3" fmla="*/ 821 h 140696"/>
                                  <a:gd name="T4" fmla="*/ 2814 w 328291"/>
                                  <a:gd name="T5" fmla="*/ 704 h 140696"/>
                                  <a:gd name="T6" fmla="*/ 2931 w 328291"/>
                                  <a:gd name="T7" fmla="*/ 821 h 140696"/>
                                  <a:gd name="T8" fmla="*/ 2814 w 328291"/>
                                  <a:gd name="T9" fmla="*/ 938 h 140696"/>
                                  <a:gd name="T10" fmla="*/ 1642 w 328291"/>
                                  <a:gd name="T11" fmla="*/ 469 h 140696"/>
                                  <a:gd name="T12" fmla="*/ 0 w 328291"/>
                                  <a:gd name="T13" fmla="*/ 0 h 140696"/>
                                  <a:gd name="T14" fmla="*/ 0 w 328291"/>
                                  <a:gd name="T15" fmla="*/ 938 h 140696"/>
                                  <a:gd name="T16" fmla="*/ 1642 w 328291"/>
                                  <a:gd name="T17" fmla="*/ 1407 h 140696"/>
                                  <a:gd name="T18" fmla="*/ 3283 w 328291"/>
                                  <a:gd name="T19" fmla="*/ 938 h 140696"/>
                                  <a:gd name="T20" fmla="*/ 3283 w 328291"/>
                                  <a:gd name="T21" fmla="*/ 0 h 140696"/>
                                  <a:gd name="T22" fmla="*/ 1642 w 328291"/>
                                  <a:gd name="T23" fmla="*/ 469 h 14069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28291" h="140696">
                                    <a:moveTo>
                                      <a:pt x="281393" y="93798"/>
                                    </a:moveTo>
                                    <a:cubicBezTo>
                                      <a:pt x="274358" y="93798"/>
                                      <a:pt x="269668" y="89108"/>
                                      <a:pt x="269668" y="82073"/>
                                    </a:cubicBezTo>
                                    <a:cubicBezTo>
                                      <a:pt x="269668" y="75038"/>
                                      <a:pt x="274358" y="70348"/>
                                      <a:pt x="281393" y="70348"/>
                                    </a:cubicBezTo>
                                    <a:cubicBezTo>
                                      <a:pt x="288427" y="70348"/>
                                      <a:pt x="293117" y="75038"/>
                                      <a:pt x="293117" y="82073"/>
                                    </a:cubicBezTo>
                                    <a:cubicBezTo>
                                      <a:pt x="293117" y="89108"/>
                                      <a:pt x="288427" y="93798"/>
                                      <a:pt x="281393" y="93798"/>
                                    </a:cubicBezTo>
                                    <a:close/>
                                    <a:moveTo>
                                      <a:pt x="164146" y="46899"/>
                                    </a:moveTo>
                                    <a:cubicBezTo>
                                      <a:pt x="73866" y="46899"/>
                                      <a:pt x="0" y="25794"/>
                                      <a:pt x="0" y="0"/>
                                    </a:cubicBezTo>
                                    <a:lnTo>
                                      <a:pt x="0" y="93798"/>
                                    </a:lnTo>
                                    <a:cubicBezTo>
                                      <a:pt x="0" y="119592"/>
                                      <a:pt x="73866" y="140696"/>
                                      <a:pt x="164146" y="140696"/>
                                    </a:cubicBezTo>
                                    <a:cubicBezTo>
                                      <a:pt x="254426" y="140696"/>
                                      <a:pt x="328291" y="119592"/>
                                      <a:pt x="328291" y="93798"/>
                                    </a:cubicBezTo>
                                    <a:lnTo>
                                      <a:pt x="328291" y="0"/>
                                    </a:lnTo>
                                    <a:cubicBezTo>
                                      <a:pt x="328291" y="25794"/>
                                      <a:pt x="254426" y="46899"/>
                                      <a:pt x="164146" y="46899"/>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35" name="Freeform: Shape 7314"/>
                            <wps:cNvSpPr>
                              <a:spLocks/>
                            </wps:cNvSpPr>
                            <wps:spPr bwMode="auto">
                              <a:xfrm>
                                <a:off x="64209" y="38919"/>
                                <a:ext cx="3283" cy="1407"/>
                              </a:xfrm>
                              <a:custGeom>
                                <a:avLst/>
                                <a:gdLst>
                                  <a:gd name="T0" fmla="*/ 2814 w 328291"/>
                                  <a:gd name="T1" fmla="*/ 938 h 140696"/>
                                  <a:gd name="T2" fmla="*/ 2697 w 328291"/>
                                  <a:gd name="T3" fmla="*/ 821 h 140696"/>
                                  <a:gd name="T4" fmla="*/ 2814 w 328291"/>
                                  <a:gd name="T5" fmla="*/ 704 h 140696"/>
                                  <a:gd name="T6" fmla="*/ 2931 w 328291"/>
                                  <a:gd name="T7" fmla="*/ 821 h 140696"/>
                                  <a:gd name="T8" fmla="*/ 2814 w 328291"/>
                                  <a:gd name="T9" fmla="*/ 938 h 140696"/>
                                  <a:gd name="T10" fmla="*/ 1642 w 328291"/>
                                  <a:gd name="T11" fmla="*/ 469 h 140696"/>
                                  <a:gd name="T12" fmla="*/ 0 w 328291"/>
                                  <a:gd name="T13" fmla="*/ 0 h 140696"/>
                                  <a:gd name="T14" fmla="*/ 0 w 328291"/>
                                  <a:gd name="T15" fmla="*/ 938 h 140696"/>
                                  <a:gd name="T16" fmla="*/ 1642 w 328291"/>
                                  <a:gd name="T17" fmla="*/ 1407 h 140696"/>
                                  <a:gd name="T18" fmla="*/ 3283 w 328291"/>
                                  <a:gd name="T19" fmla="*/ 938 h 140696"/>
                                  <a:gd name="T20" fmla="*/ 3283 w 328291"/>
                                  <a:gd name="T21" fmla="*/ 0 h 140696"/>
                                  <a:gd name="T22" fmla="*/ 1642 w 328291"/>
                                  <a:gd name="T23" fmla="*/ 469 h 14069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28291" h="140696">
                                    <a:moveTo>
                                      <a:pt x="281393" y="93798"/>
                                    </a:moveTo>
                                    <a:cubicBezTo>
                                      <a:pt x="274358" y="93798"/>
                                      <a:pt x="269668" y="89108"/>
                                      <a:pt x="269668" y="82073"/>
                                    </a:cubicBezTo>
                                    <a:cubicBezTo>
                                      <a:pt x="269668" y="75038"/>
                                      <a:pt x="274358" y="70348"/>
                                      <a:pt x="281393" y="70348"/>
                                    </a:cubicBezTo>
                                    <a:cubicBezTo>
                                      <a:pt x="288427" y="70348"/>
                                      <a:pt x="293117" y="75038"/>
                                      <a:pt x="293117" y="82073"/>
                                    </a:cubicBezTo>
                                    <a:cubicBezTo>
                                      <a:pt x="293117" y="89108"/>
                                      <a:pt x="288427" y="93798"/>
                                      <a:pt x="281393" y="93798"/>
                                    </a:cubicBezTo>
                                    <a:close/>
                                    <a:moveTo>
                                      <a:pt x="164146" y="46899"/>
                                    </a:moveTo>
                                    <a:cubicBezTo>
                                      <a:pt x="73866" y="46899"/>
                                      <a:pt x="0" y="25794"/>
                                      <a:pt x="0" y="0"/>
                                    </a:cubicBezTo>
                                    <a:lnTo>
                                      <a:pt x="0" y="93798"/>
                                    </a:lnTo>
                                    <a:cubicBezTo>
                                      <a:pt x="0" y="119592"/>
                                      <a:pt x="73866" y="140696"/>
                                      <a:pt x="164146" y="140696"/>
                                    </a:cubicBezTo>
                                    <a:cubicBezTo>
                                      <a:pt x="254426" y="140696"/>
                                      <a:pt x="328291" y="119592"/>
                                      <a:pt x="328291" y="93798"/>
                                    </a:cubicBezTo>
                                    <a:lnTo>
                                      <a:pt x="328291" y="0"/>
                                    </a:lnTo>
                                    <a:cubicBezTo>
                                      <a:pt x="328291" y="25794"/>
                                      <a:pt x="254426" y="46899"/>
                                      <a:pt x="164146" y="46899"/>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36" name="Freeform: Shape 7315"/>
                            <wps:cNvSpPr>
                              <a:spLocks/>
                            </wps:cNvSpPr>
                            <wps:spPr bwMode="auto">
                              <a:xfrm>
                                <a:off x="64209" y="40091"/>
                                <a:ext cx="3283" cy="1407"/>
                              </a:xfrm>
                              <a:custGeom>
                                <a:avLst/>
                                <a:gdLst>
                                  <a:gd name="T0" fmla="*/ 2814 w 328291"/>
                                  <a:gd name="T1" fmla="*/ 938 h 140696"/>
                                  <a:gd name="T2" fmla="*/ 2697 w 328291"/>
                                  <a:gd name="T3" fmla="*/ 821 h 140696"/>
                                  <a:gd name="T4" fmla="*/ 2814 w 328291"/>
                                  <a:gd name="T5" fmla="*/ 704 h 140696"/>
                                  <a:gd name="T6" fmla="*/ 2931 w 328291"/>
                                  <a:gd name="T7" fmla="*/ 821 h 140696"/>
                                  <a:gd name="T8" fmla="*/ 2814 w 328291"/>
                                  <a:gd name="T9" fmla="*/ 938 h 140696"/>
                                  <a:gd name="T10" fmla="*/ 1642 w 328291"/>
                                  <a:gd name="T11" fmla="*/ 469 h 140696"/>
                                  <a:gd name="T12" fmla="*/ 0 w 328291"/>
                                  <a:gd name="T13" fmla="*/ 0 h 140696"/>
                                  <a:gd name="T14" fmla="*/ 0 w 328291"/>
                                  <a:gd name="T15" fmla="*/ 938 h 140696"/>
                                  <a:gd name="T16" fmla="*/ 1642 w 328291"/>
                                  <a:gd name="T17" fmla="*/ 1407 h 140696"/>
                                  <a:gd name="T18" fmla="*/ 3283 w 328291"/>
                                  <a:gd name="T19" fmla="*/ 938 h 140696"/>
                                  <a:gd name="T20" fmla="*/ 3283 w 328291"/>
                                  <a:gd name="T21" fmla="*/ 0 h 140696"/>
                                  <a:gd name="T22" fmla="*/ 1642 w 328291"/>
                                  <a:gd name="T23" fmla="*/ 469 h 14069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28291" h="140696">
                                    <a:moveTo>
                                      <a:pt x="281393" y="93798"/>
                                    </a:moveTo>
                                    <a:cubicBezTo>
                                      <a:pt x="274358" y="93798"/>
                                      <a:pt x="269668" y="89108"/>
                                      <a:pt x="269668" y="82073"/>
                                    </a:cubicBezTo>
                                    <a:cubicBezTo>
                                      <a:pt x="269668" y="75038"/>
                                      <a:pt x="274358" y="70348"/>
                                      <a:pt x="281393" y="70348"/>
                                    </a:cubicBezTo>
                                    <a:cubicBezTo>
                                      <a:pt x="288427" y="70348"/>
                                      <a:pt x="293117" y="75038"/>
                                      <a:pt x="293117" y="82073"/>
                                    </a:cubicBezTo>
                                    <a:cubicBezTo>
                                      <a:pt x="293117" y="89108"/>
                                      <a:pt x="288427" y="93798"/>
                                      <a:pt x="281393" y="93798"/>
                                    </a:cubicBezTo>
                                    <a:close/>
                                    <a:moveTo>
                                      <a:pt x="164146" y="46899"/>
                                    </a:moveTo>
                                    <a:cubicBezTo>
                                      <a:pt x="73866" y="46899"/>
                                      <a:pt x="0" y="25794"/>
                                      <a:pt x="0" y="0"/>
                                    </a:cubicBezTo>
                                    <a:lnTo>
                                      <a:pt x="0" y="93798"/>
                                    </a:lnTo>
                                    <a:cubicBezTo>
                                      <a:pt x="0" y="119592"/>
                                      <a:pt x="73866" y="140696"/>
                                      <a:pt x="164146" y="140696"/>
                                    </a:cubicBezTo>
                                    <a:cubicBezTo>
                                      <a:pt x="254426" y="140696"/>
                                      <a:pt x="328291" y="119592"/>
                                      <a:pt x="328291" y="93798"/>
                                    </a:cubicBezTo>
                                    <a:lnTo>
                                      <a:pt x="328291" y="0"/>
                                    </a:lnTo>
                                    <a:cubicBezTo>
                                      <a:pt x="328291" y="25794"/>
                                      <a:pt x="254426" y="46899"/>
                                      <a:pt x="164146" y="46899"/>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g:grpSp>
                        <wpg:grpSp>
                          <wpg:cNvPr id="137" name="Graphic 149" descr="Research"/>
                          <wpg:cNvGrpSpPr>
                            <a:grpSpLocks/>
                          </wpg:cNvGrpSpPr>
                          <wpg:grpSpPr bwMode="auto">
                            <a:xfrm>
                              <a:off x="50439" y="42041"/>
                              <a:ext cx="4638" cy="4644"/>
                              <a:chOff x="50439" y="42041"/>
                              <a:chExt cx="4638" cy="4644"/>
                            </a:xfrm>
                          </wpg:grpSpPr>
                          <wps:wsp>
                            <wps:cNvPr id="138" name="Freeform: Shape 7317"/>
                            <wps:cNvSpPr>
                              <a:spLocks/>
                            </wps:cNvSpPr>
                            <wps:spPr bwMode="auto">
                              <a:xfrm>
                                <a:off x="50439" y="42041"/>
                                <a:ext cx="4638" cy="4644"/>
                              </a:xfrm>
                              <a:custGeom>
                                <a:avLst/>
                                <a:gdLst>
                                  <a:gd name="T0" fmla="*/ 3792 w 463861"/>
                                  <a:gd name="T1" fmla="*/ 3212 h 464447"/>
                                  <a:gd name="T2" fmla="*/ 3429 w 463861"/>
                                  <a:gd name="T3" fmla="*/ 3101 h 464447"/>
                                  <a:gd name="T4" fmla="*/ 3165 w 463861"/>
                                  <a:gd name="T5" fmla="*/ 2843 h 464447"/>
                                  <a:gd name="T6" fmla="*/ 3529 w 463861"/>
                                  <a:gd name="T7" fmla="*/ 1776 h 464447"/>
                                  <a:gd name="T8" fmla="*/ 1770 w 463861"/>
                                  <a:gd name="T9" fmla="*/ 0 h 464447"/>
                                  <a:gd name="T10" fmla="*/ 0 w 463861"/>
                                  <a:gd name="T11" fmla="*/ 1759 h 464447"/>
                                  <a:gd name="T12" fmla="*/ 1759 w 463861"/>
                                  <a:gd name="T13" fmla="*/ 3529 h 464447"/>
                                  <a:gd name="T14" fmla="*/ 2837 w 463861"/>
                                  <a:gd name="T15" fmla="*/ 3165 h 464447"/>
                                  <a:gd name="T16" fmla="*/ 3095 w 463861"/>
                                  <a:gd name="T17" fmla="*/ 3423 h 464447"/>
                                  <a:gd name="T18" fmla="*/ 3206 w 463861"/>
                                  <a:gd name="T19" fmla="*/ 3793 h 464447"/>
                                  <a:gd name="T20" fmla="*/ 3939 w 463861"/>
                                  <a:gd name="T21" fmla="*/ 4525 h 464447"/>
                                  <a:gd name="T22" fmla="*/ 4519 w 463861"/>
                                  <a:gd name="T23" fmla="*/ 4525 h 464447"/>
                                  <a:gd name="T24" fmla="*/ 4519 w 463861"/>
                                  <a:gd name="T25" fmla="*/ 3945 h 464447"/>
                                  <a:gd name="T26" fmla="*/ 3792 w 463861"/>
                                  <a:gd name="T27" fmla="*/ 3212 h 464447"/>
                                  <a:gd name="T28" fmla="*/ 1770 w 463861"/>
                                  <a:gd name="T29" fmla="*/ 3177 h 464447"/>
                                  <a:gd name="T30" fmla="*/ 363 w 463861"/>
                                  <a:gd name="T31" fmla="*/ 1770 h 464447"/>
                                  <a:gd name="T32" fmla="*/ 1770 w 463861"/>
                                  <a:gd name="T33" fmla="*/ 363 h 464447"/>
                                  <a:gd name="T34" fmla="*/ 3177 w 463861"/>
                                  <a:gd name="T35" fmla="*/ 1770 h 464447"/>
                                  <a:gd name="T36" fmla="*/ 1770 w 463861"/>
                                  <a:gd name="T37" fmla="*/ 3177 h 464447"/>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0" t="0" r="r" b="b"/>
                                <a:pathLst>
                                  <a:path w="463861" h="464447">
                                    <a:moveTo>
                                      <a:pt x="379297" y="321260"/>
                                    </a:moveTo>
                                    <a:cubicBezTo>
                                      <a:pt x="369917" y="311880"/>
                                      <a:pt x="355848" y="307190"/>
                                      <a:pt x="342950" y="310121"/>
                                    </a:cubicBezTo>
                                    <a:lnTo>
                                      <a:pt x="316570" y="284327"/>
                                    </a:lnTo>
                                    <a:cubicBezTo>
                                      <a:pt x="340019" y="253843"/>
                                      <a:pt x="352916" y="216324"/>
                                      <a:pt x="352916" y="177632"/>
                                    </a:cubicBezTo>
                                    <a:cubicBezTo>
                                      <a:pt x="353503" y="79731"/>
                                      <a:pt x="274361" y="589"/>
                                      <a:pt x="177046" y="3"/>
                                    </a:cubicBezTo>
                                    <a:cubicBezTo>
                                      <a:pt x="79731" y="-583"/>
                                      <a:pt x="589" y="78559"/>
                                      <a:pt x="3" y="175874"/>
                                    </a:cubicBezTo>
                                    <a:cubicBezTo>
                                      <a:pt x="-583" y="273188"/>
                                      <a:pt x="78559" y="352330"/>
                                      <a:pt x="175874" y="352916"/>
                                    </a:cubicBezTo>
                                    <a:cubicBezTo>
                                      <a:pt x="214565" y="352916"/>
                                      <a:pt x="252670" y="340019"/>
                                      <a:pt x="283741" y="316570"/>
                                    </a:cubicBezTo>
                                    <a:lnTo>
                                      <a:pt x="309535" y="342364"/>
                                    </a:lnTo>
                                    <a:cubicBezTo>
                                      <a:pt x="307190" y="355848"/>
                                      <a:pt x="311294" y="369331"/>
                                      <a:pt x="320673" y="379297"/>
                                    </a:cubicBezTo>
                                    <a:lnTo>
                                      <a:pt x="393953" y="452576"/>
                                    </a:lnTo>
                                    <a:cubicBezTo>
                                      <a:pt x="409781" y="468404"/>
                                      <a:pt x="436162" y="468404"/>
                                      <a:pt x="451990" y="452576"/>
                                    </a:cubicBezTo>
                                    <a:cubicBezTo>
                                      <a:pt x="467818" y="436748"/>
                                      <a:pt x="467818" y="410367"/>
                                      <a:pt x="451990" y="394539"/>
                                    </a:cubicBezTo>
                                    <a:lnTo>
                                      <a:pt x="379297" y="321260"/>
                                    </a:lnTo>
                                    <a:close/>
                                    <a:moveTo>
                                      <a:pt x="177046" y="317742"/>
                                    </a:moveTo>
                                    <a:cubicBezTo>
                                      <a:pt x="99077" y="317742"/>
                                      <a:pt x="36350" y="255015"/>
                                      <a:pt x="36350" y="177046"/>
                                    </a:cubicBezTo>
                                    <a:cubicBezTo>
                                      <a:pt x="36350" y="99077"/>
                                      <a:pt x="99077" y="36350"/>
                                      <a:pt x="177046" y="36350"/>
                                    </a:cubicBezTo>
                                    <a:cubicBezTo>
                                      <a:pt x="255015" y="36350"/>
                                      <a:pt x="317742" y="99077"/>
                                      <a:pt x="317742" y="177046"/>
                                    </a:cubicBezTo>
                                    <a:cubicBezTo>
                                      <a:pt x="317742" y="254429"/>
                                      <a:pt x="254429" y="317742"/>
                                      <a:pt x="177046" y="317742"/>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39" name="Freeform: Shape 7318"/>
                            <wps:cNvSpPr>
                              <a:spLocks/>
                            </wps:cNvSpPr>
                            <wps:spPr bwMode="auto">
                              <a:xfrm>
                                <a:off x="50949" y="42912"/>
                                <a:ext cx="2526" cy="1855"/>
                              </a:xfrm>
                              <a:custGeom>
                                <a:avLst/>
                                <a:gdLst>
                                  <a:gd name="T0" fmla="*/ 2520 w 252667"/>
                                  <a:gd name="T1" fmla="*/ 811 h 185474"/>
                                  <a:gd name="T2" fmla="*/ 2186 w 252667"/>
                                  <a:gd name="T3" fmla="*/ 811 h 185474"/>
                                  <a:gd name="T4" fmla="*/ 2110 w 252667"/>
                                  <a:gd name="T5" fmla="*/ 858 h 185474"/>
                                  <a:gd name="T6" fmla="*/ 1887 w 252667"/>
                                  <a:gd name="T7" fmla="*/ 1099 h 185474"/>
                                  <a:gd name="T8" fmla="*/ 1700 w 252667"/>
                                  <a:gd name="T9" fmla="*/ 448 h 185474"/>
                                  <a:gd name="T10" fmla="*/ 1571 w 252667"/>
                                  <a:gd name="T11" fmla="*/ 377 h 185474"/>
                                  <a:gd name="T12" fmla="*/ 1500 w 252667"/>
                                  <a:gd name="T13" fmla="*/ 442 h 185474"/>
                                  <a:gd name="T14" fmla="*/ 1149 w 252667"/>
                                  <a:gd name="T15" fmla="*/ 1374 h 185474"/>
                                  <a:gd name="T16" fmla="*/ 908 w 252667"/>
                                  <a:gd name="T17" fmla="*/ 84 h 185474"/>
                                  <a:gd name="T18" fmla="*/ 791 w 252667"/>
                                  <a:gd name="T19" fmla="*/ 2 h 185474"/>
                                  <a:gd name="T20" fmla="*/ 709 w 252667"/>
                                  <a:gd name="T21" fmla="*/ 73 h 185474"/>
                                  <a:gd name="T22" fmla="*/ 457 w 252667"/>
                                  <a:gd name="T23" fmla="*/ 811 h 185474"/>
                                  <a:gd name="T24" fmla="*/ 0 w 252667"/>
                                  <a:gd name="T25" fmla="*/ 811 h 185474"/>
                                  <a:gd name="T26" fmla="*/ 0 w 252667"/>
                                  <a:gd name="T27" fmla="*/ 1046 h 185474"/>
                                  <a:gd name="T28" fmla="*/ 533 w 252667"/>
                                  <a:gd name="T29" fmla="*/ 1046 h 185474"/>
                                  <a:gd name="T30" fmla="*/ 633 w 252667"/>
                                  <a:gd name="T31" fmla="*/ 958 h 185474"/>
                                  <a:gd name="T32" fmla="*/ 779 w 252667"/>
                                  <a:gd name="T33" fmla="*/ 512 h 185474"/>
                                  <a:gd name="T34" fmla="*/ 1014 w 252667"/>
                                  <a:gd name="T35" fmla="*/ 1773 h 185474"/>
                                  <a:gd name="T36" fmla="*/ 1108 w 252667"/>
                                  <a:gd name="T37" fmla="*/ 1855 h 185474"/>
                                  <a:gd name="T38" fmla="*/ 1119 w 252667"/>
                                  <a:gd name="T39" fmla="*/ 1855 h 185474"/>
                                  <a:gd name="T40" fmla="*/ 1219 w 252667"/>
                                  <a:gd name="T41" fmla="*/ 1791 h 185474"/>
                                  <a:gd name="T42" fmla="*/ 1594 w 252667"/>
                                  <a:gd name="T43" fmla="*/ 806 h 185474"/>
                                  <a:gd name="T44" fmla="*/ 1747 w 252667"/>
                                  <a:gd name="T45" fmla="*/ 1333 h 185474"/>
                                  <a:gd name="T46" fmla="*/ 1875 w 252667"/>
                                  <a:gd name="T47" fmla="*/ 1404 h 185474"/>
                                  <a:gd name="T48" fmla="*/ 1922 w 252667"/>
                                  <a:gd name="T49" fmla="*/ 1374 h 185474"/>
                                  <a:gd name="T50" fmla="*/ 2239 w 252667"/>
                                  <a:gd name="T51" fmla="*/ 1046 h 185474"/>
                                  <a:gd name="T52" fmla="*/ 2526 w 252667"/>
                                  <a:gd name="T53" fmla="*/ 1046 h 185474"/>
                                  <a:gd name="T54" fmla="*/ 2526 w 252667"/>
                                  <a:gd name="T55" fmla="*/ 811 h 185474"/>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252667" h="185474">
                                    <a:moveTo>
                                      <a:pt x="252081" y="81125"/>
                                    </a:moveTo>
                                    <a:lnTo>
                                      <a:pt x="218665" y="81125"/>
                                    </a:lnTo>
                                    <a:cubicBezTo>
                                      <a:pt x="215734" y="81711"/>
                                      <a:pt x="212803" y="83470"/>
                                      <a:pt x="211044" y="85815"/>
                                    </a:cubicBezTo>
                                    <a:lnTo>
                                      <a:pt x="188767" y="109850"/>
                                    </a:lnTo>
                                    <a:lnTo>
                                      <a:pt x="170008" y="44778"/>
                                    </a:lnTo>
                                    <a:cubicBezTo>
                                      <a:pt x="168249" y="39502"/>
                                      <a:pt x="162387" y="35985"/>
                                      <a:pt x="157111" y="37744"/>
                                    </a:cubicBezTo>
                                    <a:cubicBezTo>
                                      <a:pt x="154180" y="38916"/>
                                      <a:pt x="151248" y="40675"/>
                                      <a:pt x="150076" y="44192"/>
                                    </a:cubicBezTo>
                                    <a:lnTo>
                                      <a:pt x="114902" y="137403"/>
                                    </a:lnTo>
                                    <a:lnTo>
                                      <a:pt x="90866" y="8432"/>
                                    </a:lnTo>
                                    <a:cubicBezTo>
                                      <a:pt x="89694" y="2570"/>
                                      <a:pt x="84418" y="-948"/>
                                      <a:pt x="79142" y="225"/>
                                    </a:cubicBezTo>
                                    <a:cubicBezTo>
                                      <a:pt x="75624" y="811"/>
                                      <a:pt x="72693" y="3742"/>
                                      <a:pt x="70934" y="7259"/>
                                    </a:cubicBezTo>
                                    <a:lnTo>
                                      <a:pt x="45726" y="81125"/>
                                    </a:lnTo>
                                    <a:lnTo>
                                      <a:pt x="0" y="81125"/>
                                    </a:lnTo>
                                    <a:lnTo>
                                      <a:pt x="0" y="104574"/>
                                    </a:lnTo>
                                    <a:lnTo>
                                      <a:pt x="53347" y="104574"/>
                                    </a:lnTo>
                                    <a:cubicBezTo>
                                      <a:pt x="58037" y="103988"/>
                                      <a:pt x="62141" y="100471"/>
                                      <a:pt x="63313" y="95781"/>
                                    </a:cubicBezTo>
                                    <a:lnTo>
                                      <a:pt x="77969" y="51227"/>
                                    </a:lnTo>
                                    <a:lnTo>
                                      <a:pt x="101419" y="177267"/>
                                    </a:lnTo>
                                    <a:cubicBezTo>
                                      <a:pt x="102005" y="181957"/>
                                      <a:pt x="106108" y="185475"/>
                                      <a:pt x="110798" y="185475"/>
                                    </a:cubicBezTo>
                                    <a:lnTo>
                                      <a:pt x="111971" y="185475"/>
                                    </a:lnTo>
                                    <a:cubicBezTo>
                                      <a:pt x="116074" y="185475"/>
                                      <a:pt x="120178" y="183130"/>
                                      <a:pt x="121937" y="179026"/>
                                    </a:cubicBezTo>
                                    <a:lnTo>
                                      <a:pt x="159456" y="80539"/>
                                    </a:lnTo>
                                    <a:lnTo>
                                      <a:pt x="174698" y="133300"/>
                                    </a:lnTo>
                                    <a:cubicBezTo>
                                      <a:pt x="176457" y="138576"/>
                                      <a:pt x="181733" y="142093"/>
                                      <a:pt x="187595" y="140335"/>
                                    </a:cubicBezTo>
                                    <a:cubicBezTo>
                                      <a:pt x="189354" y="139748"/>
                                      <a:pt x="191112" y="138576"/>
                                      <a:pt x="192285" y="137403"/>
                                    </a:cubicBezTo>
                                    <a:lnTo>
                                      <a:pt x="223942" y="104574"/>
                                    </a:lnTo>
                                    <a:lnTo>
                                      <a:pt x="252667" y="104574"/>
                                    </a:lnTo>
                                    <a:lnTo>
                                      <a:pt x="252667" y="81125"/>
                                    </a:lnTo>
                                    <a:lnTo>
                                      <a:pt x="252081" y="81125"/>
                                    </a:ln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g:grpSp>
                        <wpg:grpSp>
                          <wpg:cNvPr id="140" name="Graphic 141" descr="Chat"/>
                          <wpg:cNvGrpSpPr>
                            <a:grpSpLocks/>
                          </wpg:cNvGrpSpPr>
                          <wpg:grpSpPr bwMode="auto">
                            <a:xfrm>
                              <a:off x="37471" y="37098"/>
                              <a:ext cx="4690" cy="3283"/>
                              <a:chOff x="37471" y="37098"/>
                              <a:chExt cx="4689" cy="3282"/>
                            </a:xfrm>
                          </wpg:grpSpPr>
                          <wps:wsp>
                            <wps:cNvPr id="141" name="Freeform: Shape 7320"/>
                            <wps:cNvSpPr>
                              <a:spLocks/>
                            </wps:cNvSpPr>
                            <wps:spPr bwMode="auto">
                              <a:xfrm>
                                <a:off x="37471" y="37098"/>
                                <a:ext cx="2932" cy="2638"/>
                              </a:xfrm>
                              <a:custGeom>
                                <a:avLst/>
                                <a:gdLst>
                                  <a:gd name="T0" fmla="*/ 1994 w 293117"/>
                                  <a:gd name="T1" fmla="*/ 410 h 263805"/>
                                  <a:gd name="T2" fmla="*/ 2932 w 293117"/>
                                  <a:gd name="T3" fmla="*/ 410 h 263805"/>
                                  <a:gd name="T4" fmla="*/ 2932 w 293117"/>
                                  <a:gd name="T5" fmla="*/ 234 h 263805"/>
                                  <a:gd name="T6" fmla="*/ 2697 w 293117"/>
                                  <a:gd name="T7" fmla="*/ 0 h 263805"/>
                                  <a:gd name="T8" fmla="*/ 235 w 293117"/>
                                  <a:gd name="T9" fmla="*/ 0 h 263805"/>
                                  <a:gd name="T10" fmla="*/ 0 w 293117"/>
                                  <a:gd name="T11" fmla="*/ 234 h 263805"/>
                                  <a:gd name="T12" fmla="*/ 0 w 293117"/>
                                  <a:gd name="T13" fmla="*/ 1817 h 263805"/>
                                  <a:gd name="T14" fmla="*/ 235 w 293117"/>
                                  <a:gd name="T15" fmla="*/ 2052 h 263805"/>
                                  <a:gd name="T16" fmla="*/ 586 w 293117"/>
                                  <a:gd name="T17" fmla="*/ 2052 h 263805"/>
                                  <a:gd name="T18" fmla="*/ 586 w 293117"/>
                                  <a:gd name="T19" fmla="*/ 2638 h 263805"/>
                                  <a:gd name="T20" fmla="*/ 1173 w 293117"/>
                                  <a:gd name="T21" fmla="*/ 2052 h 263805"/>
                                  <a:gd name="T22" fmla="*/ 1525 w 293117"/>
                                  <a:gd name="T23" fmla="*/ 2052 h 263805"/>
                                  <a:gd name="T24" fmla="*/ 1525 w 293117"/>
                                  <a:gd name="T25" fmla="*/ 879 h 263805"/>
                                  <a:gd name="T26" fmla="*/ 1994 w 293117"/>
                                  <a:gd name="T27" fmla="*/ 410 h 2638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93117" h="263805">
                                    <a:moveTo>
                                      <a:pt x="199320" y="41036"/>
                                    </a:moveTo>
                                    <a:lnTo>
                                      <a:pt x="293117" y="41036"/>
                                    </a:lnTo>
                                    <a:lnTo>
                                      <a:pt x="293117" y="23449"/>
                                    </a:lnTo>
                                    <a:cubicBezTo>
                                      <a:pt x="293117" y="10552"/>
                                      <a:pt x="282565" y="0"/>
                                      <a:pt x="269668" y="0"/>
                                    </a:cubicBezTo>
                                    <a:lnTo>
                                      <a:pt x="23449" y="0"/>
                                    </a:lnTo>
                                    <a:cubicBezTo>
                                      <a:pt x="10552" y="0"/>
                                      <a:pt x="0" y="10552"/>
                                      <a:pt x="0" y="23449"/>
                                    </a:cubicBezTo>
                                    <a:lnTo>
                                      <a:pt x="0" y="181733"/>
                                    </a:lnTo>
                                    <a:cubicBezTo>
                                      <a:pt x="0" y="194630"/>
                                      <a:pt x="10552" y="205182"/>
                                      <a:pt x="23449" y="205182"/>
                                    </a:cubicBezTo>
                                    <a:lnTo>
                                      <a:pt x="58623" y="205182"/>
                                    </a:lnTo>
                                    <a:lnTo>
                                      <a:pt x="58623" y="263805"/>
                                    </a:lnTo>
                                    <a:lnTo>
                                      <a:pt x="117247" y="205182"/>
                                    </a:lnTo>
                                    <a:lnTo>
                                      <a:pt x="152421" y="205182"/>
                                    </a:lnTo>
                                    <a:lnTo>
                                      <a:pt x="152421" y="87935"/>
                                    </a:lnTo>
                                    <a:cubicBezTo>
                                      <a:pt x="152421" y="62141"/>
                                      <a:pt x="173525" y="41036"/>
                                      <a:pt x="199320" y="41036"/>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42" name="Freeform: Shape 7321"/>
                            <wps:cNvSpPr>
                              <a:spLocks/>
                            </wps:cNvSpPr>
                            <wps:spPr bwMode="auto">
                              <a:xfrm>
                                <a:off x="39230" y="37743"/>
                                <a:ext cx="2931" cy="2638"/>
                              </a:xfrm>
                              <a:custGeom>
                                <a:avLst/>
                                <a:gdLst>
                                  <a:gd name="T0" fmla="*/ 2697 w 293117"/>
                                  <a:gd name="T1" fmla="*/ 0 h 263805"/>
                                  <a:gd name="T2" fmla="*/ 234 w 293117"/>
                                  <a:gd name="T3" fmla="*/ 0 h 263805"/>
                                  <a:gd name="T4" fmla="*/ 0 w 293117"/>
                                  <a:gd name="T5" fmla="*/ 234 h 263805"/>
                                  <a:gd name="T6" fmla="*/ 0 w 293117"/>
                                  <a:gd name="T7" fmla="*/ 1817 h 263805"/>
                                  <a:gd name="T8" fmla="*/ 234 w 293117"/>
                                  <a:gd name="T9" fmla="*/ 2052 h 263805"/>
                                  <a:gd name="T10" fmla="*/ 1759 w 293117"/>
                                  <a:gd name="T11" fmla="*/ 2052 h 263805"/>
                                  <a:gd name="T12" fmla="*/ 2345 w 293117"/>
                                  <a:gd name="T13" fmla="*/ 2638 h 263805"/>
                                  <a:gd name="T14" fmla="*/ 2345 w 293117"/>
                                  <a:gd name="T15" fmla="*/ 2052 h 263805"/>
                                  <a:gd name="T16" fmla="*/ 2697 w 293117"/>
                                  <a:gd name="T17" fmla="*/ 2052 h 263805"/>
                                  <a:gd name="T18" fmla="*/ 2931 w 293117"/>
                                  <a:gd name="T19" fmla="*/ 1817 h 263805"/>
                                  <a:gd name="T20" fmla="*/ 2931 w 293117"/>
                                  <a:gd name="T21" fmla="*/ 234 h 263805"/>
                                  <a:gd name="T22" fmla="*/ 2697 w 293117"/>
                                  <a:gd name="T23" fmla="*/ 0 h 263805"/>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293117" h="263805">
                                    <a:moveTo>
                                      <a:pt x="269668" y="0"/>
                                    </a:moveTo>
                                    <a:lnTo>
                                      <a:pt x="23449" y="0"/>
                                    </a:lnTo>
                                    <a:cubicBezTo>
                                      <a:pt x="10552" y="0"/>
                                      <a:pt x="0" y="10552"/>
                                      <a:pt x="0" y="23449"/>
                                    </a:cubicBezTo>
                                    <a:lnTo>
                                      <a:pt x="0" y="181733"/>
                                    </a:lnTo>
                                    <a:cubicBezTo>
                                      <a:pt x="0" y="194630"/>
                                      <a:pt x="10552" y="205182"/>
                                      <a:pt x="23449" y="205182"/>
                                    </a:cubicBezTo>
                                    <a:lnTo>
                                      <a:pt x="175870" y="205182"/>
                                    </a:lnTo>
                                    <a:lnTo>
                                      <a:pt x="234494" y="263805"/>
                                    </a:lnTo>
                                    <a:lnTo>
                                      <a:pt x="234494" y="205182"/>
                                    </a:lnTo>
                                    <a:lnTo>
                                      <a:pt x="269668" y="205182"/>
                                    </a:lnTo>
                                    <a:cubicBezTo>
                                      <a:pt x="282565" y="205182"/>
                                      <a:pt x="293117" y="194630"/>
                                      <a:pt x="293117" y="181733"/>
                                    </a:cubicBezTo>
                                    <a:lnTo>
                                      <a:pt x="293117" y="23449"/>
                                    </a:lnTo>
                                    <a:cubicBezTo>
                                      <a:pt x="293117" y="10552"/>
                                      <a:pt x="282565" y="0"/>
                                      <a:pt x="269668" y="0"/>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g:grpSp>
                        <wps:wsp>
                          <wps:cNvPr id="143" name="Graphic 147" descr="Puzzle"/>
                          <wps:cNvSpPr>
                            <a:spLocks/>
                          </wps:cNvSpPr>
                          <wps:spPr bwMode="auto">
                            <a:xfrm>
                              <a:off x="32414" y="23200"/>
                              <a:ext cx="4690" cy="4690"/>
                            </a:xfrm>
                            <a:custGeom>
                              <a:avLst/>
                              <a:gdLst>
                                <a:gd name="T0" fmla="*/ 3031 w 468987"/>
                                <a:gd name="T1" fmla="*/ 3559 h 468987"/>
                                <a:gd name="T2" fmla="*/ 2779 w 468987"/>
                                <a:gd name="T3" fmla="*/ 2785 h 468987"/>
                                <a:gd name="T4" fmla="*/ 2820 w 468987"/>
                                <a:gd name="T5" fmla="*/ 2744 h 468987"/>
                                <a:gd name="T6" fmla="*/ 3605 w 468987"/>
                                <a:gd name="T7" fmla="*/ 2984 h 468987"/>
                                <a:gd name="T8" fmla="*/ 4022 w 468987"/>
                                <a:gd name="T9" fmla="*/ 3318 h 468987"/>
                                <a:gd name="T10" fmla="*/ 4690 w 468987"/>
                                <a:gd name="T11" fmla="*/ 2650 h 468987"/>
                                <a:gd name="T12" fmla="*/ 3693 w 468987"/>
                                <a:gd name="T13" fmla="*/ 1653 h 468987"/>
                                <a:gd name="T14" fmla="*/ 4028 w 468987"/>
                                <a:gd name="T15" fmla="*/ 1237 h 468987"/>
                                <a:gd name="T16" fmla="*/ 4268 w 468987"/>
                                <a:gd name="T17" fmla="*/ 451 h 468987"/>
                                <a:gd name="T18" fmla="*/ 4227 w 468987"/>
                                <a:gd name="T19" fmla="*/ 410 h 468987"/>
                                <a:gd name="T20" fmla="*/ 3453 w 468987"/>
                                <a:gd name="T21" fmla="*/ 662 h 468987"/>
                                <a:gd name="T22" fmla="*/ 3037 w 468987"/>
                                <a:gd name="T23" fmla="*/ 997 h 468987"/>
                                <a:gd name="T24" fmla="*/ 2040 w 468987"/>
                                <a:gd name="T25" fmla="*/ 0 h 468987"/>
                                <a:gd name="T26" fmla="*/ 1366 w 468987"/>
                                <a:gd name="T27" fmla="*/ 668 h 468987"/>
                                <a:gd name="T28" fmla="*/ 1700 w 468987"/>
                                <a:gd name="T29" fmla="*/ 1085 h 468987"/>
                                <a:gd name="T30" fmla="*/ 1952 w 468987"/>
                                <a:gd name="T31" fmla="*/ 1858 h 468987"/>
                                <a:gd name="T32" fmla="*/ 1911 w 468987"/>
                                <a:gd name="T33" fmla="*/ 1899 h 468987"/>
                                <a:gd name="T34" fmla="*/ 1126 w 468987"/>
                                <a:gd name="T35" fmla="*/ 1659 h 468987"/>
                                <a:gd name="T36" fmla="*/ 709 w 468987"/>
                                <a:gd name="T37" fmla="*/ 1325 h 468987"/>
                                <a:gd name="T38" fmla="*/ 0 w 468987"/>
                                <a:gd name="T39" fmla="*/ 2040 h 468987"/>
                                <a:gd name="T40" fmla="*/ 997 w 468987"/>
                                <a:gd name="T41" fmla="*/ 3037 h 468987"/>
                                <a:gd name="T42" fmla="*/ 662 w 468987"/>
                                <a:gd name="T43" fmla="*/ 3453 h 468987"/>
                                <a:gd name="T44" fmla="*/ 422 w 468987"/>
                                <a:gd name="T45" fmla="*/ 4239 h 468987"/>
                                <a:gd name="T46" fmla="*/ 463 w 468987"/>
                                <a:gd name="T47" fmla="*/ 4280 h 468987"/>
                                <a:gd name="T48" fmla="*/ 1237 w 468987"/>
                                <a:gd name="T49" fmla="*/ 4028 h 468987"/>
                                <a:gd name="T50" fmla="*/ 1653 w 468987"/>
                                <a:gd name="T51" fmla="*/ 3693 h 468987"/>
                                <a:gd name="T52" fmla="*/ 2650 w 468987"/>
                                <a:gd name="T53" fmla="*/ 4690 h 468987"/>
                                <a:gd name="T54" fmla="*/ 3365 w 468987"/>
                                <a:gd name="T55" fmla="*/ 3975 h 468987"/>
                                <a:gd name="T56" fmla="*/ 3031 w 468987"/>
                                <a:gd name="T57" fmla="*/ 3559 h 468987"/>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0" t="0" r="r" b="b"/>
                              <a:pathLst>
                                <a:path w="468987" h="468987">
                                  <a:moveTo>
                                    <a:pt x="303083" y="355844"/>
                                  </a:moveTo>
                                  <a:cubicBezTo>
                                    <a:pt x="264392" y="357017"/>
                                    <a:pt x="250322" y="307187"/>
                                    <a:pt x="277875" y="278461"/>
                                  </a:cubicBezTo>
                                  <a:lnTo>
                                    <a:pt x="281979" y="274358"/>
                                  </a:lnTo>
                                  <a:cubicBezTo>
                                    <a:pt x="310704" y="246805"/>
                                    <a:pt x="361707" y="259702"/>
                                    <a:pt x="360534" y="298393"/>
                                  </a:cubicBezTo>
                                  <a:cubicBezTo>
                                    <a:pt x="359948" y="320670"/>
                                    <a:pt x="386328" y="347637"/>
                                    <a:pt x="402157" y="331809"/>
                                  </a:cubicBezTo>
                                  <a:lnTo>
                                    <a:pt x="468988" y="264978"/>
                                  </a:lnTo>
                                  <a:lnTo>
                                    <a:pt x="369328" y="165318"/>
                                  </a:lnTo>
                                  <a:cubicBezTo>
                                    <a:pt x="353499" y="149490"/>
                                    <a:pt x="380466" y="123109"/>
                                    <a:pt x="402743" y="123695"/>
                                  </a:cubicBezTo>
                                  <a:cubicBezTo>
                                    <a:pt x="441435" y="124868"/>
                                    <a:pt x="454332" y="73866"/>
                                    <a:pt x="426779" y="45140"/>
                                  </a:cubicBezTo>
                                  <a:lnTo>
                                    <a:pt x="422675" y="41036"/>
                                  </a:lnTo>
                                  <a:cubicBezTo>
                                    <a:pt x="393949" y="13483"/>
                                    <a:pt x="344120" y="27553"/>
                                    <a:pt x="345292" y="66244"/>
                                  </a:cubicBezTo>
                                  <a:cubicBezTo>
                                    <a:pt x="345878" y="88521"/>
                                    <a:pt x="319498" y="115488"/>
                                    <a:pt x="303669" y="99660"/>
                                  </a:cubicBezTo>
                                  <a:lnTo>
                                    <a:pt x="204010" y="0"/>
                                  </a:lnTo>
                                  <a:lnTo>
                                    <a:pt x="136593" y="66831"/>
                                  </a:lnTo>
                                  <a:cubicBezTo>
                                    <a:pt x="120764" y="82659"/>
                                    <a:pt x="147731" y="109040"/>
                                    <a:pt x="170008" y="108453"/>
                                  </a:cubicBezTo>
                                  <a:cubicBezTo>
                                    <a:pt x="208699" y="107281"/>
                                    <a:pt x="222769" y="157111"/>
                                    <a:pt x="195216" y="185836"/>
                                  </a:cubicBezTo>
                                  <a:lnTo>
                                    <a:pt x="191112" y="189940"/>
                                  </a:lnTo>
                                  <a:cubicBezTo>
                                    <a:pt x="162387" y="217493"/>
                                    <a:pt x="111385" y="204596"/>
                                    <a:pt x="112557" y="165904"/>
                                  </a:cubicBezTo>
                                  <a:cubicBezTo>
                                    <a:pt x="113143" y="143627"/>
                                    <a:pt x="86763" y="116661"/>
                                    <a:pt x="70934" y="132489"/>
                                  </a:cubicBezTo>
                                  <a:lnTo>
                                    <a:pt x="0" y="204010"/>
                                  </a:lnTo>
                                  <a:lnTo>
                                    <a:pt x="99660" y="303669"/>
                                  </a:lnTo>
                                  <a:cubicBezTo>
                                    <a:pt x="115488" y="319498"/>
                                    <a:pt x="88521" y="345878"/>
                                    <a:pt x="66244" y="345292"/>
                                  </a:cubicBezTo>
                                  <a:cubicBezTo>
                                    <a:pt x="27553" y="344120"/>
                                    <a:pt x="14656" y="395122"/>
                                    <a:pt x="42209" y="423847"/>
                                  </a:cubicBezTo>
                                  <a:lnTo>
                                    <a:pt x="46313" y="427951"/>
                                  </a:lnTo>
                                  <a:cubicBezTo>
                                    <a:pt x="75038" y="455504"/>
                                    <a:pt x="124868" y="441435"/>
                                    <a:pt x="123695" y="402743"/>
                                  </a:cubicBezTo>
                                  <a:cubicBezTo>
                                    <a:pt x="123109" y="380466"/>
                                    <a:pt x="149490" y="353499"/>
                                    <a:pt x="165318" y="369328"/>
                                  </a:cubicBezTo>
                                  <a:lnTo>
                                    <a:pt x="264978" y="468988"/>
                                  </a:lnTo>
                                  <a:lnTo>
                                    <a:pt x="336499" y="397467"/>
                                  </a:lnTo>
                                  <a:cubicBezTo>
                                    <a:pt x="352327" y="381639"/>
                                    <a:pt x="325946" y="355258"/>
                                    <a:pt x="303083" y="355844"/>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g:grpSp>
                          <wpg:cNvPr id="144" name="Graphic 151" descr="Shopping cart"/>
                          <wpg:cNvGrpSpPr>
                            <a:grpSpLocks/>
                          </wpg:cNvGrpSpPr>
                          <wpg:grpSpPr bwMode="auto">
                            <a:xfrm>
                              <a:off x="37861" y="10426"/>
                              <a:ext cx="4339" cy="4690"/>
                              <a:chOff x="37861" y="10426"/>
                              <a:chExt cx="4338" cy="4689"/>
                            </a:xfrm>
                          </wpg:grpSpPr>
                          <wps:wsp>
                            <wps:cNvPr id="145" name="Freeform: Shape 7324"/>
                            <wps:cNvSpPr>
                              <a:spLocks/>
                            </wps:cNvSpPr>
                            <wps:spPr bwMode="auto">
                              <a:xfrm>
                                <a:off x="37861" y="10426"/>
                                <a:ext cx="4339" cy="3987"/>
                              </a:xfrm>
                              <a:custGeom>
                                <a:avLst/>
                                <a:gdLst>
                                  <a:gd name="T0" fmla="*/ 70348 w 433813"/>
                                  <a:gd name="T1" fmla="*/ 134834 h 398639"/>
                                  <a:gd name="T2" fmla="*/ 134834 w 433813"/>
                                  <a:gd name="T3" fmla="*/ 93798 h 398639"/>
                                  <a:gd name="T4" fmla="*/ 222769 w 433813"/>
                                  <a:gd name="T5" fmla="*/ 93798 h 398639"/>
                                  <a:gd name="T6" fmla="*/ 158283 w 433813"/>
                                  <a:gd name="T7" fmla="*/ 134834 h 398639"/>
                                  <a:gd name="T8" fmla="*/ 222769 w 433813"/>
                                  <a:gd name="T9" fmla="*/ 93798 h 398639"/>
                                  <a:gd name="T10" fmla="*/ 310704 w 433813"/>
                                  <a:gd name="T11" fmla="*/ 134834 h 398639"/>
                                  <a:gd name="T12" fmla="*/ 246218 w 433813"/>
                                  <a:gd name="T13" fmla="*/ 93798 h 398639"/>
                                  <a:gd name="T14" fmla="*/ 398639 w 433813"/>
                                  <a:gd name="T15" fmla="*/ 93798 h 398639"/>
                                  <a:gd name="T16" fmla="*/ 334154 w 433813"/>
                                  <a:gd name="T17" fmla="*/ 134834 h 398639"/>
                                  <a:gd name="T18" fmla="*/ 398639 w 433813"/>
                                  <a:gd name="T19" fmla="*/ 93798 h 398639"/>
                                  <a:gd name="T20" fmla="*/ 334154 w 433813"/>
                                  <a:gd name="T21" fmla="*/ 199320 h 398639"/>
                                  <a:gd name="T22" fmla="*/ 398639 w 433813"/>
                                  <a:gd name="T23" fmla="*/ 158283 h 398639"/>
                                  <a:gd name="T24" fmla="*/ 398639 w 433813"/>
                                  <a:gd name="T25" fmla="*/ 249150 h 398639"/>
                                  <a:gd name="T26" fmla="*/ 334154 w 433813"/>
                                  <a:gd name="T27" fmla="*/ 222769 h 398639"/>
                                  <a:gd name="T28" fmla="*/ 398639 w 433813"/>
                                  <a:gd name="T29" fmla="*/ 249150 h 398639"/>
                                  <a:gd name="T30" fmla="*/ 134834 w 433813"/>
                                  <a:gd name="T31" fmla="*/ 272599 h 398639"/>
                                  <a:gd name="T32" fmla="*/ 70348 w 433813"/>
                                  <a:gd name="T33" fmla="*/ 222769 h 398639"/>
                                  <a:gd name="T34" fmla="*/ 134834 w 433813"/>
                                  <a:gd name="T35" fmla="*/ 199320 h 398639"/>
                                  <a:gd name="T36" fmla="*/ 70348 w 433813"/>
                                  <a:gd name="T37" fmla="*/ 158283 h 398639"/>
                                  <a:gd name="T38" fmla="*/ 134834 w 433813"/>
                                  <a:gd name="T39" fmla="*/ 199320 h 398639"/>
                                  <a:gd name="T40" fmla="*/ 158283 w 433813"/>
                                  <a:gd name="T41" fmla="*/ 199320 h 398639"/>
                                  <a:gd name="T42" fmla="*/ 222769 w 433813"/>
                                  <a:gd name="T43" fmla="*/ 158283 h 398639"/>
                                  <a:gd name="T44" fmla="*/ 246218 w 433813"/>
                                  <a:gd name="T45" fmla="*/ 199320 h 398639"/>
                                  <a:gd name="T46" fmla="*/ 310704 w 433813"/>
                                  <a:gd name="T47" fmla="*/ 158283 h 398639"/>
                                  <a:gd name="T48" fmla="*/ 246218 w 433813"/>
                                  <a:gd name="T49" fmla="*/ 199320 h 398639"/>
                                  <a:gd name="T50" fmla="*/ 158283 w 433813"/>
                                  <a:gd name="T51" fmla="*/ 270840 h 398639"/>
                                  <a:gd name="T52" fmla="*/ 222769 w 433813"/>
                                  <a:gd name="T53" fmla="*/ 222769 h 398639"/>
                                  <a:gd name="T54" fmla="*/ 246218 w 433813"/>
                                  <a:gd name="T55" fmla="*/ 222769 h 398639"/>
                                  <a:gd name="T56" fmla="*/ 310704 w 433813"/>
                                  <a:gd name="T57" fmla="*/ 256771 h 398639"/>
                                  <a:gd name="T58" fmla="*/ 246218 w 433813"/>
                                  <a:gd name="T59" fmla="*/ 222769 h 398639"/>
                                  <a:gd name="T60" fmla="*/ 433813 w 433813"/>
                                  <a:gd name="T61" fmla="*/ 58623 h 398639"/>
                                  <a:gd name="T62" fmla="*/ 70348 w 433813"/>
                                  <a:gd name="T63" fmla="*/ 52761 h 398639"/>
                                  <a:gd name="T64" fmla="*/ 0 w 433813"/>
                                  <a:gd name="T65" fmla="*/ 17587 h 398639"/>
                                  <a:gd name="T66" fmla="*/ 35174 w 433813"/>
                                  <a:gd name="T67" fmla="*/ 52761 h 398639"/>
                                  <a:gd name="T68" fmla="*/ 87935 w 433813"/>
                                  <a:gd name="T69" fmla="*/ 398639 h 398639"/>
                                  <a:gd name="T70" fmla="*/ 363465 w 433813"/>
                                  <a:gd name="T71" fmla="*/ 398639 h 398639"/>
                                  <a:gd name="T72" fmla="*/ 433813 w 433813"/>
                                  <a:gd name="T73" fmla="*/ 381052 h 398639"/>
                                  <a:gd name="T74" fmla="*/ 87935 w 433813"/>
                                  <a:gd name="T75" fmla="*/ 363465 h 398639"/>
                                  <a:gd name="T76" fmla="*/ 70348 w 433813"/>
                                  <a:gd name="T77" fmla="*/ 313635 h 3986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433813" h="398639">
                                    <a:moveTo>
                                      <a:pt x="134834" y="134834"/>
                                    </a:moveTo>
                                    <a:lnTo>
                                      <a:pt x="70348" y="134834"/>
                                    </a:lnTo>
                                    <a:lnTo>
                                      <a:pt x="70348" y="93798"/>
                                    </a:lnTo>
                                    <a:lnTo>
                                      <a:pt x="134834" y="93798"/>
                                    </a:lnTo>
                                    <a:lnTo>
                                      <a:pt x="134834" y="134834"/>
                                    </a:lnTo>
                                    <a:close/>
                                    <a:moveTo>
                                      <a:pt x="222769" y="93798"/>
                                    </a:moveTo>
                                    <a:lnTo>
                                      <a:pt x="222769" y="134834"/>
                                    </a:lnTo>
                                    <a:lnTo>
                                      <a:pt x="158283" y="134834"/>
                                    </a:lnTo>
                                    <a:lnTo>
                                      <a:pt x="158283" y="93798"/>
                                    </a:lnTo>
                                    <a:lnTo>
                                      <a:pt x="222769" y="93798"/>
                                    </a:lnTo>
                                    <a:close/>
                                    <a:moveTo>
                                      <a:pt x="310704" y="93798"/>
                                    </a:moveTo>
                                    <a:lnTo>
                                      <a:pt x="310704" y="134834"/>
                                    </a:lnTo>
                                    <a:lnTo>
                                      <a:pt x="246218" y="134834"/>
                                    </a:lnTo>
                                    <a:lnTo>
                                      <a:pt x="246218" y="93798"/>
                                    </a:lnTo>
                                    <a:lnTo>
                                      <a:pt x="310704" y="93798"/>
                                    </a:lnTo>
                                    <a:close/>
                                    <a:moveTo>
                                      <a:pt x="398639" y="93798"/>
                                    </a:moveTo>
                                    <a:lnTo>
                                      <a:pt x="398639" y="134834"/>
                                    </a:lnTo>
                                    <a:lnTo>
                                      <a:pt x="334154" y="134834"/>
                                    </a:lnTo>
                                    <a:lnTo>
                                      <a:pt x="334154" y="93798"/>
                                    </a:lnTo>
                                    <a:lnTo>
                                      <a:pt x="398639" y="93798"/>
                                    </a:lnTo>
                                    <a:close/>
                                    <a:moveTo>
                                      <a:pt x="398639" y="199320"/>
                                    </a:moveTo>
                                    <a:lnTo>
                                      <a:pt x="334154" y="199320"/>
                                    </a:lnTo>
                                    <a:lnTo>
                                      <a:pt x="334154" y="158283"/>
                                    </a:lnTo>
                                    <a:lnTo>
                                      <a:pt x="398639" y="158283"/>
                                    </a:lnTo>
                                    <a:lnTo>
                                      <a:pt x="398639" y="199320"/>
                                    </a:lnTo>
                                    <a:close/>
                                    <a:moveTo>
                                      <a:pt x="398639" y="249150"/>
                                    </a:moveTo>
                                    <a:lnTo>
                                      <a:pt x="334154" y="255012"/>
                                    </a:lnTo>
                                    <a:lnTo>
                                      <a:pt x="334154" y="222769"/>
                                    </a:lnTo>
                                    <a:lnTo>
                                      <a:pt x="398639" y="222769"/>
                                    </a:lnTo>
                                    <a:lnTo>
                                      <a:pt x="398639" y="249150"/>
                                    </a:lnTo>
                                    <a:close/>
                                    <a:moveTo>
                                      <a:pt x="134834" y="222769"/>
                                    </a:moveTo>
                                    <a:lnTo>
                                      <a:pt x="134834" y="272599"/>
                                    </a:lnTo>
                                    <a:lnTo>
                                      <a:pt x="70348" y="278461"/>
                                    </a:lnTo>
                                    <a:lnTo>
                                      <a:pt x="70348" y="222769"/>
                                    </a:lnTo>
                                    <a:lnTo>
                                      <a:pt x="134834" y="222769"/>
                                    </a:lnTo>
                                    <a:close/>
                                    <a:moveTo>
                                      <a:pt x="134834" y="199320"/>
                                    </a:moveTo>
                                    <a:lnTo>
                                      <a:pt x="70348" y="199320"/>
                                    </a:lnTo>
                                    <a:lnTo>
                                      <a:pt x="70348" y="158283"/>
                                    </a:lnTo>
                                    <a:lnTo>
                                      <a:pt x="134834" y="158283"/>
                                    </a:lnTo>
                                    <a:lnTo>
                                      <a:pt x="134834" y="199320"/>
                                    </a:lnTo>
                                    <a:close/>
                                    <a:moveTo>
                                      <a:pt x="222769" y="199320"/>
                                    </a:moveTo>
                                    <a:lnTo>
                                      <a:pt x="158283" y="199320"/>
                                    </a:lnTo>
                                    <a:lnTo>
                                      <a:pt x="158283" y="158283"/>
                                    </a:lnTo>
                                    <a:lnTo>
                                      <a:pt x="222769" y="158283"/>
                                    </a:lnTo>
                                    <a:lnTo>
                                      <a:pt x="222769" y="199320"/>
                                    </a:lnTo>
                                    <a:close/>
                                    <a:moveTo>
                                      <a:pt x="246218" y="199320"/>
                                    </a:moveTo>
                                    <a:lnTo>
                                      <a:pt x="246218" y="158283"/>
                                    </a:lnTo>
                                    <a:lnTo>
                                      <a:pt x="310704" y="158283"/>
                                    </a:lnTo>
                                    <a:lnTo>
                                      <a:pt x="310704" y="199320"/>
                                    </a:lnTo>
                                    <a:lnTo>
                                      <a:pt x="246218" y="199320"/>
                                    </a:lnTo>
                                    <a:close/>
                                    <a:moveTo>
                                      <a:pt x="222769" y="264978"/>
                                    </a:moveTo>
                                    <a:lnTo>
                                      <a:pt x="158283" y="270840"/>
                                    </a:lnTo>
                                    <a:lnTo>
                                      <a:pt x="158283" y="222769"/>
                                    </a:lnTo>
                                    <a:lnTo>
                                      <a:pt x="222769" y="222769"/>
                                    </a:lnTo>
                                    <a:lnTo>
                                      <a:pt x="222769" y="264978"/>
                                    </a:lnTo>
                                    <a:close/>
                                    <a:moveTo>
                                      <a:pt x="246218" y="222769"/>
                                    </a:moveTo>
                                    <a:lnTo>
                                      <a:pt x="310704" y="222769"/>
                                    </a:lnTo>
                                    <a:lnTo>
                                      <a:pt x="310704" y="256771"/>
                                    </a:lnTo>
                                    <a:lnTo>
                                      <a:pt x="246218" y="262633"/>
                                    </a:lnTo>
                                    <a:lnTo>
                                      <a:pt x="246218" y="222769"/>
                                    </a:lnTo>
                                    <a:close/>
                                    <a:moveTo>
                                      <a:pt x="433813" y="281393"/>
                                    </a:moveTo>
                                    <a:lnTo>
                                      <a:pt x="433813" y="58623"/>
                                    </a:lnTo>
                                    <a:lnTo>
                                      <a:pt x="70348" y="58623"/>
                                    </a:lnTo>
                                    <a:lnTo>
                                      <a:pt x="70348" y="52761"/>
                                    </a:lnTo>
                                    <a:cubicBezTo>
                                      <a:pt x="70348" y="23449"/>
                                      <a:pt x="46899" y="0"/>
                                      <a:pt x="17587" y="0"/>
                                    </a:cubicBezTo>
                                    <a:cubicBezTo>
                                      <a:pt x="7621" y="0"/>
                                      <a:pt x="0" y="7621"/>
                                      <a:pt x="0" y="17587"/>
                                    </a:cubicBezTo>
                                    <a:cubicBezTo>
                                      <a:pt x="0" y="27553"/>
                                      <a:pt x="7621" y="35174"/>
                                      <a:pt x="17587" y="35174"/>
                                    </a:cubicBezTo>
                                    <a:cubicBezTo>
                                      <a:pt x="27553" y="35174"/>
                                      <a:pt x="35174" y="42795"/>
                                      <a:pt x="35174" y="52761"/>
                                    </a:cubicBezTo>
                                    <a:lnTo>
                                      <a:pt x="35174" y="345878"/>
                                    </a:lnTo>
                                    <a:cubicBezTo>
                                      <a:pt x="35174" y="375190"/>
                                      <a:pt x="58623" y="398639"/>
                                      <a:pt x="87935" y="398639"/>
                                    </a:cubicBezTo>
                                    <a:lnTo>
                                      <a:pt x="105522" y="398639"/>
                                    </a:lnTo>
                                    <a:lnTo>
                                      <a:pt x="363465" y="398639"/>
                                    </a:lnTo>
                                    <a:lnTo>
                                      <a:pt x="416226" y="398639"/>
                                    </a:lnTo>
                                    <a:cubicBezTo>
                                      <a:pt x="426192" y="398639"/>
                                      <a:pt x="433813" y="391018"/>
                                      <a:pt x="433813" y="381052"/>
                                    </a:cubicBezTo>
                                    <a:cubicBezTo>
                                      <a:pt x="433813" y="371086"/>
                                      <a:pt x="426192" y="363465"/>
                                      <a:pt x="416226" y="363465"/>
                                    </a:cubicBezTo>
                                    <a:lnTo>
                                      <a:pt x="87935" y="363465"/>
                                    </a:lnTo>
                                    <a:cubicBezTo>
                                      <a:pt x="77969" y="363465"/>
                                      <a:pt x="70348" y="355844"/>
                                      <a:pt x="70348" y="345878"/>
                                    </a:cubicBezTo>
                                    <a:lnTo>
                                      <a:pt x="70348" y="313635"/>
                                    </a:lnTo>
                                    <a:lnTo>
                                      <a:pt x="433813" y="281393"/>
                                    </a:ln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46" name="Freeform: Shape 7325"/>
                            <wps:cNvSpPr>
                              <a:spLocks/>
                            </wps:cNvSpPr>
                            <wps:spPr bwMode="auto">
                              <a:xfrm>
                                <a:off x="38565" y="14413"/>
                                <a:ext cx="703" cy="703"/>
                              </a:xfrm>
                              <a:custGeom>
                                <a:avLst/>
                                <a:gdLst>
                                  <a:gd name="T0" fmla="*/ 703 w 70348"/>
                                  <a:gd name="T1" fmla="*/ 352 h 70348"/>
                                  <a:gd name="T2" fmla="*/ 352 w 70348"/>
                                  <a:gd name="T3" fmla="*/ 703 h 70348"/>
                                  <a:gd name="T4" fmla="*/ 0 w 70348"/>
                                  <a:gd name="T5" fmla="*/ 352 h 70348"/>
                                  <a:gd name="T6" fmla="*/ 352 w 70348"/>
                                  <a:gd name="T7" fmla="*/ 0 h 70348"/>
                                  <a:gd name="T8" fmla="*/ 703 w 70348"/>
                                  <a:gd name="T9" fmla="*/ 352 h 7034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0348" h="70348">
                                    <a:moveTo>
                                      <a:pt x="70348" y="35174"/>
                                    </a:moveTo>
                                    <a:cubicBezTo>
                                      <a:pt x="70348" y="54600"/>
                                      <a:pt x="54600" y="70348"/>
                                      <a:pt x="35174" y="70348"/>
                                    </a:cubicBezTo>
                                    <a:cubicBezTo>
                                      <a:pt x="15748" y="70348"/>
                                      <a:pt x="0" y="54600"/>
                                      <a:pt x="0" y="35174"/>
                                    </a:cubicBezTo>
                                    <a:cubicBezTo>
                                      <a:pt x="0" y="15748"/>
                                      <a:pt x="15748" y="0"/>
                                      <a:pt x="35174" y="0"/>
                                    </a:cubicBezTo>
                                    <a:cubicBezTo>
                                      <a:pt x="54600" y="0"/>
                                      <a:pt x="70348" y="15748"/>
                                      <a:pt x="70348" y="35174"/>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47" name="Freeform: Shape 7326"/>
                            <wps:cNvSpPr>
                              <a:spLocks/>
                            </wps:cNvSpPr>
                            <wps:spPr bwMode="auto">
                              <a:xfrm>
                                <a:off x="41144" y="14413"/>
                                <a:ext cx="704" cy="703"/>
                              </a:xfrm>
                              <a:custGeom>
                                <a:avLst/>
                                <a:gdLst>
                                  <a:gd name="T0" fmla="*/ 704 w 70348"/>
                                  <a:gd name="T1" fmla="*/ 352 h 70348"/>
                                  <a:gd name="T2" fmla="*/ 352 w 70348"/>
                                  <a:gd name="T3" fmla="*/ 703 h 70348"/>
                                  <a:gd name="T4" fmla="*/ 0 w 70348"/>
                                  <a:gd name="T5" fmla="*/ 352 h 70348"/>
                                  <a:gd name="T6" fmla="*/ 352 w 70348"/>
                                  <a:gd name="T7" fmla="*/ 0 h 70348"/>
                                  <a:gd name="T8" fmla="*/ 704 w 70348"/>
                                  <a:gd name="T9" fmla="*/ 352 h 7034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0348" h="70348">
                                    <a:moveTo>
                                      <a:pt x="70348" y="35174"/>
                                    </a:moveTo>
                                    <a:cubicBezTo>
                                      <a:pt x="70348" y="54600"/>
                                      <a:pt x="54600" y="70348"/>
                                      <a:pt x="35174" y="70348"/>
                                    </a:cubicBezTo>
                                    <a:cubicBezTo>
                                      <a:pt x="15748" y="70348"/>
                                      <a:pt x="0" y="54600"/>
                                      <a:pt x="0" y="35174"/>
                                    </a:cubicBezTo>
                                    <a:cubicBezTo>
                                      <a:pt x="0" y="15748"/>
                                      <a:pt x="15748" y="0"/>
                                      <a:pt x="35174" y="0"/>
                                    </a:cubicBezTo>
                                    <a:cubicBezTo>
                                      <a:pt x="54600" y="0"/>
                                      <a:pt x="70348" y="15748"/>
                                      <a:pt x="70348" y="35174"/>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g:grpSp>
                        <wpg:grpSp>
                          <wpg:cNvPr id="148" name="Graphic 137" descr="Bonfire"/>
                          <wpg:cNvGrpSpPr>
                            <a:grpSpLocks/>
                          </wpg:cNvGrpSpPr>
                          <wpg:grpSpPr bwMode="auto">
                            <a:xfrm>
                              <a:off x="51570" y="5166"/>
                              <a:ext cx="3861" cy="4912"/>
                              <a:chOff x="51570" y="5166"/>
                              <a:chExt cx="3861" cy="4912"/>
                            </a:xfrm>
                          </wpg:grpSpPr>
                          <wps:wsp>
                            <wps:cNvPr id="149" name="Freeform: Shape 7328"/>
                            <wps:cNvSpPr>
                              <a:spLocks/>
                            </wps:cNvSpPr>
                            <wps:spPr bwMode="auto">
                              <a:xfrm>
                                <a:off x="52424" y="5166"/>
                                <a:ext cx="2167" cy="3171"/>
                              </a:xfrm>
                              <a:custGeom>
                                <a:avLst/>
                                <a:gdLst>
                                  <a:gd name="T0" fmla="*/ 2038 w 216613"/>
                                  <a:gd name="T1" fmla="*/ 1629 h 317152"/>
                                  <a:gd name="T2" fmla="*/ 1558 w 216613"/>
                                  <a:gd name="T3" fmla="*/ 2051 h 317152"/>
                                  <a:gd name="T4" fmla="*/ 1399 w 216613"/>
                                  <a:gd name="T5" fmla="*/ 1477 h 317152"/>
                                  <a:gd name="T6" fmla="*/ 901 w 216613"/>
                                  <a:gd name="T7" fmla="*/ 0 h 317152"/>
                                  <a:gd name="T8" fmla="*/ 519 w 216613"/>
                                  <a:gd name="T9" fmla="*/ 1172 h 317152"/>
                                  <a:gd name="T10" fmla="*/ 80 w 216613"/>
                                  <a:gd name="T11" fmla="*/ 1688 h 317152"/>
                                  <a:gd name="T12" fmla="*/ 443 w 216613"/>
                                  <a:gd name="T13" fmla="*/ 2960 h 317152"/>
                                  <a:gd name="T14" fmla="*/ 666 w 216613"/>
                                  <a:gd name="T15" fmla="*/ 1782 h 317152"/>
                                  <a:gd name="T16" fmla="*/ 813 w 216613"/>
                                  <a:gd name="T17" fmla="*/ 2591 h 317152"/>
                                  <a:gd name="T18" fmla="*/ 1082 w 216613"/>
                                  <a:gd name="T19" fmla="*/ 3171 h 317152"/>
                                  <a:gd name="T20" fmla="*/ 2079 w 216613"/>
                                  <a:gd name="T21" fmla="*/ 2503 h 317152"/>
                                  <a:gd name="T22" fmla="*/ 2038 w 216613"/>
                                  <a:gd name="T23" fmla="*/ 1629 h 317152"/>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216613" h="317152">
                                    <a:moveTo>
                                      <a:pt x="203762" y="162973"/>
                                    </a:moveTo>
                                    <a:cubicBezTo>
                                      <a:pt x="210210" y="189940"/>
                                      <a:pt x="182657" y="216320"/>
                                      <a:pt x="155690" y="205182"/>
                                    </a:cubicBezTo>
                                    <a:cubicBezTo>
                                      <a:pt x="132827" y="196975"/>
                                      <a:pt x="124034" y="170594"/>
                                      <a:pt x="139862" y="147731"/>
                                    </a:cubicBezTo>
                                    <a:cubicBezTo>
                                      <a:pt x="175622" y="100246"/>
                                      <a:pt x="149242" y="25794"/>
                                      <a:pt x="90032" y="0"/>
                                    </a:cubicBezTo>
                                    <a:cubicBezTo>
                                      <a:pt x="116999" y="51002"/>
                                      <a:pt x="75963" y="97315"/>
                                      <a:pt x="51927" y="117247"/>
                                    </a:cubicBezTo>
                                    <a:cubicBezTo>
                                      <a:pt x="28478" y="136593"/>
                                      <a:pt x="12649" y="157111"/>
                                      <a:pt x="7959" y="168836"/>
                                    </a:cubicBezTo>
                                    <a:cubicBezTo>
                                      <a:pt x="-16076" y="226873"/>
                                      <a:pt x="19684" y="282565"/>
                                      <a:pt x="44306" y="296048"/>
                                    </a:cubicBezTo>
                                    <a:cubicBezTo>
                                      <a:pt x="33167" y="270840"/>
                                      <a:pt x="23201" y="223355"/>
                                      <a:pt x="66583" y="178215"/>
                                    </a:cubicBezTo>
                                    <a:cubicBezTo>
                                      <a:pt x="66583" y="178215"/>
                                      <a:pt x="54272" y="226286"/>
                                      <a:pt x="81239" y="259116"/>
                                    </a:cubicBezTo>
                                    <a:cubicBezTo>
                                      <a:pt x="108205" y="292531"/>
                                      <a:pt x="108205" y="317153"/>
                                      <a:pt x="108205" y="317153"/>
                                    </a:cubicBezTo>
                                    <a:cubicBezTo>
                                      <a:pt x="150414" y="317153"/>
                                      <a:pt x="190865" y="291945"/>
                                      <a:pt x="207865" y="250322"/>
                                    </a:cubicBezTo>
                                    <a:cubicBezTo>
                                      <a:pt x="219590" y="225114"/>
                                      <a:pt x="220762" y="185836"/>
                                      <a:pt x="203762" y="162973"/>
                                    </a:cubicBezTo>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50" name="Freeform: Shape 7329"/>
                            <wps:cNvSpPr>
                              <a:spLocks/>
                            </wps:cNvSpPr>
                            <wps:spPr bwMode="auto">
                              <a:xfrm>
                                <a:off x="51570" y="8098"/>
                                <a:ext cx="3847" cy="1980"/>
                              </a:xfrm>
                              <a:custGeom>
                                <a:avLst/>
                                <a:gdLst>
                                  <a:gd name="T0" fmla="*/ 3713 w 384707"/>
                                  <a:gd name="T1" fmla="*/ 1365 h 198020"/>
                                  <a:gd name="T2" fmla="*/ 412 w 384707"/>
                                  <a:gd name="T3" fmla="*/ 17 h 198020"/>
                                  <a:gd name="T4" fmla="*/ 90 w 384707"/>
                                  <a:gd name="T5" fmla="*/ 146 h 198020"/>
                                  <a:gd name="T6" fmla="*/ 19 w 384707"/>
                                  <a:gd name="T7" fmla="*/ 310 h 198020"/>
                                  <a:gd name="T8" fmla="*/ 148 w 384707"/>
                                  <a:gd name="T9" fmla="*/ 615 h 198020"/>
                                  <a:gd name="T10" fmla="*/ 1075 w 384707"/>
                                  <a:gd name="T11" fmla="*/ 990 h 198020"/>
                                  <a:gd name="T12" fmla="*/ 160 w 384707"/>
                                  <a:gd name="T13" fmla="*/ 1365 h 198020"/>
                                  <a:gd name="T14" fmla="*/ 31 w 384707"/>
                                  <a:gd name="T15" fmla="*/ 1670 h 198020"/>
                                  <a:gd name="T16" fmla="*/ 101 w 384707"/>
                                  <a:gd name="T17" fmla="*/ 1834 h 198020"/>
                                  <a:gd name="T18" fmla="*/ 412 w 384707"/>
                                  <a:gd name="T19" fmla="*/ 1963 h 198020"/>
                                  <a:gd name="T20" fmla="*/ 1931 w 384707"/>
                                  <a:gd name="T21" fmla="*/ 1342 h 198020"/>
                                  <a:gd name="T22" fmla="*/ 3449 w 384707"/>
                                  <a:gd name="T23" fmla="*/ 1963 h 198020"/>
                                  <a:gd name="T24" fmla="*/ 3760 w 384707"/>
                                  <a:gd name="T25" fmla="*/ 1834 h 198020"/>
                                  <a:gd name="T26" fmla="*/ 3830 w 384707"/>
                                  <a:gd name="T27" fmla="*/ 1670 h 198020"/>
                                  <a:gd name="T28" fmla="*/ 3713 w 384707"/>
                                  <a:gd name="T29" fmla="*/ 1365 h 19802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84707" h="198020">
                                    <a:moveTo>
                                      <a:pt x="371270" y="136529"/>
                                    </a:moveTo>
                                    <a:lnTo>
                                      <a:pt x="41220" y="1696"/>
                                    </a:lnTo>
                                    <a:cubicBezTo>
                                      <a:pt x="27736" y="-2994"/>
                                      <a:pt x="14253" y="2282"/>
                                      <a:pt x="8977" y="14593"/>
                                    </a:cubicBezTo>
                                    <a:lnTo>
                                      <a:pt x="1942" y="31007"/>
                                    </a:lnTo>
                                    <a:cubicBezTo>
                                      <a:pt x="-3334" y="42732"/>
                                      <a:pt x="2528" y="56802"/>
                                      <a:pt x="14839" y="61491"/>
                                    </a:cubicBezTo>
                                    <a:lnTo>
                                      <a:pt x="107464" y="99010"/>
                                    </a:lnTo>
                                    <a:lnTo>
                                      <a:pt x="16012" y="136529"/>
                                    </a:lnTo>
                                    <a:cubicBezTo>
                                      <a:pt x="3701" y="141219"/>
                                      <a:pt x="-2162" y="155289"/>
                                      <a:pt x="3114" y="167014"/>
                                    </a:cubicBezTo>
                                    <a:lnTo>
                                      <a:pt x="10149" y="183428"/>
                                    </a:lnTo>
                                    <a:cubicBezTo>
                                      <a:pt x="15425" y="195153"/>
                                      <a:pt x="28909" y="201015"/>
                                      <a:pt x="41220" y="196325"/>
                                    </a:cubicBezTo>
                                    <a:lnTo>
                                      <a:pt x="193054" y="134185"/>
                                    </a:lnTo>
                                    <a:lnTo>
                                      <a:pt x="344889" y="196325"/>
                                    </a:lnTo>
                                    <a:cubicBezTo>
                                      <a:pt x="357200" y="201015"/>
                                      <a:pt x="370683" y="195739"/>
                                      <a:pt x="375959" y="183428"/>
                                    </a:cubicBezTo>
                                    <a:lnTo>
                                      <a:pt x="382994" y="167014"/>
                                    </a:lnTo>
                                    <a:cubicBezTo>
                                      <a:pt x="387684" y="155289"/>
                                      <a:pt x="382408" y="141219"/>
                                      <a:pt x="371270" y="136529"/>
                                    </a:cubicBezTo>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51" name="Freeform: Shape 7330"/>
                            <wps:cNvSpPr>
                              <a:spLocks/>
                            </wps:cNvSpPr>
                            <wps:spPr bwMode="auto">
                              <a:xfrm>
                                <a:off x="53817" y="8098"/>
                                <a:ext cx="1614" cy="867"/>
                              </a:xfrm>
                              <a:custGeom>
                                <a:avLst/>
                                <a:gdLst>
                                  <a:gd name="T0" fmla="*/ 1466 w 161397"/>
                                  <a:gd name="T1" fmla="*/ 615 h 86622"/>
                                  <a:gd name="T2" fmla="*/ 1595 w 161397"/>
                                  <a:gd name="T3" fmla="*/ 310 h 86622"/>
                                  <a:gd name="T4" fmla="*/ 1524 w 161397"/>
                                  <a:gd name="T5" fmla="*/ 145 h 86622"/>
                                  <a:gd name="T6" fmla="*/ 1214 w 161397"/>
                                  <a:gd name="T7" fmla="*/ 16 h 86622"/>
                                  <a:gd name="T8" fmla="*/ 0 w 161397"/>
                                  <a:gd name="T9" fmla="*/ 515 h 86622"/>
                                  <a:gd name="T10" fmla="*/ 856 w 161397"/>
                                  <a:gd name="T11" fmla="*/ 867 h 86622"/>
                                  <a:gd name="T12" fmla="*/ 1466 w 161397"/>
                                  <a:gd name="T13" fmla="*/ 615 h 866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61397" h="86622">
                                    <a:moveTo>
                                      <a:pt x="146559" y="61415"/>
                                    </a:moveTo>
                                    <a:cubicBezTo>
                                      <a:pt x="158870" y="56725"/>
                                      <a:pt x="164732" y="42655"/>
                                      <a:pt x="159456" y="30931"/>
                                    </a:cubicBezTo>
                                    <a:lnTo>
                                      <a:pt x="152421" y="14516"/>
                                    </a:lnTo>
                                    <a:cubicBezTo>
                                      <a:pt x="147145" y="2791"/>
                                      <a:pt x="133661" y="-3071"/>
                                      <a:pt x="121351" y="1619"/>
                                    </a:cubicBezTo>
                                    <a:lnTo>
                                      <a:pt x="0" y="51449"/>
                                    </a:lnTo>
                                    <a:lnTo>
                                      <a:pt x="85590" y="86623"/>
                                    </a:lnTo>
                                    <a:lnTo>
                                      <a:pt x="146559" y="61415"/>
                                    </a:ln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g:grpSp>
                        <wpg:grpSp>
                          <wpg:cNvPr id="152" name="Graphic 139" descr="Box trolley"/>
                          <wpg:cNvGrpSpPr>
                            <a:grpSpLocks/>
                          </wpg:cNvGrpSpPr>
                          <wpg:grpSpPr bwMode="auto">
                            <a:xfrm>
                              <a:off x="64703" y="11280"/>
                              <a:ext cx="3990" cy="4450"/>
                              <a:chOff x="64703" y="11280"/>
                              <a:chExt cx="3989" cy="4449"/>
                            </a:xfrm>
                          </wpg:grpSpPr>
                          <wps:wsp>
                            <wps:cNvPr id="153" name="Freeform: Shape 7332"/>
                            <wps:cNvSpPr>
                              <a:spLocks/>
                            </wps:cNvSpPr>
                            <wps:spPr bwMode="auto">
                              <a:xfrm>
                                <a:off x="65205" y="14030"/>
                                <a:ext cx="1700" cy="1700"/>
                              </a:xfrm>
                              <a:custGeom>
                                <a:avLst/>
                                <a:gdLst>
                                  <a:gd name="T0" fmla="*/ 850 w 170007"/>
                                  <a:gd name="T1" fmla="*/ 1143 h 170007"/>
                                  <a:gd name="T2" fmla="*/ 557 w 170007"/>
                                  <a:gd name="T3" fmla="*/ 850 h 170007"/>
                                  <a:gd name="T4" fmla="*/ 850 w 170007"/>
                                  <a:gd name="T5" fmla="*/ 557 h 170007"/>
                                  <a:gd name="T6" fmla="*/ 1143 w 170007"/>
                                  <a:gd name="T7" fmla="*/ 850 h 170007"/>
                                  <a:gd name="T8" fmla="*/ 850 w 170007"/>
                                  <a:gd name="T9" fmla="*/ 1143 h 170007"/>
                                  <a:gd name="T10" fmla="*/ 850 w 170007"/>
                                  <a:gd name="T11" fmla="*/ 0 h 170007"/>
                                  <a:gd name="T12" fmla="*/ 0 w 170007"/>
                                  <a:gd name="T13" fmla="*/ 850 h 170007"/>
                                  <a:gd name="T14" fmla="*/ 850 w 170007"/>
                                  <a:gd name="T15" fmla="*/ 1700 h 170007"/>
                                  <a:gd name="T16" fmla="*/ 1700 w 170007"/>
                                  <a:gd name="T17" fmla="*/ 850 h 170007"/>
                                  <a:gd name="T18" fmla="*/ 850 w 170007"/>
                                  <a:gd name="T19" fmla="*/ 0 h 170007"/>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70007" h="170007">
                                    <a:moveTo>
                                      <a:pt x="85004" y="114316"/>
                                    </a:moveTo>
                                    <a:cubicBezTo>
                                      <a:pt x="68589" y="114316"/>
                                      <a:pt x="55692" y="101419"/>
                                      <a:pt x="55692" y="85004"/>
                                    </a:cubicBezTo>
                                    <a:cubicBezTo>
                                      <a:pt x="55692" y="68589"/>
                                      <a:pt x="68589" y="55692"/>
                                      <a:pt x="85004" y="55692"/>
                                    </a:cubicBezTo>
                                    <a:cubicBezTo>
                                      <a:pt x="101419" y="55692"/>
                                      <a:pt x="114316" y="68589"/>
                                      <a:pt x="114316" y="85004"/>
                                    </a:cubicBezTo>
                                    <a:cubicBezTo>
                                      <a:pt x="114316" y="101419"/>
                                      <a:pt x="100832" y="114316"/>
                                      <a:pt x="85004" y="114316"/>
                                    </a:cubicBezTo>
                                    <a:close/>
                                    <a:moveTo>
                                      <a:pt x="85004" y="0"/>
                                    </a:moveTo>
                                    <a:cubicBezTo>
                                      <a:pt x="38105" y="0"/>
                                      <a:pt x="0" y="38105"/>
                                      <a:pt x="0" y="85004"/>
                                    </a:cubicBezTo>
                                    <a:cubicBezTo>
                                      <a:pt x="0" y="131903"/>
                                      <a:pt x="38105" y="170008"/>
                                      <a:pt x="85004" y="170008"/>
                                    </a:cubicBezTo>
                                    <a:cubicBezTo>
                                      <a:pt x="131903" y="170008"/>
                                      <a:pt x="170008" y="131903"/>
                                      <a:pt x="170008" y="85004"/>
                                    </a:cubicBezTo>
                                    <a:cubicBezTo>
                                      <a:pt x="170008" y="38105"/>
                                      <a:pt x="131903" y="0"/>
                                      <a:pt x="85004" y="0"/>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54" name="Freeform: Shape 7333"/>
                            <wps:cNvSpPr>
                              <a:spLocks/>
                            </wps:cNvSpPr>
                            <wps:spPr bwMode="auto">
                              <a:xfrm rot="-6750026">
                                <a:off x="66963" y="12645"/>
                                <a:ext cx="1525" cy="1935"/>
                              </a:xfrm>
                              <a:custGeom>
                                <a:avLst/>
                                <a:gdLst>
                                  <a:gd name="T0" fmla="*/ 0 w 152424"/>
                                  <a:gd name="T1" fmla="*/ 0 h 193462"/>
                                  <a:gd name="T2" fmla="*/ 1525 w 152424"/>
                                  <a:gd name="T3" fmla="*/ 0 h 193462"/>
                                  <a:gd name="T4" fmla="*/ 1525 w 152424"/>
                                  <a:gd name="T5" fmla="*/ 1935 h 193462"/>
                                  <a:gd name="T6" fmla="*/ 0 w 152424"/>
                                  <a:gd name="T7" fmla="*/ 1935 h 19346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2424" h="193462">
                                    <a:moveTo>
                                      <a:pt x="0" y="0"/>
                                    </a:moveTo>
                                    <a:lnTo>
                                      <a:pt x="152425" y="0"/>
                                    </a:lnTo>
                                    <a:lnTo>
                                      <a:pt x="152425" y="193462"/>
                                    </a:lnTo>
                                    <a:lnTo>
                                      <a:pt x="0" y="193462"/>
                                    </a:lnTo>
                                    <a:lnTo>
                                      <a:pt x="0" y="0"/>
                                    </a:ln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55" name="Freeform: Shape 7334"/>
                            <wps:cNvSpPr>
                              <a:spLocks/>
                            </wps:cNvSpPr>
                            <wps:spPr bwMode="auto">
                              <a:xfrm>
                                <a:off x="64703" y="11280"/>
                                <a:ext cx="1850" cy="2644"/>
                              </a:xfrm>
                              <a:custGeom>
                                <a:avLst/>
                                <a:gdLst>
                                  <a:gd name="T0" fmla="*/ 1422 w 184993"/>
                                  <a:gd name="T1" fmla="*/ 2521 h 264391"/>
                                  <a:gd name="T2" fmla="*/ 1850 w 184993"/>
                                  <a:gd name="T3" fmla="*/ 2644 h 264391"/>
                                  <a:gd name="T4" fmla="*/ 783 w 184993"/>
                                  <a:gd name="T5" fmla="*/ 18 h 264391"/>
                                  <a:gd name="T6" fmla="*/ 777 w 184993"/>
                                  <a:gd name="T7" fmla="*/ 0 h 264391"/>
                                  <a:gd name="T8" fmla="*/ 449 w 184993"/>
                                  <a:gd name="T9" fmla="*/ 135 h 264391"/>
                                  <a:gd name="T10" fmla="*/ 455 w 184993"/>
                                  <a:gd name="T11" fmla="*/ 152 h 264391"/>
                                  <a:gd name="T12" fmla="*/ 590 w 184993"/>
                                  <a:gd name="T13" fmla="*/ 487 h 264391"/>
                                  <a:gd name="T14" fmla="*/ 109 w 184993"/>
                                  <a:gd name="T15" fmla="*/ 686 h 264391"/>
                                  <a:gd name="T16" fmla="*/ 15 w 184993"/>
                                  <a:gd name="T17" fmla="*/ 915 h 264391"/>
                                  <a:gd name="T18" fmla="*/ 179 w 184993"/>
                                  <a:gd name="T19" fmla="*/ 1026 h 264391"/>
                                  <a:gd name="T20" fmla="*/ 244 w 184993"/>
                                  <a:gd name="T21" fmla="*/ 1014 h 264391"/>
                                  <a:gd name="T22" fmla="*/ 724 w 184993"/>
                                  <a:gd name="T23" fmla="*/ 815 h 264391"/>
                                  <a:gd name="T24" fmla="*/ 1422 w 184993"/>
                                  <a:gd name="T25" fmla="*/ 2521 h 264391"/>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84993" h="264391">
                                    <a:moveTo>
                                      <a:pt x="142198" y="252081"/>
                                    </a:moveTo>
                                    <a:cubicBezTo>
                                      <a:pt x="157441" y="253253"/>
                                      <a:pt x="172096" y="257357"/>
                                      <a:pt x="184994" y="264392"/>
                                    </a:cubicBezTo>
                                    <a:lnTo>
                                      <a:pt x="78299" y="1759"/>
                                    </a:lnTo>
                                    <a:cubicBezTo>
                                      <a:pt x="78299" y="1172"/>
                                      <a:pt x="77713" y="586"/>
                                      <a:pt x="77713" y="0"/>
                                    </a:cubicBezTo>
                                    <a:lnTo>
                                      <a:pt x="44884" y="13483"/>
                                    </a:lnTo>
                                    <a:cubicBezTo>
                                      <a:pt x="44884" y="14070"/>
                                      <a:pt x="45470" y="14656"/>
                                      <a:pt x="45470" y="15242"/>
                                    </a:cubicBezTo>
                                    <a:lnTo>
                                      <a:pt x="58953" y="48657"/>
                                    </a:lnTo>
                                    <a:lnTo>
                                      <a:pt x="10882" y="68589"/>
                                    </a:lnTo>
                                    <a:cubicBezTo>
                                      <a:pt x="2088" y="72107"/>
                                      <a:pt x="-2601" y="82659"/>
                                      <a:pt x="1502" y="91453"/>
                                    </a:cubicBezTo>
                                    <a:cubicBezTo>
                                      <a:pt x="4433" y="98487"/>
                                      <a:pt x="10882" y="102591"/>
                                      <a:pt x="17917" y="102591"/>
                                    </a:cubicBezTo>
                                    <a:cubicBezTo>
                                      <a:pt x="20262" y="102591"/>
                                      <a:pt x="22607" y="102005"/>
                                      <a:pt x="24365" y="101419"/>
                                    </a:cubicBezTo>
                                    <a:lnTo>
                                      <a:pt x="72437" y="81487"/>
                                    </a:lnTo>
                                    <a:lnTo>
                                      <a:pt x="142198" y="252081"/>
                                    </a:ln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56" name="Freeform: Shape 7335"/>
                            <wps:cNvSpPr>
                              <a:spLocks/>
                            </wps:cNvSpPr>
                            <wps:spPr bwMode="auto">
                              <a:xfrm>
                                <a:off x="67022" y="14434"/>
                                <a:ext cx="1554" cy="938"/>
                              </a:xfrm>
                              <a:custGeom>
                                <a:avLst/>
                                <a:gdLst>
                                  <a:gd name="T0" fmla="*/ 1378 w 155352"/>
                                  <a:gd name="T1" fmla="*/ 0 h 93797"/>
                                  <a:gd name="T2" fmla="*/ 1308 w 155352"/>
                                  <a:gd name="T3" fmla="*/ 12 h 93797"/>
                                  <a:gd name="T4" fmla="*/ 117 w 155352"/>
                                  <a:gd name="T5" fmla="*/ 504 h 93797"/>
                                  <a:gd name="T6" fmla="*/ 0 w 155352"/>
                                  <a:gd name="T7" fmla="*/ 932 h 93797"/>
                                  <a:gd name="T8" fmla="*/ 0 w 155352"/>
                                  <a:gd name="T9" fmla="*/ 938 h 93797"/>
                                  <a:gd name="T10" fmla="*/ 1431 w 155352"/>
                                  <a:gd name="T11" fmla="*/ 340 h 93797"/>
                                  <a:gd name="T12" fmla="*/ 1554 w 155352"/>
                                  <a:gd name="T13" fmla="*/ 176 h 93797"/>
                                  <a:gd name="T14" fmla="*/ 1378 w 155352"/>
                                  <a:gd name="T15" fmla="*/ 0 h 93797"/>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55352" h="93797">
                                    <a:moveTo>
                                      <a:pt x="137765" y="0"/>
                                    </a:moveTo>
                                    <a:cubicBezTo>
                                      <a:pt x="135420" y="0"/>
                                      <a:pt x="133075" y="586"/>
                                      <a:pt x="130730" y="1172"/>
                                    </a:cubicBezTo>
                                    <a:lnTo>
                                      <a:pt x="11725" y="50416"/>
                                    </a:lnTo>
                                    <a:cubicBezTo>
                                      <a:pt x="10552" y="65658"/>
                                      <a:pt x="7035" y="80314"/>
                                      <a:pt x="0" y="93211"/>
                                    </a:cubicBezTo>
                                    <a:lnTo>
                                      <a:pt x="0" y="93798"/>
                                    </a:lnTo>
                                    <a:lnTo>
                                      <a:pt x="143041" y="34002"/>
                                    </a:lnTo>
                                    <a:cubicBezTo>
                                      <a:pt x="150076" y="31657"/>
                                      <a:pt x="155352" y="25208"/>
                                      <a:pt x="155352" y="17587"/>
                                    </a:cubicBezTo>
                                    <a:cubicBezTo>
                                      <a:pt x="155352" y="8207"/>
                                      <a:pt x="147145" y="0"/>
                                      <a:pt x="137765" y="0"/>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g:grpSp>
                        <wpg:grpSp>
                          <wpg:cNvPr id="157" name="Graphic 145" descr="Lightbulb and gear"/>
                          <wpg:cNvGrpSpPr>
                            <a:grpSpLocks/>
                          </wpg:cNvGrpSpPr>
                          <wpg:grpSpPr bwMode="auto">
                            <a:xfrm>
                              <a:off x="69146" y="23788"/>
                              <a:ext cx="4676" cy="5061"/>
                              <a:chOff x="69146" y="23788"/>
                              <a:chExt cx="4675" cy="5060"/>
                            </a:xfrm>
                          </wpg:grpSpPr>
                          <wps:wsp>
                            <wps:cNvPr id="158" name="Freeform: Shape 7337"/>
                            <wps:cNvSpPr>
                              <a:spLocks/>
                            </wps:cNvSpPr>
                            <wps:spPr bwMode="auto">
                              <a:xfrm>
                                <a:off x="70811" y="25451"/>
                                <a:ext cx="1342" cy="1335"/>
                              </a:xfrm>
                              <a:custGeom>
                                <a:avLst/>
                                <a:gdLst>
                                  <a:gd name="T0" fmla="*/ 1154 w 134247"/>
                                  <a:gd name="T1" fmla="*/ 398 h 133426"/>
                                  <a:gd name="T2" fmla="*/ 1204 w 134247"/>
                                  <a:gd name="T3" fmla="*/ 250 h 133426"/>
                                  <a:gd name="T4" fmla="*/ 1091 w 134247"/>
                                  <a:gd name="T5" fmla="*/ 138 h 133426"/>
                                  <a:gd name="T6" fmla="*/ 944 w 134247"/>
                                  <a:gd name="T7" fmla="*/ 188 h 133426"/>
                                  <a:gd name="T8" fmla="*/ 822 w 134247"/>
                                  <a:gd name="T9" fmla="*/ 138 h 133426"/>
                                  <a:gd name="T10" fmla="*/ 752 w 134247"/>
                                  <a:gd name="T11" fmla="*/ 0 h 133426"/>
                                  <a:gd name="T12" fmla="*/ 595 w 134247"/>
                                  <a:gd name="T13" fmla="*/ 0 h 133426"/>
                                  <a:gd name="T14" fmla="*/ 526 w 134247"/>
                                  <a:gd name="T15" fmla="*/ 138 h 133426"/>
                                  <a:gd name="T16" fmla="*/ 403 w 134247"/>
                                  <a:gd name="T17" fmla="*/ 188 h 133426"/>
                                  <a:gd name="T18" fmla="*/ 256 w 134247"/>
                                  <a:gd name="T19" fmla="*/ 138 h 133426"/>
                                  <a:gd name="T20" fmla="*/ 143 w 134247"/>
                                  <a:gd name="T21" fmla="*/ 251 h 133426"/>
                                  <a:gd name="T22" fmla="*/ 190 w 134247"/>
                                  <a:gd name="T23" fmla="*/ 399 h 133426"/>
                                  <a:gd name="T24" fmla="*/ 138 w 134247"/>
                                  <a:gd name="T25" fmla="*/ 521 h 133426"/>
                                  <a:gd name="T26" fmla="*/ 0 w 134247"/>
                                  <a:gd name="T27" fmla="*/ 590 h 133426"/>
                                  <a:gd name="T28" fmla="*/ 0 w 134247"/>
                                  <a:gd name="T29" fmla="*/ 745 h 133426"/>
                                  <a:gd name="T30" fmla="*/ 138 w 134247"/>
                                  <a:gd name="T31" fmla="*/ 815 h 133426"/>
                                  <a:gd name="T32" fmla="*/ 188 w 134247"/>
                                  <a:gd name="T33" fmla="*/ 937 h 133426"/>
                                  <a:gd name="T34" fmla="*/ 138 w 134247"/>
                                  <a:gd name="T35" fmla="*/ 1085 h 133426"/>
                                  <a:gd name="T36" fmla="*/ 256 w 134247"/>
                                  <a:gd name="T37" fmla="*/ 1197 h 133426"/>
                                  <a:gd name="T38" fmla="*/ 403 w 134247"/>
                                  <a:gd name="T39" fmla="*/ 1147 h 133426"/>
                                  <a:gd name="T40" fmla="*/ 525 w 134247"/>
                                  <a:gd name="T41" fmla="*/ 1197 h 133426"/>
                                  <a:gd name="T42" fmla="*/ 594 w 134247"/>
                                  <a:gd name="T43" fmla="*/ 1335 h 133426"/>
                                  <a:gd name="T44" fmla="*/ 751 w 134247"/>
                                  <a:gd name="T45" fmla="*/ 1335 h 133426"/>
                                  <a:gd name="T46" fmla="*/ 821 w 134247"/>
                                  <a:gd name="T47" fmla="*/ 1200 h 133426"/>
                                  <a:gd name="T48" fmla="*/ 941 w 134247"/>
                                  <a:gd name="T49" fmla="*/ 1151 h 133426"/>
                                  <a:gd name="T50" fmla="*/ 1088 w 134247"/>
                                  <a:gd name="T51" fmla="*/ 1201 h 133426"/>
                                  <a:gd name="T52" fmla="*/ 1201 w 134247"/>
                                  <a:gd name="T53" fmla="*/ 1088 h 133426"/>
                                  <a:gd name="T54" fmla="*/ 1151 w 134247"/>
                                  <a:gd name="T55" fmla="*/ 941 h 133426"/>
                                  <a:gd name="T56" fmla="*/ 1204 w 134247"/>
                                  <a:gd name="T57" fmla="*/ 818 h 133426"/>
                                  <a:gd name="T58" fmla="*/ 1342 w 134247"/>
                                  <a:gd name="T59" fmla="*/ 749 h 133426"/>
                                  <a:gd name="T60" fmla="*/ 1342 w 134247"/>
                                  <a:gd name="T61" fmla="*/ 590 h 133426"/>
                                  <a:gd name="T62" fmla="*/ 1204 w 134247"/>
                                  <a:gd name="T63" fmla="*/ 520 h 133426"/>
                                  <a:gd name="T64" fmla="*/ 1154 w 134247"/>
                                  <a:gd name="T65" fmla="*/ 398 h 133426"/>
                                  <a:gd name="T66" fmla="*/ 673 w 134247"/>
                                  <a:gd name="T67" fmla="*/ 904 h 133426"/>
                                  <a:gd name="T68" fmla="*/ 439 w 134247"/>
                                  <a:gd name="T69" fmla="*/ 670 h 133426"/>
                                  <a:gd name="T70" fmla="*/ 673 w 134247"/>
                                  <a:gd name="T71" fmla="*/ 435 h 133426"/>
                                  <a:gd name="T72" fmla="*/ 908 w 134247"/>
                                  <a:gd name="T73" fmla="*/ 670 h 133426"/>
                                  <a:gd name="T74" fmla="*/ 673 w 134247"/>
                                  <a:gd name="T75" fmla="*/ 904 h 13342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134247" h="133426">
                                    <a:moveTo>
                                      <a:pt x="115430" y="39805"/>
                                    </a:moveTo>
                                    <a:lnTo>
                                      <a:pt x="120413" y="25032"/>
                                    </a:lnTo>
                                    <a:lnTo>
                                      <a:pt x="109157" y="13776"/>
                                    </a:lnTo>
                                    <a:lnTo>
                                      <a:pt x="94384" y="18760"/>
                                    </a:lnTo>
                                    <a:cubicBezTo>
                                      <a:pt x="90543" y="16596"/>
                                      <a:pt x="86447" y="14921"/>
                                      <a:pt x="82190" y="13776"/>
                                    </a:cubicBezTo>
                                    <a:lnTo>
                                      <a:pt x="75272" y="0"/>
                                    </a:lnTo>
                                    <a:lnTo>
                                      <a:pt x="59561" y="0"/>
                                    </a:lnTo>
                                    <a:lnTo>
                                      <a:pt x="52585" y="13835"/>
                                    </a:lnTo>
                                    <a:cubicBezTo>
                                      <a:pt x="48313" y="14991"/>
                                      <a:pt x="44199" y="16664"/>
                                      <a:pt x="40333" y="18818"/>
                                    </a:cubicBezTo>
                                    <a:lnTo>
                                      <a:pt x="25560" y="13835"/>
                                    </a:lnTo>
                                    <a:lnTo>
                                      <a:pt x="14304" y="25091"/>
                                    </a:lnTo>
                                    <a:lnTo>
                                      <a:pt x="18994" y="39864"/>
                                    </a:lnTo>
                                    <a:cubicBezTo>
                                      <a:pt x="16745" y="43683"/>
                                      <a:pt x="15010" y="47783"/>
                                      <a:pt x="13835" y="52058"/>
                                    </a:cubicBezTo>
                                    <a:lnTo>
                                      <a:pt x="0" y="58975"/>
                                    </a:lnTo>
                                    <a:lnTo>
                                      <a:pt x="0" y="74452"/>
                                    </a:lnTo>
                                    <a:lnTo>
                                      <a:pt x="13835" y="81428"/>
                                    </a:lnTo>
                                    <a:cubicBezTo>
                                      <a:pt x="14975" y="85686"/>
                                      <a:pt x="16650" y="89784"/>
                                      <a:pt x="18818" y="93622"/>
                                    </a:cubicBezTo>
                                    <a:lnTo>
                                      <a:pt x="13835" y="108395"/>
                                    </a:lnTo>
                                    <a:lnTo>
                                      <a:pt x="25560" y="119650"/>
                                    </a:lnTo>
                                    <a:lnTo>
                                      <a:pt x="40333" y="114609"/>
                                    </a:lnTo>
                                    <a:cubicBezTo>
                                      <a:pt x="44170" y="116793"/>
                                      <a:pt x="48267" y="118487"/>
                                      <a:pt x="52527" y="119650"/>
                                    </a:cubicBezTo>
                                    <a:lnTo>
                                      <a:pt x="59444" y="133427"/>
                                    </a:lnTo>
                                    <a:lnTo>
                                      <a:pt x="75155" y="133427"/>
                                    </a:lnTo>
                                    <a:lnTo>
                                      <a:pt x="82131" y="119885"/>
                                    </a:lnTo>
                                    <a:cubicBezTo>
                                      <a:pt x="86317" y="118747"/>
                                      <a:pt x="90351" y="117113"/>
                                      <a:pt x="94149" y="115019"/>
                                    </a:cubicBezTo>
                                    <a:lnTo>
                                      <a:pt x="108864" y="120061"/>
                                    </a:lnTo>
                                    <a:lnTo>
                                      <a:pt x="120119" y="108746"/>
                                    </a:lnTo>
                                    <a:lnTo>
                                      <a:pt x="115136" y="94032"/>
                                    </a:lnTo>
                                    <a:cubicBezTo>
                                      <a:pt x="117376" y="90165"/>
                                      <a:pt x="119166" y="86054"/>
                                      <a:pt x="120471" y="81780"/>
                                    </a:cubicBezTo>
                                    <a:lnTo>
                                      <a:pt x="134248" y="74862"/>
                                    </a:lnTo>
                                    <a:lnTo>
                                      <a:pt x="134248" y="58975"/>
                                    </a:lnTo>
                                    <a:lnTo>
                                      <a:pt x="120413" y="51999"/>
                                    </a:lnTo>
                                    <a:cubicBezTo>
                                      <a:pt x="119293" y="47734"/>
                                      <a:pt x="117618" y="43634"/>
                                      <a:pt x="115430" y="39805"/>
                                    </a:cubicBezTo>
                                    <a:close/>
                                    <a:moveTo>
                                      <a:pt x="67358" y="90397"/>
                                    </a:moveTo>
                                    <a:cubicBezTo>
                                      <a:pt x="54408" y="90397"/>
                                      <a:pt x="43909" y="79898"/>
                                      <a:pt x="43909" y="66948"/>
                                    </a:cubicBezTo>
                                    <a:cubicBezTo>
                                      <a:pt x="43909" y="53997"/>
                                      <a:pt x="54408" y="43499"/>
                                      <a:pt x="67358" y="43499"/>
                                    </a:cubicBezTo>
                                    <a:cubicBezTo>
                                      <a:pt x="80230" y="43687"/>
                                      <a:pt x="90619" y="54076"/>
                                      <a:pt x="90808" y="66948"/>
                                    </a:cubicBezTo>
                                    <a:cubicBezTo>
                                      <a:pt x="90808" y="79898"/>
                                      <a:pt x="80309" y="90397"/>
                                      <a:pt x="67358" y="90397"/>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59" name="Freeform: Shape 7338"/>
                            <wps:cNvSpPr>
                              <a:spLocks/>
                            </wps:cNvSpPr>
                            <wps:spPr bwMode="auto">
                              <a:xfrm>
                                <a:off x="70820" y="27938"/>
                                <a:ext cx="1327" cy="338"/>
                              </a:xfrm>
                              <a:custGeom>
                                <a:avLst/>
                                <a:gdLst>
                                  <a:gd name="T0" fmla="*/ 1168 w 132784"/>
                                  <a:gd name="T1" fmla="*/ 0 h 33825"/>
                                  <a:gd name="T2" fmla="*/ 159 w 132784"/>
                                  <a:gd name="T3" fmla="*/ 0 h 33825"/>
                                  <a:gd name="T4" fmla="*/ 0 w 132784"/>
                                  <a:gd name="T5" fmla="*/ 179 h 33825"/>
                                  <a:gd name="T6" fmla="*/ 159 w 132784"/>
                                  <a:gd name="T7" fmla="*/ 338 h 33825"/>
                                  <a:gd name="T8" fmla="*/ 1168 w 132784"/>
                                  <a:gd name="T9" fmla="*/ 338 h 33825"/>
                                  <a:gd name="T10" fmla="*/ 1327 w 132784"/>
                                  <a:gd name="T11" fmla="*/ 159 h 33825"/>
                                  <a:gd name="T12" fmla="*/ 1168 w 132784"/>
                                  <a:gd name="T13" fmla="*/ 0 h 338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32784" h="33825">
                                    <a:moveTo>
                                      <a:pt x="116838" y="0"/>
                                    </a:moveTo>
                                    <a:lnTo>
                                      <a:pt x="15947" y="0"/>
                                    </a:lnTo>
                                    <a:cubicBezTo>
                                      <a:pt x="6606" y="550"/>
                                      <a:pt x="-520" y="8568"/>
                                      <a:pt x="30" y="17909"/>
                                    </a:cubicBezTo>
                                    <a:cubicBezTo>
                                      <a:pt x="535" y="26482"/>
                                      <a:pt x="7374" y="33321"/>
                                      <a:pt x="15947" y="33826"/>
                                    </a:cubicBezTo>
                                    <a:lnTo>
                                      <a:pt x="116838" y="33826"/>
                                    </a:lnTo>
                                    <a:cubicBezTo>
                                      <a:pt x="126178" y="33275"/>
                                      <a:pt x="133304" y="25257"/>
                                      <a:pt x="132754" y="15917"/>
                                    </a:cubicBezTo>
                                    <a:cubicBezTo>
                                      <a:pt x="132249" y="7344"/>
                                      <a:pt x="125410" y="505"/>
                                      <a:pt x="116838" y="0"/>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0" name="Freeform: Shape 7339"/>
                            <wps:cNvSpPr>
                              <a:spLocks/>
                            </wps:cNvSpPr>
                            <wps:spPr bwMode="auto">
                              <a:xfrm>
                                <a:off x="71117" y="28510"/>
                                <a:ext cx="733" cy="339"/>
                              </a:xfrm>
                              <a:custGeom>
                                <a:avLst/>
                                <a:gdLst>
                                  <a:gd name="T0" fmla="*/ 367 w 73220"/>
                                  <a:gd name="T1" fmla="*/ 339 h 33825"/>
                                  <a:gd name="T2" fmla="*/ 733 w 73220"/>
                                  <a:gd name="T3" fmla="*/ 0 h 33825"/>
                                  <a:gd name="T4" fmla="*/ 0 w 73220"/>
                                  <a:gd name="T5" fmla="*/ 0 h 33825"/>
                                  <a:gd name="T6" fmla="*/ 367 w 73220"/>
                                  <a:gd name="T7" fmla="*/ 339 h 3382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3220" h="33825">
                                    <a:moveTo>
                                      <a:pt x="36640" y="33826"/>
                                    </a:moveTo>
                                    <a:cubicBezTo>
                                      <a:pt x="55781" y="33795"/>
                                      <a:pt x="71694" y="19080"/>
                                      <a:pt x="73221" y="0"/>
                                    </a:cubicBezTo>
                                    <a:lnTo>
                                      <a:pt x="0" y="0"/>
                                    </a:lnTo>
                                    <a:cubicBezTo>
                                      <a:pt x="1555" y="19090"/>
                                      <a:pt x="17487" y="33798"/>
                                      <a:pt x="36640" y="33826"/>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1" name="Freeform: Shape 7340"/>
                            <wps:cNvSpPr>
                              <a:spLocks/>
                            </wps:cNvSpPr>
                            <wps:spPr bwMode="auto">
                              <a:xfrm>
                                <a:off x="70016" y="24662"/>
                                <a:ext cx="2932" cy="3041"/>
                              </a:xfrm>
                              <a:custGeom>
                                <a:avLst/>
                                <a:gdLst>
                                  <a:gd name="T0" fmla="*/ 2932 w 293117"/>
                                  <a:gd name="T1" fmla="*/ 1498 h 304079"/>
                                  <a:gd name="T2" fmla="*/ 2932 w 293117"/>
                                  <a:gd name="T3" fmla="*/ 1448 h 304079"/>
                                  <a:gd name="T4" fmla="*/ 1466 w 293117"/>
                                  <a:gd name="T5" fmla="*/ 0 h 304079"/>
                                  <a:gd name="T6" fmla="*/ 1466 w 293117"/>
                                  <a:gd name="T7" fmla="*/ 0 h 304079"/>
                                  <a:gd name="T8" fmla="*/ 0 w 293117"/>
                                  <a:gd name="T9" fmla="*/ 1448 h 304079"/>
                                  <a:gd name="T10" fmla="*/ 0 w 293117"/>
                                  <a:gd name="T11" fmla="*/ 1498 h 304079"/>
                                  <a:gd name="T12" fmla="*/ 102 w 293117"/>
                                  <a:gd name="T13" fmla="*/ 2005 h 304079"/>
                                  <a:gd name="T14" fmla="*/ 357 w 293117"/>
                                  <a:gd name="T15" fmla="*/ 2422 h 304079"/>
                                  <a:gd name="T16" fmla="*/ 700 w 293117"/>
                                  <a:gd name="T17" fmla="*/ 2979 h 304079"/>
                                  <a:gd name="T18" fmla="*/ 800 w 293117"/>
                                  <a:gd name="T19" fmla="*/ 3041 h 304079"/>
                                  <a:gd name="T20" fmla="*/ 2132 w 293117"/>
                                  <a:gd name="T21" fmla="*/ 3041 h 304079"/>
                                  <a:gd name="T22" fmla="*/ 2232 w 293117"/>
                                  <a:gd name="T23" fmla="*/ 2979 h 304079"/>
                                  <a:gd name="T24" fmla="*/ 2575 w 293117"/>
                                  <a:gd name="T25" fmla="*/ 2422 h 304079"/>
                                  <a:gd name="T26" fmla="*/ 2830 w 293117"/>
                                  <a:gd name="T27" fmla="*/ 2005 h 304079"/>
                                  <a:gd name="T28" fmla="*/ 2932 w 293117"/>
                                  <a:gd name="T29" fmla="*/ 1498 h 304079"/>
                                  <a:gd name="T30" fmla="*/ 2594 w 293117"/>
                                  <a:gd name="T31" fmla="*/ 1493 h 304079"/>
                                  <a:gd name="T32" fmla="*/ 2516 w 293117"/>
                                  <a:gd name="T33" fmla="*/ 1887 h 304079"/>
                                  <a:gd name="T34" fmla="*/ 2326 w 293117"/>
                                  <a:gd name="T35" fmla="*/ 2196 h 304079"/>
                                  <a:gd name="T36" fmla="*/ 1994 w 293117"/>
                                  <a:gd name="T37" fmla="*/ 2702 h 304079"/>
                                  <a:gd name="T38" fmla="*/ 938 w 293117"/>
                                  <a:gd name="T39" fmla="*/ 2702 h 304079"/>
                                  <a:gd name="T40" fmla="*/ 609 w 293117"/>
                                  <a:gd name="T41" fmla="*/ 2194 h 304079"/>
                                  <a:gd name="T42" fmla="*/ 419 w 293117"/>
                                  <a:gd name="T43" fmla="*/ 1885 h 304079"/>
                                  <a:gd name="T44" fmla="*/ 338 w 293117"/>
                                  <a:gd name="T45" fmla="*/ 1491 h 304079"/>
                                  <a:gd name="T46" fmla="*/ 338 w 293117"/>
                                  <a:gd name="T47" fmla="*/ 1449 h 304079"/>
                                  <a:gd name="T48" fmla="*/ 1464 w 293117"/>
                                  <a:gd name="T49" fmla="*/ 335 h 304079"/>
                                  <a:gd name="T50" fmla="*/ 1464 w 293117"/>
                                  <a:gd name="T51" fmla="*/ 335 h 304079"/>
                                  <a:gd name="T52" fmla="*/ 2591 w 293117"/>
                                  <a:gd name="T53" fmla="*/ 1449 h 304079"/>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293117" h="304079">
                                    <a:moveTo>
                                      <a:pt x="293117" y="149783"/>
                                    </a:moveTo>
                                    <a:lnTo>
                                      <a:pt x="293117" y="144741"/>
                                    </a:lnTo>
                                    <a:cubicBezTo>
                                      <a:pt x="291623" y="64723"/>
                                      <a:pt x="226590" y="495"/>
                                      <a:pt x="146559" y="0"/>
                                    </a:cubicBezTo>
                                    <a:cubicBezTo>
                                      <a:pt x="66528" y="495"/>
                                      <a:pt x="1494" y="64723"/>
                                      <a:pt x="0" y="144741"/>
                                    </a:cubicBezTo>
                                    <a:lnTo>
                                      <a:pt x="0" y="149783"/>
                                    </a:lnTo>
                                    <a:cubicBezTo>
                                      <a:pt x="536" y="167138"/>
                                      <a:pt x="3984" y="184280"/>
                                      <a:pt x="10200" y="200492"/>
                                    </a:cubicBezTo>
                                    <a:cubicBezTo>
                                      <a:pt x="16134" y="215789"/>
                                      <a:pt x="24750" y="229904"/>
                                      <a:pt x="35643" y="242173"/>
                                    </a:cubicBezTo>
                                    <a:cubicBezTo>
                                      <a:pt x="49068" y="256771"/>
                                      <a:pt x="63724" y="285203"/>
                                      <a:pt x="69938" y="297866"/>
                                    </a:cubicBezTo>
                                    <a:cubicBezTo>
                                      <a:pt x="71838" y="301691"/>
                                      <a:pt x="75750" y="304101"/>
                                      <a:pt x="80021" y="304080"/>
                                    </a:cubicBezTo>
                                    <a:lnTo>
                                      <a:pt x="213096" y="304080"/>
                                    </a:lnTo>
                                    <a:cubicBezTo>
                                      <a:pt x="217367" y="304101"/>
                                      <a:pt x="221279" y="301691"/>
                                      <a:pt x="223179" y="297866"/>
                                    </a:cubicBezTo>
                                    <a:cubicBezTo>
                                      <a:pt x="229394" y="285203"/>
                                      <a:pt x="244049" y="256829"/>
                                      <a:pt x="257474" y="242173"/>
                                    </a:cubicBezTo>
                                    <a:cubicBezTo>
                                      <a:pt x="268368" y="229904"/>
                                      <a:pt x="276983" y="215789"/>
                                      <a:pt x="282917" y="200492"/>
                                    </a:cubicBezTo>
                                    <a:cubicBezTo>
                                      <a:pt x="289133" y="184280"/>
                                      <a:pt x="292581" y="167138"/>
                                      <a:pt x="293117" y="149783"/>
                                    </a:cubicBezTo>
                                    <a:close/>
                                    <a:moveTo>
                                      <a:pt x="259350" y="149255"/>
                                    </a:moveTo>
                                    <a:cubicBezTo>
                                      <a:pt x="258933" y="162726"/>
                                      <a:pt x="256299" y="176036"/>
                                      <a:pt x="251553" y="188650"/>
                                    </a:cubicBezTo>
                                    <a:cubicBezTo>
                                      <a:pt x="247102" y="200010"/>
                                      <a:pt x="240671" y="210490"/>
                                      <a:pt x="232559" y="219603"/>
                                    </a:cubicBezTo>
                                    <a:cubicBezTo>
                                      <a:pt x="219547" y="235094"/>
                                      <a:pt x="208390" y="252054"/>
                                      <a:pt x="199320" y="270137"/>
                                    </a:cubicBezTo>
                                    <a:lnTo>
                                      <a:pt x="93798" y="270137"/>
                                    </a:lnTo>
                                    <a:cubicBezTo>
                                      <a:pt x="84830" y="252007"/>
                                      <a:pt x="73773" y="234988"/>
                                      <a:pt x="60851" y="219428"/>
                                    </a:cubicBezTo>
                                    <a:cubicBezTo>
                                      <a:pt x="52739" y="210314"/>
                                      <a:pt x="46308" y="199834"/>
                                      <a:pt x="41857" y="188474"/>
                                    </a:cubicBezTo>
                                    <a:cubicBezTo>
                                      <a:pt x="37011" y="175877"/>
                                      <a:pt x="34278" y="162567"/>
                                      <a:pt x="33767" y="149079"/>
                                    </a:cubicBezTo>
                                    <a:lnTo>
                                      <a:pt x="33767" y="144859"/>
                                    </a:lnTo>
                                    <a:cubicBezTo>
                                      <a:pt x="34817" y="83304"/>
                                      <a:pt x="84820" y="33847"/>
                                      <a:pt x="146383" y="33474"/>
                                    </a:cubicBezTo>
                                    <a:cubicBezTo>
                                      <a:pt x="207946" y="33847"/>
                                      <a:pt x="257948" y="83304"/>
                                      <a:pt x="258998" y="144859"/>
                                    </a:cubicBezTo>
                                    <a:lnTo>
                                      <a:pt x="259350" y="149255"/>
                                    </a:ln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2" name="Freeform: Shape 7341"/>
                            <wps:cNvSpPr>
                              <a:spLocks/>
                            </wps:cNvSpPr>
                            <wps:spPr bwMode="auto">
                              <a:xfrm>
                                <a:off x="71378" y="23788"/>
                                <a:ext cx="234" cy="644"/>
                              </a:xfrm>
                              <a:custGeom>
                                <a:avLst/>
                                <a:gdLst>
                                  <a:gd name="T0" fmla="*/ 117 w 23449"/>
                                  <a:gd name="T1" fmla="*/ 644 h 64485"/>
                                  <a:gd name="T2" fmla="*/ 234 w 23449"/>
                                  <a:gd name="T3" fmla="*/ 527 h 64485"/>
                                  <a:gd name="T4" fmla="*/ 234 w 23449"/>
                                  <a:gd name="T5" fmla="*/ 117 h 64485"/>
                                  <a:gd name="T6" fmla="*/ 117 w 23449"/>
                                  <a:gd name="T7" fmla="*/ 0 h 64485"/>
                                  <a:gd name="T8" fmla="*/ 0 w 23449"/>
                                  <a:gd name="T9" fmla="*/ 117 h 64485"/>
                                  <a:gd name="T10" fmla="*/ 0 w 23449"/>
                                  <a:gd name="T11" fmla="*/ 527 h 64485"/>
                                  <a:gd name="T12" fmla="*/ 117 w 23449"/>
                                  <a:gd name="T13" fmla="*/ 644 h 6448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449" h="64485">
                                    <a:moveTo>
                                      <a:pt x="11725" y="64486"/>
                                    </a:moveTo>
                                    <a:cubicBezTo>
                                      <a:pt x="18200" y="64486"/>
                                      <a:pt x="23449" y="59237"/>
                                      <a:pt x="23449" y="52761"/>
                                    </a:cubicBezTo>
                                    <a:lnTo>
                                      <a:pt x="23449" y="11725"/>
                                    </a:lnTo>
                                    <a:cubicBezTo>
                                      <a:pt x="23449" y="5249"/>
                                      <a:pt x="18200" y="0"/>
                                      <a:pt x="11725" y="0"/>
                                    </a:cubicBezTo>
                                    <a:cubicBezTo>
                                      <a:pt x="5249" y="0"/>
                                      <a:pt x="0" y="5249"/>
                                      <a:pt x="0" y="11725"/>
                                    </a:cubicBezTo>
                                    <a:lnTo>
                                      <a:pt x="0" y="52761"/>
                                    </a:lnTo>
                                    <a:cubicBezTo>
                                      <a:pt x="0" y="59237"/>
                                      <a:pt x="5249" y="64486"/>
                                      <a:pt x="11725" y="64486"/>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3" name="Freeform: Shape 7342"/>
                            <wps:cNvSpPr>
                              <a:spLocks/>
                            </wps:cNvSpPr>
                            <wps:spPr bwMode="auto">
                              <a:xfrm>
                                <a:off x="69783" y="24461"/>
                                <a:ext cx="520" cy="521"/>
                              </a:xfrm>
                              <a:custGeom>
                                <a:avLst/>
                                <a:gdLst>
                                  <a:gd name="T0" fmla="*/ 321 w 52009"/>
                                  <a:gd name="T1" fmla="*/ 487 h 52099"/>
                                  <a:gd name="T2" fmla="*/ 486 w 52009"/>
                                  <a:gd name="T3" fmla="*/ 487 h 52099"/>
                                  <a:gd name="T4" fmla="*/ 486 w 52009"/>
                                  <a:gd name="T5" fmla="*/ 322 h 52099"/>
                                  <a:gd name="T6" fmla="*/ 196 w 52009"/>
                                  <a:gd name="T7" fmla="*/ 30 h 52099"/>
                                  <a:gd name="T8" fmla="*/ 30 w 52009"/>
                                  <a:gd name="T9" fmla="*/ 39 h 52099"/>
                                  <a:gd name="T10" fmla="*/ 30 w 52009"/>
                                  <a:gd name="T11" fmla="*/ 196 h 5209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2009" h="52099">
                                    <a:moveTo>
                                      <a:pt x="32069" y="48690"/>
                                    </a:moveTo>
                                    <a:cubicBezTo>
                                      <a:pt x="36642" y="53236"/>
                                      <a:pt x="44027" y="53236"/>
                                      <a:pt x="48601" y="48690"/>
                                    </a:cubicBezTo>
                                    <a:cubicBezTo>
                                      <a:pt x="53146" y="44117"/>
                                      <a:pt x="53146" y="36731"/>
                                      <a:pt x="48601" y="32158"/>
                                    </a:cubicBezTo>
                                    <a:lnTo>
                                      <a:pt x="19582" y="3022"/>
                                    </a:lnTo>
                                    <a:cubicBezTo>
                                      <a:pt x="14776" y="-1317"/>
                                      <a:pt x="7362" y="-939"/>
                                      <a:pt x="3022" y="3867"/>
                                    </a:cubicBezTo>
                                    <a:cubicBezTo>
                                      <a:pt x="-1018" y="8342"/>
                                      <a:pt x="-1006" y="15152"/>
                                      <a:pt x="3050" y="19613"/>
                                    </a:cubicBezTo>
                                    <a:lnTo>
                                      <a:pt x="32069" y="48690"/>
                                    </a:ln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4" name="Freeform: Shape 7343"/>
                            <wps:cNvSpPr>
                              <a:spLocks/>
                            </wps:cNvSpPr>
                            <wps:spPr bwMode="auto">
                              <a:xfrm>
                                <a:off x="72685" y="24491"/>
                                <a:ext cx="515" cy="514"/>
                              </a:xfrm>
                              <a:custGeom>
                                <a:avLst/>
                                <a:gdLst>
                                  <a:gd name="T0" fmla="*/ 120 w 51455"/>
                                  <a:gd name="T1" fmla="*/ 514 h 51346"/>
                                  <a:gd name="T2" fmla="*/ 203 w 51455"/>
                                  <a:gd name="T3" fmla="*/ 479 h 51346"/>
                                  <a:gd name="T4" fmla="*/ 493 w 51455"/>
                                  <a:gd name="T5" fmla="*/ 186 h 51346"/>
                                  <a:gd name="T6" fmla="*/ 466 w 51455"/>
                                  <a:gd name="T7" fmla="*/ 22 h 51346"/>
                                  <a:gd name="T8" fmla="*/ 327 w 51455"/>
                                  <a:gd name="T9" fmla="*/ 23 h 51346"/>
                                  <a:gd name="T10" fmla="*/ 34 w 51455"/>
                                  <a:gd name="T11" fmla="*/ 317 h 51346"/>
                                  <a:gd name="T12" fmla="*/ 34 w 51455"/>
                                  <a:gd name="T13" fmla="*/ 482 h 51346"/>
                                  <a:gd name="T14" fmla="*/ 120 w 51455"/>
                                  <a:gd name="T15" fmla="*/ 514 h 5134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1455" h="51346">
                                    <a:moveTo>
                                      <a:pt x="11968" y="51335"/>
                                    </a:moveTo>
                                    <a:cubicBezTo>
                                      <a:pt x="15093" y="51337"/>
                                      <a:pt x="18090" y="50092"/>
                                      <a:pt x="20293" y="47876"/>
                                    </a:cubicBezTo>
                                    <a:lnTo>
                                      <a:pt x="49253" y="18564"/>
                                    </a:lnTo>
                                    <a:cubicBezTo>
                                      <a:pt x="53030" y="13304"/>
                                      <a:pt x="51829" y="5979"/>
                                      <a:pt x="46569" y="2202"/>
                                    </a:cubicBezTo>
                                    <a:cubicBezTo>
                                      <a:pt x="42419" y="-779"/>
                                      <a:pt x="36817" y="-729"/>
                                      <a:pt x="32721" y="2325"/>
                                    </a:cubicBezTo>
                                    <a:lnTo>
                                      <a:pt x="3409" y="31637"/>
                                    </a:lnTo>
                                    <a:cubicBezTo>
                                      <a:pt x="-1136" y="36210"/>
                                      <a:pt x="-1136" y="43596"/>
                                      <a:pt x="3409" y="48169"/>
                                    </a:cubicBezTo>
                                    <a:cubicBezTo>
                                      <a:pt x="5718" y="50337"/>
                                      <a:pt x="8805" y="51479"/>
                                      <a:pt x="11968" y="51335"/>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5" name="Freeform: Shape 1792"/>
                            <wps:cNvSpPr>
                              <a:spLocks/>
                            </wps:cNvSpPr>
                            <wps:spPr bwMode="auto">
                              <a:xfrm>
                                <a:off x="69146" y="25986"/>
                                <a:ext cx="645" cy="235"/>
                              </a:xfrm>
                              <a:custGeom>
                                <a:avLst/>
                                <a:gdLst>
                                  <a:gd name="T0" fmla="*/ 528 w 64485"/>
                                  <a:gd name="T1" fmla="*/ 0 h 23449"/>
                                  <a:gd name="T2" fmla="*/ 117 w 64485"/>
                                  <a:gd name="T3" fmla="*/ 0 h 23449"/>
                                  <a:gd name="T4" fmla="*/ 0 w 64485"/>
                                  <a:gd name="T5" fmla="*/ 118 h 23449"/>
                                  <a:gd name="T6" fmla="*/ 117 w 64485"/>
                                  <a:gd name="T7" fmla="*/ 235 h 23449"/>
                                  <a:gd name="T8" fmla="*/ 528 w 64485"/>
                                  <a:gd name="T9" fmla="*/ 235 h 23449"/>
                                  <a:gd name="T10" fmla="*/ 645 w 64485"/>
                                  <a:gd name="T11" fmla="*/ 118 h 23449"/>
                                  <a:gd name="T12" fmla="*/ 528 w 64485"/>
                                  <a:gd name="T13" fmla="*/ 0 h 2344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64485" h="23449">
                                    <a:moveTo>
                                      <a:pt x="52761" y="0"/>
                                    </a:moveTo>
                                    <a:lnTo>
                                      <a:pt x="11725" y="0"/>
                                    </a:lnTo>
                                    <a:cubicBezTo>
                                      <a:pt x="5249" y="0"/>
                                      <a:pt x="0" y="5249"/>
                                      <a:pt x="0" y="11725"/>
                                    </a:cubicBezTo>
                                    <a:cubicBezTo>
                                      <a:pt x="0" y="18200"/>
                                      <a:pt x="5249" y="23449"/>
                                      <a:pt x="11725" y="23449"/>
                                    </a:cubicBezTo>
                                    <a:lnTo>
                                      <a:pt x="52761" y="23449"/>
                                    </a:lnTo>
                                    <a:cubicBezTo>
                                      <a:pt x="59237" y="23449"/>
                                      <a:pt x="64486" y="18200"/>
                                      <a:pt x="64486" y="11725"/>
                                    </a:cubicBezTo>
                                    <a:cubicBezTo>
                                      <a:pt x="64486" y="5249"/>
                                      <a:pt x="59237" y="0"/>
                                      <a:pt x="52761" y="0"/>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6" name="Freeform: Shape 1793"/>
                            <wps:cNvSpPr>
                              <a:spLocks/>
                            </wps:cNvSpPr>
                            <wps:spPr bwMode="auto">
                              <a:xfrm>
                                <a:off x="69773" y="27226"/>
                                <a:ext cx="524" cy="528"/>
                              </a:xfrm>
                              <a:custGeom>
                                <a:avLst/>
                                <a:gdLst>
                                  <a:gd name="T0" fmla="*/ 331 w 52468"/>
                                  <a:gd name="T1" fmla="*/ 28 h 52761"/>
                                  <a:gd name="T2" fmla="*/ 41 w 52468"/>
                                  <a:gd name="T3" fmla="*/ 322 h 52761"/>
                                  <a:gd name="T4" fmla="*/ 28 w 52468"/>
                                  <a:gd name="T5" fmla="*/ 487 h 52761"/>
                                  <a:gd name="T6" fmla="*/ 193 w 52468"/>
                                  <a:gd name="T7" fmla="*/ 500 h 52761"/>
                                  <a:gd name="T8" fmla="*/ 206 w 52468"/>
                                  <a:gd name="T9" fmla="*/ 487 h 52761"/>
                                  <a:gd name="T10" fmla="*/ 496 w 52468"/>
                                  <a:gd name="T11" fmla="*/ 194 h 52761"/>
                                  <a:gd name="T12" fmla="*/ 483 w 52468"/>
                                  <a:gd name="T13" fmla="*/ 28 h 52761"/>
                                  <a:gd name="T14" fmla="*/ 331 w 52468"/>
                                  <a:gd name="T15" fmla="*/ 28 h 5276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2468" h="52761">
                                    <a:moveTo>
                                      <a:pt x="33117" y="2819"/>
                                    </a:moveTo>
                                    <a:lnTo>
                                      <a:pt x="4099" y="32131"/>
                                    </a:lnTo>
                                    <a:cubicBezTo>
                                      <a:pt x="-820" y="36343"/>
                                      <a:pt x="-1393" y="43744"/>
                                      <a:pt x="2820" y="48663"/>
                                    </a:cubicBezTo>
                                    <a:cubicBezTo>
                                      <a:pt x="7032" y="53581"/>
                                      <a:pt x="14433" y="54153"/>
                                      <a:pt x="19351" y="49942"/>
                                    </a:cubicBezTo>
                                    <a:cubicBezTo>
                                      <a:pt x="19810" y="49549"/>
                                      <a:pt x="20238" y="49121"/>
                                      <a:pt x="20631" y="48663"/>
                                    </a:cubicBezTo>
                                    <a:lnTo>
                                      <a:pt x="49649" y="19351"/>
                                    </a:lnTo>
                                    <a:cubicBezTo>
                                      <a:pt x="53861" y="14433"/>
                                      <a:pt x="53288" y="7031"/>
                                      <a:pt x="48370" y="2819"/>
                                    </a:cubicBezTo>
                                    <a:cubicBezTo>
                                      <a:pt x="43981" y="-940"/>
                                      <a:pt x="37507" y="-940"/>
                                      <a:pt x="33117" y="2819"/>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7" name="Freeform: Shape 1794"/>
                            <wps:cNvSpPr>
                              <a:spLocks/>
                            </wps:cNvSpPr>
                            <wps:spPr bwMode="auto">
                              <a:xfrm>
                                <a:off x="72684" y="27194"/>
                                <a:ext cx="539" cy="539"/>
                              </a:xfrm>
                              <a:custGeom>
                                <a:avLst/>
                                <a:gdLst>
                                  <a:gd name="T0" fmla="*/ 204 w 53881"/>
                                  <a:gd name="T1" fmla="*/ 39 h 53931"/>
                                  <a:gd name="T2" fmla="*/ 39 w 53881"/>
                                  <a:gd name="T3" fmla="*/ 30 h 53931"/>
                                  <a:gd name="T4" fmla="*/ 30 w 53881"/>
                                  <a:gd name="T5" fmla="*/ 196 h 53931"/>
                                  <a:gd name="T6" fmla="*/ 38 w 53881"/>
                                  <a:gd name="T7" fmla="*/ 204 h 53931"/>
                                  <a:gd name="T8" fmla="*/ 332 w 53881"/>
                                  <a:gd name="T9" fmla="*/ 497 h 53931"/>
                                  <a:gd name="T10" fmla="*/ 497 w 53881"/>
                                  <a:gd name="T11" fmla="*/ 512 h 53931"/>
                                  <a:gd name="T12" fmla="*/ 512 w 53881"/>
                                  <a:gd name="T13" fmla="*/ 347 h 53931"/>
                                  <a:gd name="T14" fmla="*/ 493 w 53881"/>
                                  <a:gd name="T15" fmla="*/ 329 h 5393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3881" h="53931">
                                    <a:moveTo>
                                      <a:pt x="20427" y="3867"/>
                                    </a:moveTo>
                                    <a:cubicBezTo>
                                      <a:pt x="16088" y="-939"/>
                                      <a:pt x="8674" y="-1317"/>
                                      <a:pt x="3867" y="3022"/>
                                    </a:cubicBezTo>
                                    <a:cubicBezTo>
                                      <a:pt x="-939" y="7362"/>
                                      <a:pt x="-1317" y="14776"/>
                                      <a:pt x="3022" y="19582"/>
                                    </a:cubicBezTo>
                                    <a:cubicBezTo>
                                      <a:pt x="3280" y="19867"/>
                                      <a:pt x="3552" y="20140"/>
                                      <a:pt x="3837" y="20399"/>
                                    </a:cubicBezTo>
                                    <a:lnTo>
                                      <a:pt x="33148" y="49711"/>
                                    </a:lnTo>
                                    <a:cubicBezTo>
                                      <a:pt x="37293" y="54686"/>
                                      <a:pt x="44686" y="55360"/>
                                      <a:pt x="49661" y="51215"/>
                                    </a:cubicBezTo>
                                    <a:cubicBezTo>
                                      <a:pt x="54637" y="47071"/>
                                      <a:pt x="55310" y="39678"/>
                                      <a:pt x="51166" y="34702"/>
                                    </a:cubicBezTo>
                                    <a:cubicBezTo>
                                      <a:pt x="50604" y="34028"/>
                                      <a:pt x="49968" y="33419"/>
                                      <a:pt x="49270" y="32886"/>
                                    </a:cubicBezTo>
                                    <a:lnTo>
                                      <a:pt x="20427" y="3867"/>
                                    </a:ln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8" name="Freeform: Shape 1795"/>
                            <wps:cNvSpPr>
                              <a:spLocks/>
                            </wps:cNvSpPr>
                            <wps:spPr bwMode="auto">
                              <a:xfrm>
                                <a:off x="73177" y="25982"/>
                                <a:ext cx="645" cy="234"/>
                              </a:xfrm>
                              <a:custGeom>
                                <a:avLst/>
                                <a:gdLst>
                                  <a:gd name="T0" fmla="*/ 528 w 64485"/>
                                  <a:gd name="T1" fmla="*/ 0 h 23449"/>
                                  <a:gd name="T2" fmla="*/ 117 w 64485"/>
                                  <a:gd name="T3" fmla="*/ 0 h 23449"/>
                                  <a:gd name="T4" fmla="*/ 0 w 64485"/>
                                  <a:gd name="T5" fmla="*/ 117 h 23449"/>
                                  <a:gd name="T6" fmla="*/ 117 w 64485"/>
                                  <a:gd name="T7" fmla="*/ 234 h 23449"/>
                                  <a:gd name="T8" fmla="*/ 528 w 64485"/>
                                  <a:gd name="T9" fmla="*/ 234 h 23449"/>
                                  <a:gd name="T10" fmla="*/ 645 w 64485"/>
                                  <a:gd name="T11" fmla="*/ 117 h 23449"/>
                                  <a:gd name="T12" fmla="*/ 528 w 64485"/>
                                  <a:gd name="T13" fmla="*/ 0 h 2344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64485" h="23449">
                                    <a:moveTo>
                                      <a:pt x="52761" y="0"/>
                                    </a:moveTo>
                                    <a:lnTo>
                                      <a:pt x="11725" y="0"/>
                                    </a:lnTo>
                                    <a:cubicBezTo>
                                      <a:pt x="5249" y="0"/>
                                      <a:pt x="0" y="5249"/>
                                      <a:pt x="0" y="11725"/>
                                    </a:cubicBezTo>
                                    <a:cubicBezTo>
                                      <a:pt x="0" y="18200"/>
                                      <a:pt x="5249" y="23449"/>
                                      <a:pt x="11725" y="23449"/>
                                    </a:cubicBezTo>
                                    <a:lnTo>
                                      <a:pt x="52761" y="23449"/>
                                    </a:lnTo>
                                    <a:cubicBezTo>
                                      <a:pt x="59237" y="23449"/>
                                      <a:pt x="64486" y="18200"/>
                                      <a:pt x="64486" y="11725"/>
                                    </a:cubicBezTo>
                                    <a:cubicBezTo>
                                      <a:pt x="64486" y="5249"/>
                                      <a:pt x="59237" y="0"/>
                                      <a:pt x="52761" y="0"/>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g:grpSp>
                      </wpg:grpSp>
                    </wpg:wgp>
                  </a:graphicData>
                </a:graphic>
              </wp:anchor>
            </w:drawing>
          </mc:Choice>
          <mc:Fallback>
            <w:pict>
              <v:group id="Group 7149" o:spid="_x0000_s1207" style="position:absolute;left:0;text-align:left;margin-left:400.1pt;margin-top:135.85pt;width:451.3pt;height:243.95pt;z-index:252270592;mso-position-horizontal:right;mso-position-horizontal-relative:margin;mso-position-vertical-relative:text" coordorigin=",1322" coordsize="106290,57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">
                <v:shape id="TextBox 134" o:spid="_x0000_s1208" type="#_x0000_t202" style="position:absolute;top:19708;width:24835;height:700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Th7cMA&#10;AADcAAAADwAAAGRycy9kb3ducmV2LnhtbERPTWvCQBC9F/oflil4MxuVtBLdhFIQLBbE1Iu3MTtN&#10;QrOzMbuN8d93C0Jv83ifs85H04qBetdYVjCLYhDEpdUNVwqOn5vpEoTzyBpby6TgRg7y7PFhjam2&#10;Vz7QUPhKhBB2KSqove9SKV1Zk0EX2Y44cF+2N+gD7Cupe7yGcNPKeRw/S4MNh4YaO3qrqfwufoyC&#10;Nlns3Ts1y83p5XLGj8WwS4q9UpOn8XUFwtPo/8V391aH+bME/p4JF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Th7cMAAADcAAAADwAAAAAAAAAAAAAAAACYAgAAZHJzL2Rv&#10;d25yZXYueG1sUEsFBgAAAAAEAAQA9QAAAIgDAAAAAA==&#10;" filled="f" stroked="f">
                  <v:textbox style="mso-fit-shape-to-text:t" inset="0,,0">
                    <w:txbxContent>
                      <w:p w:rsidR="00693FEF" w:rsidRDefault="00693FEF" w:rsidP="000D0CA1">
                        <w:pPr>
                          <w:bidi w:val="0"/>
                          <w:jc w:val="right"/>
                          <w:rPr>
                            <w:rFonts w:ascii="Adobe Arabic" w:hAnsi="Adobe Arabic" w:cs="Adobe Arabic"/>
                            <w:b/>
                            <w:bCs/>
                            <w:noProof/>
                            <w:color w:val="FF0000"/>
                            <w:kern w:val="24"/>
                            <w:sz w:val="36"/>
                            <w:szCs w:val="36"/>
                          </w:rPr>
                        </w:pPr>
                        <w:r>
                          <w:rPr>
                            <w:rFonts w:ascii="Adobe Arabic" w:hAnsi="Adobe Arabic" w:cs="Adobe Arabic" w:hint="cs"/>
                            <w:b/>
                            <w:bCs/>
                            <w:noProof/>
                            <w:color w:val="FF0000"/>
                            <w:kern w:val="24"/>
                            <w:sz w:val="36"/>
                            <w:szCs w:val="36"/>
                            <w:rtl/>
                          </w:rPr>
                          <w:t>نظرية العلاقة</w:t>
                        </w:r>
                      </w:p>
                    </w:txbxContent>
                  </v:textbox>
                </v:shape>
                <v:shape id="TextBox 132" o:spid="_x0000_s1209" type="#_x0000_t202" style="position:absolute;top:45562;width:24835;height:1231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Z/msIA&#10;AADcAAAADwAAAGRycy9kb3ducmV2LnhtbERPS4vCMBC+C/6HMIK3NXXFB12jyIKgKIjVy95mm9m2&#10;2ExqE2v990ZY8DYf33Pmy9aUoqHaFZYVDAcRCOLU6oIzBefT+mMGwnlkjaVlUvAgB8tFtzPHWNs7&#10;H6lJfCZCCLsYFeTeV7GULs3JoBvYijhwf7Y26AOsM6lrvIdwU8rPKJpIgwWHhhwr+s4pvSQ3o6Ac&#10;jw5uS8Vs/TO9/uJ+1OzGyUGpfq9dfYHw1Pq3+N+90WH+cAKvZ8IF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ln+awgAAANwAAAAPAAAAAAAAAAAAAAAAAJgCAABkcnMvZG93&#10;bnJldi54bWxQSwUGAAAAAAQABAD1AAAAhwMAAAAA&#10;" filled="f" stroked="f">
                  <v:textbox style="mso-fit-shape-to-text:t" inset="0,,0">
                    <w:txbxContent>
                      <w:p w:rsidR="00693FEF" w:rsidRDefault="00693FEF" w:rsidP="000D0CA1">
                        <w:pPr>
                          <w:bidi w:val="0"/>
                          <w:jc w:val="center"/>
                          <w:rPr>
                            <w:rFonts w:ascii="Adobe Arabic" w:hAnsi="Adobe Arabic" w:cs="Adobe Arabic"/>
                            <w:b/>
                            <w:bCs/>
                            <w:noProof/>
                            <w:color w:val="00B0F0"/>
                            <w:kern w:val="24"/>
                            <w:sz w:val="36"/>
                            <w:szCs w:val="36"/>
                            <w:lang w:bidi="ar-SY"/>
                          </w:rPr>
                        </w:pPr>
                        <w:r>
                          <w:rPr>
                            <w:rFonts w:ascii="Adobe Arabic" w:hAnsi="Adobe Arabic" w:cs="Adobe Arabic" w:hint="cs"/>
                            <w:b/>
                            <w:bCs/>
                            <w:noProof/>
                            <w:color w:val="00B0F0"/>
                            <w:kern w:val="24"/>
                            <w:sz w:val="36"/>
                            <w:szCs w:val="36"/>
                            <w:rtl/>
                            <w:lang w:bidi="ar-SY"/>
                          </w:rPr>
                          <w:t>النظرية التشاركية أو القيادة الديموقراطية</w:t>
                        </w:r>
                      </w:p>
                    </w:txbxContent>
                  </v:textbox>
                </v:shape>
                <v:shape id="TextBox 130" o:spid="_x0000_s1210" type="#_x0000_t202" style="position:absolute;top:6782;width:24835;height:1231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raAcIA&#10;AADcAAAADwAAAGRycy9kb3ducmV2LnhtbERPTYvCMBC9C/6HMII3TV1xla5RZEFQFMTqZW+zzWxb&#10;bCa1ibX+eyMseJvH+5z5sjWlaKh2hWUFo2EEgji1uuBMwfm0HsxAOI+ssbRMCh7kYLnoduYYa3vn&#10;IzWJz0QIYRejgtz7KpbSpTkZdENbEQfuz9YGfYB1JnWN9xBuSvkRRZ/SYMGhIceKvnNKL8nNKCgn&#10;44PbUjFb/0yvv7gfN7tJclCq32tXXyA8tf4t/ndvdJg/msLrmXCB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2toBwgAAANwAAAAPAAAAAAAAAAAAAAAAAJgCAABkcnMvZG93&#10;bnJldi54bWxQSwUGAAAAAAQABAD1AAAAhwMAAAAA&#10;" filled="f" stroked="f">
                  <v:textbox style="mso-fit-shape-to-text:t" inset="0,,0">
                    <w:txbxContent>
                      <w:p w:rsidR="00693FEF" w:rsidRDefault="00693FEF" w:rsidP="000D0CA1">
                        <w:pPr>
                          <w:bidi w:val="0"/>
                          <w:jc w:val="center"/>
                          <w:rPr>
                            <w:rFonts w:ascii="Adobe Arabic" w:hAnsi="Adobe Arabic" w:cs="Adobe Arabic"/>
                            <w:b/>
                            <w:bCs/>
                            <w:noProof/>
                            <w:color w:val="002060"/>
                            <w:kern w:val="24"/>
                            <w:sz w:val="36"/>
                            <w:szCs w:val="36"/>
                            <w:lang w:bidi="ar-SY"/>
                          </w:rPr>
                        </w:pPr>
                        <w:r>
                          <w:rPr>
                            <w:rFonts w:ascii="Adobe Arabic" w:hAnsi="Adobe Arabic" w:cs="Adobe Arabic" w:hint="cs"/>
                            <w:b/>
                            <w:bCs/>
                            <w:noProof/>
                            <w:color w:val="002060"/>
                            <w:kern w:val="24"/>
                            <w:sz w:val="36"/>
                            <w:szCs w:val="36"/>
                            <w:rtl/>
                            <w:lang w:bidi="ar-SY"/>
                          </w:rPr>
                          <w:t>نظرية الشبكة الإدارية في القيادة</w:t>
                        </w:r>
                      </w:p>
                    </w:txbxContent>
                  </v:textbox>
                </v:shape>
                <v:shape id="TextBox 128" o:spid="_x0000_s1211" type="#_x0000_t202" style="position:absolute;top:32639;width:24835;height:700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VOc8UA&#10;AADcAAAADwAAAGRycy9kb3ducmV2LnhtbESPQWvCQBCF74L/YRmht7qxYivRVaQgVCxIoxdvY3ZM&#10;gtnZNLuN6b/vHAreZnhv3vtmue5drTpqQ+XZwGScgCLOva24MHA6bp/noEJEtlh7JgO/FGC9Gg6W&#10;mFp/5y/qslgoCeGQooEyxibVOuQlOQxj3xCLdvWtwyhrW2jb4l3CXa1fkuRVO6xYGkps6L2k/Jb9&#10;OAP1bHoIO6rm2/Pb9wU/p91+lh2MeRr1mwWoSH18mP+vP6zgT4RWnpEJ9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U5zxQAAANwAAAAPAAAAAAAAAAAAAAAAAJgCAABkcnMv&#10;ZG93bnJldi54bWxQSwUGAAAAAAQABAD1AAAAigMAAAAA&#10;" filled="f" stroked="f">
                  <v:textbox style="mso-fit-shape-to-text:t" inset="0,,0">
                    <w:txbxContent>
                      <w:p w:rsidR="00693FEF" w:rsidRDefault="00693FEF" w:rsidP="000D0CA1">
                        <w:pPr>
                          <w:bidi w:val="0"/>
                          <w:jc w:val="right"/>
                          <w:rPr>
                            <w:rFonts w:ascii="Adobe Arabic" w:hAnsi="Adobe Arabic" w:cs="Adobe Arabic"/>
                            <w:b/>
                            <w:bCs/>
                            <w:noProof/>
                            <w:color w:val="808080" w:themeColor="background1" w:themeShade="80"/>
                            <w:kern w:val="24"/>
                            <w:sz w:val="36"/>
                            <w:szCs w:val="36"/>
                            <w:lang w:bidi="ar-SY"/>
                          </w:rPr>
                        </w:pPr>
                        <w:r>
                          <w:rPr>
                            <w:rFonts w:ascii="Adobe Arabic" w:hAnsi="Adobe Arabic" w:cs="Adobe Arabic" w:hint="cs"/>
                            <w:b/>
                            <w:bCs/>
                            <w:noProof/>
                            <w:color w:val="808080" w:themeColor="background1" w:themeShade="80"/>
                            <w:kern w:val="24"/>
                            <w:sz w:val="36"/>
                            <w:szCs w:val="36"/>
                            <w:rtl/>
                            <w:lang w:bidi="ar-SY"/>
                          </w:rPr>
                          <w:t>نظرية القوة</w:t>
                        </w:r>
                      </w:p>
                    </w:txbxContent>
                  </v:textbox>
                </v:shape>
                <v:group id="Group 1770" o:spid="_x0000_s1212" style="position:absolute;left:28458;top:1322;width:77832;height:57449" coordorigin="28458,1322" coordsize="77832,57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group id="Group 1771" o:spid="_x0000_s1213" style="position:absolute;left:47200;top:1322;width:12601;height:22520" coordorigin="47200,1322" coordsize="12601,2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HGPMUAAADcAAAADwAAAGRycy9kb3ducmV2LnhtbESPQWvCQBCF74L/YRmh&#10;N93EokjqKiJt6UEEtVB6G7JjEszOhuw2if++cxC8zfDevPfNeju4WnXUhsqzgXSWgCLOva24MPB9&#10;+ZiuQIWIbLH2TAbuFGC7GY/WmFnf84m6cyyUhHDI0EAZY5NpHfKSHIaZb4hFu/rWYZS1LbRtsZdw&#10;V+t5kiy1w4qlocSG9iXlt/OfM/DZY797Td+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xxjzFAAAA3AAA&#10;AA8AAAAAAAAAAAAAAAAAqgIAAGRycy9kb3ducmV2LnhtbFBLBQYAAAAABAAEAPoAAACcAwAAAAA=&#10;">
                    <v:shape id="Freeform: Shape 1772" o:spid="_x0000_s1214" style="position:absolute;left:47200;top:1322;width:12601;height:22520;visibility:visible;mso-wrap-style:square;v-text-anchor:middle" coordsize="1404144,2509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W19sEA&#10;AADcAAAADwAAAGRycy9kb3ducmV2LnhtbERPTYvCMBC9L/gfwgje1rSCS61GEUF2YU/WgtehmW26&#10;NpPSRFv//UZY8DaP9zmb3WhbcafeN44VpPMEBHHldMO1gvJ8fM9A+ICssXVMCh7kYbedvG0w127g&#10;E92LUIsYwj5HBSaELpfSV4Ys+rnriCP343qLIcK+lrrHIYbbVi6S5ENabDg2GOzoYKi6FjeroCj3&#10;1yx9WL38PZSDc6uLyb4/lZpNx/0aRKAxvMT/7i8d5y9SeD4TL5D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FtfbBAAAA3AAAAA8AAAAAAAAAAAAAAAAAmAIAAGRycy9kb3du&#10;cmV2LnhtbFBLBQYAAAAABAAEAPUAAACGAwAAAAA=&#10;" path="m702072,v387744,,702072,314328,702072,702072c1404144,750540,1399233,797861,1389881,843564r-16587,53432l1375965,898031r-9908,22279l1348972,975350,659334,2509440,55172,975350c19645,891355,,799008,,702072,,314328,314328,,702072,xe" fillcolor="#063951" stroked="f" strokeweight="1pt">
                      <v:stroke joinstyle="miter"/>
                      <v:path arrowok="t" o:connecttype="custom" o:connectlocs="51,0;101,51;100,61;99,65;99,65;99,67;97,70;48,181;4,70;0,51;51,0" o:connectangles="0,0,0,0,0,0,0,0,0,0,0"/>
                    </v:shape>
                    <v:shape id="Freeform: Shape 1773" o:spid="_x0000_s1215" style="position:absolute;left:48971;top:3092;width:9060;height:9060;visibility:visible;mso-wrap-style:square;v-text-anchor:middle" coordsize="1121726,112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xnDcQA&#10;AADcAAAADwAAAGRycy9kb3ducmV2LnhtbERPTWvCQBC9F/oflil4Ed0Yaampq0hBEYuHqAePY3ZM&#10;0mZnQ3aN8d+7QsHbPN7nTOedqURLjSstKxgNIxDEmdUl5woO++XgE4TzyBory6TgRg7ms9eXKSba&#10;XjmldudzEULYJaig8L5OpHRZQQbd0NbEgTvbxqAPsMmlbvAawk0l4yj6kAZLDg0F1vRdUPa3uxgF&#10;m368lf3f0c9xf3hPT5PxOV2sWqV6b93iC4Snzj/F/+61DvPjGB7PhAv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MZw3EAAAA3AAAAA8AAAAAAAAAAAAAAAAAmAIAAGRycy9k&#10;b3ducmV2LnhtbFBLBQYAAAAABAAEAPUAAACJAwAAAAA=&#10;" path="m532312,711v218240,-11027,432152,106857,533310,315935c1200500,595416,1083852,930745,805081,1065623,526311,1200500,190982,1083852,56105,805082,-78773,526312,37875,190983,316645,56105,386338,22386,459565,4387,532312,711xe" stroked="f">
                      <v:fill color2="#d9d9d9" rotate="t" colors="0 white;.5 #f2f2f2;1 #d9d9d9" focus="100%" type="gradient">
                        <o:fill v:ext="view" type="gradientUnscaled"/>
                      </v:fill>
                      <v:shadow on="t" color="black" opacity="26213f" origin="-.5,-.5" offset=".74836mm,.74836mm"/>
                      <v:path arrowok="t" o:connecttype="custom" o:connectlocs="28,0;56,17;42,56;3,42;17,3;28,0" o:connectangles="0,0,0,0,0,0"/>
                    </v:shape>
                    <v:shape id="Freeform: Shape 1774" o:spid="_x0000_s1216" style="position:absolute;left:51064;top:18312;width:4362;height:5530;visibility:visible;mso-wrap-style:square;v-text-anchor:middle" coordsize="486150,616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eOkb8A&#10;AADcAAAADwAAAGRycy9kb3ducmV2LnhtbERPTWvCQBC9F/wPywi91U1SKja6ihaE3oq23ofsNAlm&#10;Z8PuNIn/3i0UepvH+5zNbnKdGijE1rOBfJGBIq68bbk28PV5fFqBioJssfNMBm4UYbedPWywtH7k&#10;Ew1nqVUK4ViigUakL7WOVUMO48L3xIn79sGhJBhqbQOOKdx1usiypXbYcmposKe3hqrr+ccZ6OjE&#10;0wsdrfWUL/VBXsPHRYx5nE/7NSihSf7Ff+53m+YXz/D7TLpA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d46RvwAAANwAAAAPAAAAAAAAAAAAAAAAAJgCAABkcnMvZG93bnJl&#10;di54bWxQSwUGAAAAAAQABAD1AAAAhAMAAAAA&#10;" path="m229267,v58784,,116177,5957,171607,17300l486150,43770,228815,616207,,35198,57660,17300c113091,5957,170483,,229267,xe" fillcolor="black" stroked="f" strokeweight="1pt">
                      <v:fill opacity="13107f"/>
                      <v:stroke joinstyle="miter"/>
                      <v:path arrowok="t" o:connecttype="custom" o:connectlocs="17,0;29,1;35,3;17,45;0,3;4,1;17,0" o:connectangles="0,0,0,0,0,0,0"/>
                    </v:shape>
                  </v:group>
                  <v:group id="Group 1775" o:spid="_x0000_s1217" style="position:absolute;left:54825;top:7025;width:18041;height:17500" coordorigin="54825,7025" coordsize="18041,174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shape id="Freeform: Shape 1776" o:spid="_x0000_s1218" style="position:absolute;left:54825;top:7025;width:18041;height:17499;visibility:visible;mso-wrap-style:square;v-text-anchor:middle" coordsize="2010296,1949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73+8EA&#10;AADcAAAADwAAAGRycy9kb3ducmV2LnhtbERP22rCQBB9F/yHZQTfdKO2ItFVJCAW2lLq7XnIjsli&#10;djZktzH9+25B8G0O5zqrTWcr0VLjjWMFk3ECgjh32nCh4HTcjRYgfEDWWDkmBb/kYbPu91aYanfn&#10;b2oPoRAxhH2KCsoQ6lRKn5dk0Y9dTRy5q2sshgibQuoG7zHcVnKaJHNp0XBsKLGmrKT8dvixCi7v&#10;H9kszNuXrP7Es2kN2/0XKzUcdNsliEBdeIof7jcd509f4f+ZeIF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u9/vBAAAA3AAAAA8AAAAAAAAAAAAAAAAAmAIAAGRycy9kb3du&#10;cmV2LnhtbFBLBQYAAAAABAAEAPUAAACGAwAAAAA=&#10;" path="m1308224,v179676,,359352,68544,496440,205632c2078840,479809,2078840,924336,1804664,1198512v-34272,34272,-71206,64260,-110136,89964l1645017,1314530r1156,2621l1623416,1325898r-51002,26838l,1949854,657560,437882c691832,353367,743240,274176,811784,205632,948872,68544,1128548,,1308224,xe" fillcolor="#f7931f" stroked="f" strokeweight="1pt">
                      <v:stroke joinstyle="miter"/>
                      <v:path arrowok="t" o:connecttype="custom" o:connectlocs="95,0;130,15;130,87;122,93;119,95;119,95;117,96;114,98;0,141;48,32;59,15;95,0" o:connectangles="0,0,0,0,0,0,0,0,0,0,0,0"/>
                    </v:shape>
                    <v:shape id="Freeform: Shape 1777" o:spid="_x0000_s1219" style="position:absolute;left:62035;top:8796;width:9060;height:9060;visibility:visible;mso-wrap-style:square;v-text-anchor:middle" coordsize="1121726,11217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pV9cEA&#10;AADcAAAADwAAAGRycy9kb3ducmV2LnhtbERPTWvCQBC9F/wPywje6sYc0hJdg0aF0luj4HXIjkkw&#10;Oxt2V5P++26h0Ns83udsisn04knOd5YVrJYJCOLa6o4bBZfz6fUdhA/IGnvLpOCbPBTb2csGc21H&#10;/qJnFRoRQ9jnqKANYcil9HVLBv3SDsSRu1lnMEToGqkdjjHc9DJNkkwa7Dg2tDhQ2VJ9rx5GwS0k&#10;17Icjp/8tj+4+/WIF3vOlFrMp90aRKAp/Iv/3B86zk8z+H0mXiC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7aVfXBAAAA3AAAAA8AAAAAAAAAAAAAAAAAmAIAAGRycy9kb3du&#10;cmV2LnhtbFBLBQYAAAAABAAEAPUAAACGAwAAAAA=&#10;" adj="-11796480,,5400" path="m532312,711v218240,-11027,432152,106857,533310,315935c1200500,595416,1083852,930745,805081,1065623,526311,1200500,190982,1083852,56105,805082,-78773,526312,37875,190983,316645,56105,386338,22386,459565,4387,532312,711xe" stroked="f">
                      <v:fill color2="#d9d9d9" rotate="t" colors="0 white;.5 #f2f2f2;1 #d9d9d9" focus="100%" type="gradient">
                        <o:fill v:ext="view" type="gradientUnscaled"/>
                      </v:fill>
                      <v:stroke joinstyle="round"/>
                      <v:shadow on="t" color="black" opacity="26213f" origin="-.5,-.5" offset=".74836mm,.74836mm"/>
                      <v:formulas/>
                      <v:path arrowok="t" o:connecttype="custom" o:connectlocs="28,0;56,17;42,56;3,42;17,3;28,0" o:connectangles="0,0,0,0,0,0" textboxrect="0,0,1121726,1121727"/>
                      <v:textbox>
                        <w:txbxContent>
                          <w:p w:rsidR="00693FEF" w:rsidRDefault="00693FEF" w:rsidP="000D0CA1">
                            <w:pPr>
                              <w:jc w:val="center"/>
                              <w:rPr>
                                <w:lang w:bidi="ar-SY"/>
                              </w:rPr>
                            </w:pPr>
                          </w:p>
                        </w:txbxContent>
                      </v:textbox>
                    </v:shape>
                    <v:shape id="Freeform: Shape 1778" o:spid="_x0000_s1220" style="position:absolute;left:54825;top:19426;width:5120;height:5098;visibility:visible;mso-wrap-style:square;v-text-anchor:middle" coordsize="570584,5680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fwj8EA&#10;AADdAAAADwAAAGRycy9kb3ducmV2LnhtbERPy4rCMBTdD/gP4QruxmR8UTpGEUERZiFq3V+aa9uZ&#10;5qY0sda/nywEl4fzXq57W4uOWl851vA1ViCIc2cqLjRkl91nAsIHZIO1Y9LwJA/r1eBjialxDz5R&#10;dw6FiCHsU9RQhtCkUvq8JIt+7BriyN1cazFE2BbStPiI4baWE6UW0mLFsaHEhrYl5X/nu9UwP/64&#10;LP+d79XU3i+q993xWty0Hg37zTeIQH14i1/ug9EwnSVxbnwTn4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38I/BAAAA3QAAAA8AAAAAAAAAAAAAAAAAmAIAAGRycy9kb3du&#10;cmV2LnhtbFBLBQYAAAAABAAEAPUAAACGAwAAAAA=&#10;" path="m247049,r39206,21280c376855,82489,455042,160676,516250,251276r54334,100102l,568055,247049,xe" fillcolor="black" stroked="f" strokeweight="1pt">
                      <v:fill opacity="13107f"/>
                      <v:stroke joinstyle="miter"/>
                      <v:path arrowok="t" o:connecttype="custom" o:connectlocs="18,0;21,2;37,18;41,25;0,41" o:connectangles="0,0,0,0,0"/>
                    </v:shape>
                  </v:group>
                  <v:group id="_x0000_s1221" style="position:absolute;left:55315;top:20066;width:22521;height:12602" coordorigin="55315,20066" coordsize="22520,126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3pFccAAADdAAAADwAAAGRycy9kb3ducmV2LnhtbESPT2vCQBTE7wW/w/KE&#10;3nQTbUWjq4jU0oMI/gHx9sg+k2D2bciuSfz23YLQ4zAzv2EWq86UoqHaFZYVxMMIBHFqdcGZgvNp&#10;O5iCcB5ZY2mZFDzJwWrZe1tgom3LB2qOPhMBwi5BBbn3VSKlS3My6Ia2Ig7ezdYGfZB1JnWNbYCb&#10;Uo6iaCINFhwWcqxok1N6Pz6Mgu8W2/U4/mp299vmeT197i+7mJR673frOQhPnf8Pv9o/WsH4Yzq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U3pFccAAADd&#10;AAAADwAAAAAAAAAAAAAAAACqAgAAZHJzL2Rvd25yZXYueG1sUEsFBgAAAAAEAAQA+gAAAJ4DAAAA&#10;AA==&#10;">
                    <v:shape id="Freeform: Shape 1780" o:spid="_x0000_s1222" style="position:absolute;left:55315;top:20066;width:22521;height:12602;visibility:visible;mso-wrap-style:square;v-text-anchor:middle" coordsize="2509441,140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oz4b0A&#10;AADdAAAADwAAAGRycy9kb3ducmV2LnhtbERPyQrCMBC9C/5DGMGbpq5oNYoIinhzwfPYjG21mZQm&#10;av17cxA8Pt4+X9amEC+qXG5ZQa8bgSBOrM45VXA+bToTEM4jaywsk4IPOVgumo05xtq++UCvo09F&#10;CGEXo4LM+zKW0iUZGXRdWxIH7mYrgz7AKpW6wncIN4XsR9FYGsw5NGRY0jqj5HF8GgWG0W+v8l70&#10;H89JctofRri/jJRqt+rVDISn2v/FP/dOKxgMp2F/eBOegFx8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moz4b0AAADdAAAADwAAAAAAAAAAAAAAAACYAgAAZHJzL2Rvd25yZXYu&#10;eG1sUEsFBgAAAAAEAAQA9QAAAIIDAAAAAA==&#10;" path="m1807369,v387744,,702072,314328,702072,702072c2509441,1089816,2195113,1404144,1807369,1404144v-48468,,-95789,-4911,-141492,-14263l1612445,1373294r-1036,2671l1589133,1366058r-55042,-17086l,659334,1534091,55172c1618086,19645,1710433,,1807369,xe" fillcolor="#a2b969" stroked="f" strokeweight="1pt">
                      <v:stroke joinstyle="miter"/>
                      <v:path arrowok="t" o:connecttype="custom" o:connectlocs="131,0;181,51;131,101;120,100;117,99;116,99;115,99;111,98;0,48;111,4;131,0" o:connectangles="0,0,0,0,0,0,0,0,0,0,0"/>
                    </v:shape>
                    <v:shape id="Freeform: Shape 1781" o:spid="_x0000_s1223" style="position:absolute;left:67005;top:21837;width:9060;height:9060;visibility:visible;mso-wrap-style:square;v-text-anchor:middle" coordsize="1121726,112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5yvcgA&#10;AADdAAAADwAAAGRycy9kb3ducmV2LnhtbESPQWvCQBSE74L/YXlCL1I30Vo0uooUWkrFQ9SDx2f2&#10;maTNvg3ZbYz/3i0UPA4z8w2zXHemEi01rrSsIB5FIIgzq0vOFRwP788zEM4ja6wsk4IbOViv+r0l&#10;JtpeOaV273MRIOwSVFB4XydSuqwgg25ka+LgXWxj0AfZ5FI3eA1wU8lxFL1KgyWHhQJreiso+9n/&#10;GgVfw/FODr/j7elwnKbn+eSSbj5apZ4G3WYBwlPnH+H/9qdWMHmZx/D3JjwBub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bnK9yAAAAN0AAAAPAAAAAAAAAAAAAAAAAJgCAABk&#10;cnMvZG93bnJldi54bWxQSwUGAAAAAAQABAD1AAAAjQMAAAAA&#10;" path="m532312,711v218240,-11027,432152,106857,533310,315935c1200500,595416,1083852,930745,805081,1065623,526311,1200500,190982,1083852,56105,805082,-78773,526312,37875,190983,316645,56105,386338,22386,459565,4387,532312,711xe" stroked="f">
                      <v:fill color2="#d9d9d9" rotate="t" colors="0 white;.5 #f2f2f2;1 #d9d9d9" focus="100%" type="gradient">
                        <o:fill v:ext="view" type="gradientUnscaled"/>
                      </v:fill>
                      <v:shadow on="t" color="black" opacity="26213f" origin="-.5,-.5" offset=".74836mm,.74836mm"/>
                      <v:path arrowok="t" o:connecttype="custom" o:connectlocs="28,0;56,17;42,56;3,42;17,3;28,0" o:connectangles="0,0,0,0,0,0"/>
                    </v:shape>
                    <v:shape id="Freeform: Shape 1782" o:spid="_x0000_s1224" style="position:absolute;left:55315;top:23955;width:5448;height:4301;visibility:visible;mso-wrap-style:square;v-text-anchor:middle" coordsize="606990,479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2G/cQA&#10;AADdAAAADwAAAGRycy9kb3ducmV2LnhtbESP3WrCQBSE74W+w3IE73TjX6ipq1ihtDfaan2AQ/Y0&#10;CWbPht3VxLd3C4KXw8x8wyzXnanFlZyvLCsYjxIQxLnVFRcKTr8fw1cQPiBrrC2Tght5WK9eekvM&#10;tG35QNdjKESEsM9QQRlCk0np85IM+pFtiKP3Z53BEKUrpHbYRrip5SRJUmmw4rhQYkPbkvLz8WIU&#10;vPP45uafm2/dHny6lw3T7oeVGvS7zRuIQF14hh/tL61gOltM4P9NfAJ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9hv3EAAAA3QAAAA8AAAAAAAAAAAAAAAAAmAIAAGRycy9k&#10;b3ducmV2LnhtbFBLBQYAAAAABAAEAPUAAACJAwAAAAA=&#10;" path="m573840,r15851,51064c601034,106495,606990,163887,606990,222671v,58784,-5956,116177,-17299,171607l563321,479228,,225992,573840,xe" fillcolor="black" stroked="f" strokeweight="1pt">
                      <v:fill opacity="13107f"/>
                      <v:stroke joinstyle="miter"/>
                      <v:path arrowok="t" o:connecttype="custom" o:connectlocs="41,0;43,4;44,16;43,29;41,35;0,16" o:connectangles="0,0,0,0,0,0"/>
                    </v:shape>
                  </v:group>
                  <v:group id="Group 1783" o:spid="_x0000_s1225" style="position:absolute;left:54653;top:27530;width:17498;height:18041" coordorigin="54653,27530" coordsize="17498,18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IIsYAAADdAAAADwAAAGRycy9kb3ducmV2LnhtbESPQWvCQBSE74X+h+UV&#10;vOkmTS01dRURLR5EUAvF2yP7TILZtyG7JvHfu4LQ4zAz3zDTeW8q0VLjSssK4lEEgjizuuRcwe9x&#10;PfwC4TyyxsoyKbiRg/ns9WWKqbYd76k9+FwECLsUFRTe16mULivIoBvZmjh4Z9sY9EE2udQNdgFu&#10;KvkeRZ/SYMlhocCalgVll8PVKPjpsFsk8ardXs7L2+k43v1tY1Jq8NYvvkF46v1/+NneaAXJxyS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fEgixgAAAN0A&#10;AAAPAAAAAAAAAAAAAAAAAKoCAABkcnMvZG93bnJldi54bWxQSwUGAAAAAAQABAD6AAAAnQMAAAAA&#10;">
                    <v:shape id="Freeform: Shape 1784" o:spid="_x0000_s1226" style="position:absolute;left:54653;top:27530;width:17498;height:18041;visibility:visible;mso-wrap-style:square;v-text-anchor:middle" coordsize="1949855,2010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gdLMcA&#10;AADdAAAADwAAAGRycy9kb3ducmV2LnhtbESPT2vCQBTE7wW/w/KE3urGVqVNXUVaBMGTfyoeH9ln&#10;ErP7NmRXk/rpXaHQ4zAzv2Gm884acaXGl44VDAcJCOLM6ZJzBfvd8uUdhA/IGo1jUvBLHuaz3tMU&#10;U+1a3tB1G3IRIexTVFCEUKdS+qwgi37gauLonVxjMUTZ5FI32Ea4NfI1SSbSYslxocCavgrKqu3F&#10;Khhv1ofjOFRL6txqd/m+mZ/sbJR67neLTxCBuvAf/muvtIK30ccIHm/iE5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IHSzHAAAA3QAAAA8AAAAAAAAAAAAAAAAAmAIAAGRy&#10;cy9kb3ducmV2LnhtbFBLBQYAAAAABAAEAPUAAACMAwAAAAA=&#10;" path="m,l1511973,657560v84515,34272,163706,85680,232250,154224c2018399,1085960,2018399,1530487,1744223,1804664v-274176,274176,-718703,274176,-992880,c717071,1770392,687083,1733458,661379,1694528r-26054,-49511l632703,1646174r-8749,-22764l597118,1572414,,xe" fillcolor="#3a5c84" stroked="f" strokeweight="1pt">
                      <v:stroke joinstyle="miter"/>
                      <v:path arrowok="t" o:connecttype="custom" o:connectlocs="0,0;109,48;126,59;126,130;54,130;48,122;46,119;46,119;45,117;43,114;0,0" o:connectangles="0,0,0,0,0,0,0,0,0,0,0"/>
                    </v:shape>
                    <v:shape id="Freeform: Shape 1785" o:spid="_x0000_s1227" style="position:absolute;left:61321;top:34741;width:9060;height:9060;visibility:visible;mso-wrap-style:square;v-text-anchor:middle" coordsize="1121726,112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V0vsgA&#10;AADdAAAADwAAAGRycy9kb3ducmV2LnhtbESPT2vCQBTE74LfYXmFXkQ3/iuauooILdLSQ9SDx2f2&#10;mUSzb0N2G+O3d4VCj8PM/IZZrFpTioZqV1hWMBxEIIhTqwvOFBz2H/0ZCOeRNZaWScGdHKyW3c4C&#10;Y21vnFCz85kIEHYxKsi9r2IpXZqTQTewFXHwzrY26IOsM6lrvAW4KeUoit6kwYLDQo4VbXJKr7tf&#10;o+CrN/qRvcvw+7g/TJPTfHxO1p+NUq8v7fodhKfW/4f/2lutYDyZT+H5JjwBuX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VXS+yAAAAN0AAAAPAAAAAAAAAAAAAAAAAJgCAABk&#10;cnMvZG93bnJldi54bWxQSwUGAAAAAAQABAD1AAAAjQMAAAAA&#10;" path="m532312,711v218240,-11027,432152,106857,533310,315935c1200500,595416,1083852,930745,805081,1065623,526311,1200500,190982,1083852,56105,805082,-78773,526312,37875,190983,316645,56105,386338,22386,459565,4387,532312,711xe" stroked="f">
                      <v:fill color2="#d9d9d9" rotate="t" colors="0 white;.5 #f2f2f2;1 #d9d9d9" focus="100%" type="gradient">
                        <o:fill v:ext="view" type="gradientUnscaled"/>
                      </v:fill>
                      <v:shadow on="t" color="black" opacity="26213f" origin="-.5,-.5" offset=".74836mm,.74836mm"/>
                      <v:path arrowok="t" o:connecttype="custom" o:connectlocs="28,0;56,17;42,56;3,42;17,3;28,0" o:connectangles="0,0,0,0,0,0"/>
                    </v:shape>
                    <v:shape id="Freeform: Shape 1786" o:spid="_x0000_s1228" style="position:absolute;left:54653;top:27530;width:5071;height:5180;visibility:visible;mso-wrap-style:square;v-text-anchor:middle" coordsize="565096,577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L6t8gA&#10;AADdAAAADwAAAGRycy9kb3ducmV2LnhtbESPQWvCQBSE74X+h+UVvNWNVtREVxGhKHixWlp7e2af&#10;STD7NmRXk/bXu0LB4zAz3zDTeWtKcaXaFZYV9LoRCOLU6oIzBZ/799cxCOeRNZaWScEvOZjPnp+m&#10;mGjb8Adddz4TAcIuQQW591UipUtzMui6tiIO3snWBn2QdSZ1jU2Am1L2o2goDRYcFnKsaJlTet5d&#10;jIJq/z3+Oh5W259RfN40h2b7F9uFUp2XdjEB4an1j/B/e60VvA3iIdzfhCc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Qvq3yAAAAN0AAAAPAAAAAAAAAAAAAAAAAJgCAABk&#10;cnMvZG93bnJldi54bWxQSwUGAAAAAAQABAD1AAAAjQMAAAAA&#10;" path="m,l565096,245761r-29668,54659c474220,391021,396033,469208,305433,530416r-86235,46807l,xe" fillcolor="black" stroked="f" strokeweight="1pt">
                      <v:fill opacity="13107f"/>
                      <v:stroke joinstyle="miter"/>
                      <v:path arrowok="t" o:connecttype="custom" o:connectlocs="0,0;41,18;39,22;22,38;16,42" o:connectangles="0,0,0,0,0"/>
                    </v:shape>
                  </v:group>
                  <v:group id="Group 1787" o:spid="_x0000_s1229" style="position:absolute;left:46495;top:28148;width:12601;height:22521" coordorigin="46495,28148" coordsize="12601,2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dOIccAAADdAAAADwAAAGRycy9kb3ducmV2LnhtbESPQWvCQBSE7wX/w/IE&#10;b3UTba1GVxFpxYMIVaH09sg+k2D2bchuk/jvXUHocZiZb5jFqjOlaKh2hWUF8TACQZxaXXCm4Hz6&#10;ep2CcB5ZY2mZFNzIwWrZe1lgom3L39QcfSYChF2CCnLvq0RKl+Zk0A1tRRy8i60N+iDrTOoa2wA3&#10;pRxF0UQaLDgs5FjRJqf0evwzCrYttutx/Nnsr5fN7ff0fvjZx6TUoN+t5yA8df4//GzvtILx2+w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kdOIccAAADd&#10;AAAADwAAAAAAAAAAAAAAAACqAgAAZHJzL2Rvd25yZXYueG1sUEsFBgAAAAAEAAQA+gAAAJ4DAAAA&#10;AA==&#10;">
                    <v:shape id="Freeform: Shape 1788" o:spid="_x0000_s1230" style="position:absolute;left:46495;top:28148;width:12601;height:22521;visibility:visible;mso-wrap-style:square;v-text-anchor:middle" coordsize="1404144,2509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N0OMIA&#10;AADdAAAADwAAAGRycy9kb3ducmV2LnhtbERPz2vCMBS+D/Y/hDfYbabbRLQaSxkIngTrYHh7NM+0&#10;rnkpSap1f/1yEDx+fL9XxWg7cSEfWscK3icZCOLa6ZaNgu/D5m0OIkRkjZ1jUnCjAMX6+WmFuXZX&#10;3tOlikakEA45Kmhi7HMpQ92QxTBxPXHiTs5bjAl6I7XHawq3nfzIspm02HJqaLCnr4bq32qwCnYH&#10;05X9sfprzfBTjed6oL0npV5fxnIJItIYH+K7e6sVfE4XaW56k56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Q3Q4wgAAAN0AAAAPAAAAAAAAAAAAAAAAAJgCAABkcnMvZG93&#10;bnJldi54bWxQSwUGAAAAAAQABAD1AAAAhwMAAAAA&#10;" path="m744810,r590102,1502991c1379280,1595070,1404144,1698315,1404144,1807368v,387744,-314328,702072,-702072,702072c314328,2509440,,2195112,,1807368v,-42409,3760,-83940,10965,-124278l30124,1612163r-1945,-754l33653,1599100r8948,-33128c56382,1528337,73292,1492210,93016,1457907l744810,xe" fillcolor="#c13018" stroked="f" strokeweight="1pt">
                      <v:stroke joinstyle="miter"/>
                      <v:path arrowok="t" o:connecttype="custom" o:connectlocs="54,0;96,109;101,131;51,181;0,131;1,122;2,117;2,116;2,116;3,113;7,105;54,0" o:connectangles="0,0,0,0,0,0,0,0,0,0,0,0"/>
                    </v:shape>
                    <v:shape id="Freeform: Shape 1789" o:spid="_x0000_s1231" style="position:absolute;left:48265;top:39838;width:9060;height:9060;visibility:visible;mso-wrap-style:square;v-text-anchor:middle" coordsize="1121726,112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u8gA&#10;AADdAAAADwAAAGRycy9kb3ducmV2LnhtbESPQWvCQBSE74L/YXlCL1I3ai0muooUWkrFQ9SDx2f2&#10;maTNvg3ZbYz/3i0UPA4z8w2zXHemEi01rrSsYDyKQBBnVpecKzge3p/nIJxH1lhZJgU3crBe9XtL&#10;TLS9ckrt3uciQNglqKDwvk6kdFlBBt3I1sTBu9jGoA+yyaVu8BrgppKTKHqVBksOCwXW9FZQ9rP/&#10;NQq+hpOdHH6Pt6fDcZae4+kl3Xy0Sj0Nus0ChKfOP8L/7U+tYPoSx/D3JjwBub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GH67yAAAAN0AAAAPAAAAAAAAAAAAAAAAAJgCAABk&#10;cnMvZG93bnJldi54bWxQSwUGAAAAAAQABAD1AAAAjQMAAAAA&#10;" path="m532312,711v218240,-11027,432152,106857,533310,315935c1200500,595416,1083852,930745,805081,1065623,526311,1200500,190982,1083852,56105,805082,-78773,526312,37875,190983,316645,56105,386338,22386,459565,4387,532312,711xe" stroked="f">
                      <v:fill color2="#d9d9d9" rotate="t" colors="0 white;.5 #f2f2f2;1 #d9d9d9" focus="100%" type="gradient">
                        <o:fill v:ext="view" type="gradientUnscaled"/>
                      </v:fill>
                      <v:shadow on="t" color="black" opacity="26213f" origin="-.5,-.5" offset=".74836mm,.74836mm"/>
                      <v:path arrowok="t" o:connecttype="custom" o:connectlocs="28,0;56,17;42,56;3,42;17,3;28,0" o:connectangles="0,0,0,0,0,0"/>
                    </v:shape>
                    <v:shape id="Freeform: Shape 1790" o:spid="_x0000_s1232" style="position:absolute;left:50907;top:28148;width:4285;height:5447;visibility:visible;mso-wrap-style:square;v-text-anchor:middle" coordsize="477520,6069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NYDsQA&#10;AADdAAAADwAAAGRycy9kb3ducmV2LnhtbERPTWvCQBC9F/wPyxS8lLpR0Up0DVIQPATaqBdvY3aa&#10;BLOzaXZj4r/vHgoeH+97kwymFndqXWVZwXQSgSDOra64UHA+7d9XIJxH1lhbJgUPcpBsRy8bjLXt&#10;OaP70RcihLCLUUHpfRNL6fKSDLqJbYgD92Nbgz7AtpC6xT6Em1rOomgpDVYcGkps6LOk/HbsjILU&#10;XD7cYpmubv21+ppm9u3y/dspNX4ddmsQngb/FP+7D1rBfBGF/eFNeAJ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TWA7EAAAA3QAAAA8AAAAAAAAAAAAAAAAAmAIAAGRycy9k&#10;b3ducmV2LnhtbFBLBQYAAAAABAAEAPUAAACJAwAAAAA=&#10;" path="m253205,l477520,571329r-59149,18361c362941,601033,305548,606989,246764,606989v-58784,,-116176,-5956,-171607,-17299l,566360,253205,xe" fillcolor="black" stroked="f" strokeweight="1pt">
                      <v:fill opacity="13107f"/>
                      <v:stroke joinstyle="miter"/>
                      <v:path arrowok="t" o:connecttype="custom" o:connectlocs="18,0;35,41;30,43;18,44;5,43;0,41" o:connectangles="0,0,0,0,0,0"/>
                    </v:shape>
                  </v:group>
                  <v:group id="Group 1791" o:spid="_x0000_s1233" style="position:absolute;left:33516;top:27542;width:18041;height:17498" coordorigin="33516,27542" coordsize="18041,174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J6dTFAAAA3QAA&#10;AA8AAAAAAAAAAAAAAAAAqgIAAGRycy9kb3ducmV2LnhtbFBLBQYAAAAABAAEAPoAAACcAwAAAAA=&#10;">
                    <v:shape id="Freeform: Shape 7296" o:spid="_x0000_s1234" style="position:absolute;left:33516;top:27542;width:18041;height:17498;visibility:visible;mso-wrap-style:square;v-text-anchor:middle" coordsize="2010295,1949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vDF8cA&#10;AADdAAAADwAAAGRycy9kb3ducmV2LnhtbESPS2sCQRCE70L+w9ABLxJnNUbCxlGCIBo8ZZOLt3an&#10;9xF3etad2Uf+fUYQciyq6itqtRlMJTpqXGlZwWwagSBOrS45V/D9tXt6BeE8ssbKMin4JQeb9cNo&#10;hbG2PX9Sl/hcBAi7GBUU3texlC4tyKCb2po4eJltDPogm1zqBvsAN5WcR9FSGiw5LBRY07ag9JK0&#10;RsG+vbYD/5xPS95nXfZxOi8ml6NS48fh/Q2Ep8H/h+/tg1bw/BLN4fYmP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LwxfHAAAA3QAAAA8AAAAAAAAAAAAAAAAAmAIAAGRy&#10;cy9kb3ducmV2LnhtbFBLBQYAAAAABAAEAPUAAACMAwAAAAA=&#10;" path="m2010295,l1364785,1480040v-33737,96483,-89161,187070,-166273,264182c924335,2018398,479808,2018398,205632,1744222v-274177,-274176,-274177,-718703,,-992880c239904,717070,276837,687082,315767,661378r49511,-26054l364122,632703r22760,-8748l437881,597118,2010295,xe" fillcolor="#4cc1ef" stroked="f" strokeweight="1pt">
                      <v:stroke joinstyle="miter"/>
                      <v:path arrowok="t" o:connecttype="custom" o:connectlocs="145,0;99,107;87,126;15,126;15,54;23,48;26,46;26,46;28,45;32,43;145,0" o:connectangles="0,0,0,0,0,0,0,0,0,0,0"/>
                    </v:shape>
                    <v:shape id="Freeform: Shape 7297" o:spid="_x0000_s1235" style="position:absolute;left:35286;top:34210;width:9060;height:9060;visibility:visible;mso-wrap-style:square;v-text-anchor:middle" coordsize="1121726,112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vTS8cA&#10;AADdAAAADwAAAGRycy9kb3ducmV2LnhtbESPQWvCQBSE7wX/w/IEL1I3Giw1dRURLGLxEPXQ4zP7&#10;TFKzb0N2G+O/7woFj8PMfMPMl52pREuNKy0rGI8iEMSZ1SXnCk7Hzes7COeRNVaWScGdHCwXvZc5&#10;JtreOKX24HMRIOwSVFB4XydSuqwgg25ka+LgXWxj0AfZ5FI3eAtwU8lJFL1JgyWHhQJrWheUXQ+/&#10;RsFuONnL4c/46/t4mqbnWXxJV5+tUoN+t/oA4anzz/B/e6sVxNMohseb8ATk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b00vHAAAA3QAAAA8AAAAAAAAAAAAAAAAAmAIAAGRy&#10;cy9kb3ducmV2LnhtbFBLBQYAAAAABAAEAPUAAACMAwAAAAA=&#10;" path="m532312,711v218240,-11027,432152,106857,533310,315935c1200500,595416,1083852,930745,805081,1065623,526311,1200500,190982,1083852,56105,805082,-78773,526312,37875,190983,316645,56105,386338,22386,459565,4387,532312,711xe" stroked="f">
                      <v:fill color2="#d9d9d9" rotate="t" colors="0 white;.5 #f2f2f2;1 #d9d9d9" focus="100%" type="gradient">
                        <o:fill v:ext="view" type="gradientUnscaled"/>
                      </v:fill>
                      <v:shadow on="t" color="black" opacity="26213f" origin="-.5,-.5" offset=".74836mm,.74836mm"/>
                      <v:path arrowok="t" o:connecttype="custom" o:connectlocs="28,0;56,17;42,56;3,42;17,3;28,0" o:connectangles="0,0,0,0,0,0"/>
                    </v:shape>
                    <v:shape id="Freeform: Shape 7298" o:spid="_x0000_s1236" style="position:absolute;left:46392;top:27542;width:5165;height:5028;visibility:visible;mso-wrap-style:square;v-text-anchor:middle" coordsize="575509,560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5ZJ8gA&#10;AADdAAAADwAAAGRycy9kb3ducmV2LnhtbESPW2vCQBSE3wv9D8sR+lY3plU0uootFKr44gUvb8fs&#10;MQnNnk2zq6b/visIPg4z8w0zmjSmFBeqXWFZQacdgSBOrS44U7BZf732QTiPrLG0TAr+yMFk/Pw0&#10;wkTbKy/psvKZCBB2CSrIva8SKV2ak0HXthVx8E62NuiDrDOpa7wGuCllHEU9abDgsJBjRZ85pT+r&#10;s1HQO86Pu3jR7OL9tvsxZTezg9+DUi+tZjoE4anxj/C9/a0VvHWjd7i9CU9Aj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LlknyAAAAN0AAAAPAAAAAAAAAAAAAAAAAJgCAABk&#10;cnMvZG93bnJldi54bWxQSwUGAAAAAAQABAD1AAAAjQMAAAAA&#10;" path="m575509,l331140,560296,273744,529143c183144,467935,104957,389748,43748,299147l,218547,575509,xe" fillcolor="black" stroked="f" strokeweight="1pt">
                      <v:fill opacity="13107f"/>
                      <v:stroke joinstyle="miter"/>
                      <v:path arrowok="t" o:connecttype="custom" o:connectlocs="42,0;24,40;20,38;3,22;0,16" o:connectangles="0,0,0,0,0"/>
                    </v:shape>
                  </v:group>
                  <v:group id="Group 7299" o:spid="_x0000_s1237" style="position:absolute;left:28458;top:19361;width:22521;height:12601" coordorigin="28458,19361" coordsize="22520,126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Lv18UAAADdAAAADwAAAGRycy9kb3ducmV2LnhtbESPQYvCMBSE7wv+h/AE&#10;b2tapYtUo4ioeJCFVUG8PZpnW2xeShPb+u/NwsIeh5n5hlmselOJlhpXWlYQjyMQxJnVJecKLufd&#10;5wyE88gaK8uk4EUOVsvBxwJTbTv+ofbkcxEg7FJUUHhfp1K6rCCDbmxr4uDdbWPQB9nkUjfYBbip&#10;5CSKvqTBksNCgTVtCsoep6dRsO+wW0/jbXt83Dev2zn5vh5jUmo07NdzEJ56/x/+ax+0gmkS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My79fFAAAA3QAA&#10;AA8AAAAAAAAAAAAAAAAAqgIAAGRycy9kb3ducmV2LnhtbFBLBQYAAAAABAAEAPoAAACcAwAAAAA=&#10;">
                    <v:shape id="Freeform: Shape 7300" o:spid="_x0000_s1238" style="position:absolute;left:28458;top:19361;width:22521;height:12601;visibility:visible;mso-wrap-style:square;v-text-anchor:middle" coordsize="2509440,140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nly8YA&#10;AADdAAAADwAAAGRycy9kb3ducmV2LnhtbESPT2vCQBTE74V+h+UVepG6MaYqqaukQqDSU229P7LP&#10;JDT7NmTX/Pn2XUHocZiZ3zDb/Wga0VPnassKFvMIBHFhdc2lgp/v/GUDwnlkjY1lUjCRg/3u8WGL&#10;qbYDf1F/8qUIEHYpKqi8b1MpXVGRQTe3LXHwLrYz6IPsSqk7HALcNDKOopU0WHNYqLClQ0XF7+lq&#10;FIxSTtnn8f0YJ3QeZnmerLOZVer5aczeQHga/X/43v7QCpav0Qpub8ITkL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nly8YAAADdAAAADwAAAAAAAAAAAAAAAACYAgAAZHJz&#10;L2Rvd25yZXYueG1sUEsFBgAAAAAEAAQA9QAAAIsDAAAAAA==&#10;" path="m702072,v36351,,72057,2763,106919,8089l897877,28575v51,-132,103,-265,154,-397l900045,29074r10802,2490c943823,41820,975756,54442,1006449,69232l2509440,744810,1051533,1311128v-102909,59174,-222233,93016,-349461,93016c314328,1404144,,1089816,,702072,,314328,314328,,702072,xe" fillcolor="#9e9e9e" stroked="f" strokeweight="1pt">
                      <v:stroke joinstyle="miter"/>
                      <v:path arrowok="t" o:connecttype="custom" o:connectlocs="51,0;58,1;65,2;65,2;65,2;66,2;73,5;181,54;76,95;51,101;0,51;51,0" o:connectangles="0,0,0,0,0,0,0,0,0,0,0,0"/>
                    </v:shape>
                    <v:shape id="Freeform: Shape 7301" o:spid="_x0000_s1239" style="position:absolute;left:30229;top:21132;width:9060;height:9060;visibility:visible;mso-wrap-style:square;v-text-anchor:middle" coordsize="1121726,112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DVSMgA&#10;AADdAAAADwAAAGRycy9kb3ducmV2LnhtbESPQWvCQBSE74L/YXmFXkQ3KlZNXUWElqL0EPXg8Zl9&#10;JtHs25DdxvTfdwuCx2FmvmEWq9aUoqHaFZYVDAcRCOLU6oIzBcfDR38GwnlkjaVlUvBLDlbLbmeB&#10;sbZ3TqjZ+0wECLsYFeTeV7GULs3JoBvYijh4F1sb9EHWmdQ13gPclHIURW/SYMFhIceKNjmlt/2P&#10;UbDtjb5l7zrcnQ7HSXKejy/J+rNR6vWlXb+D8NT6Z/jR/tIKxpNoCv9vwhOQ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INVIyAAAAN0AAAAPAAAAAAAAAAAAAAAAAJgCAABk&#10;cnMvZG93bnJldi54bWxQSwUGAAAAAAQABAD1AAAAjQMAAAAA&#10;" path="m532312,711v218240,-11027,432152,106857,533310,315935c1200500,595416,1083852,930745,805081,1065623,526311,1200500,190982,1083852,56105,805082,-78773,526312,37875,190983,316645,56105,386338,22386,459565,4387,532312,711xe" stroked="f">
                      <v:fill color2="#d9d9d9" rotate="t" colors="0 white;.5 #f2f2f2;1 #d9d9d9" focus="100%" type="gradient">
                        <o:fill v:ext="view" type="gradientUnscaled"/>
                      </v:fill>
                      <v:shadow on="t" color="black" opacity="26213f" origin="-.5,-.5" offset=".74836mm,.74836mm"/>
                      <v:path arrowok="t" o:connecttype="custom" o:connectlocs="28,0;56,17;42,56;3,42;17,3;28,0" o:connectangles="0,0,0,0,0,0"/>
                    </v:shape>
                    <v:shape id="Freeform: Shape 7302" o:spid="_x0000_s1240" style="position:absolute;left:45479;top:23738;width:5500;height:4316;visibility:visible;mso-wrap-style:square;v-text-anchor:middle" coordsize="612795,4809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yVcIA&#10;AADdAAAADwAAAGRycy9kb3ducmV2LnhtbERPz2vCMBS+D/Y/hCfspqnbHFtnKrIhiCenzvOjeba1&#10;yUtJYq3//XIQdvz4fs8XgzWiJx8axwqmkwwEcel0w5WCw341fgcRIrJG45gU3CjAonh8mGOu3ZV/&#10;qN/FSqQQDjkqqGPscilDWZPFMHEdceJOzluMCfpKao/XFG6NfM6yN2mx4dRQY0dfNZXt7mIVfCw3&#10;tsX+3H9vX39vlT+ujmZjlHoaDctPEJGG+C++u9dawcssS3PTm/QEZP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SHJVwgAAAN0AAAAPAAAAAAAAAAAAAAAAAJgCAABkcnMvZG93&#10;bnJldi54bWxQSwUGAAAAAAQABAD1AAAAhwMAAAAA&#10;" path="m40686,l612795,257157,36669,480951,17300,418552c5957,363122,,305729,,246945,,188161,5957,130769,17300,75338l40686,xe" fillcolor="black" stroked="f" strokeweight="1pt">
                      <v:fill opacity="13107f"/>
                      <v:stroke joinstyle="miter"/>
                      <v:path arrowok="t" o:connecttype="custom" o:connectlocs="3,0;44,19;3,35;1,30;0,18;1,5" o:connectangles="0,0,0,0,0,0"/>
                    </v:shape>
                  </v:group>
                  <v:group id="Group 7303" o:spid="_x0000_s1241" style="position:absolute;left:33906;top:6470;width:17498;height:18042" coordorigin="33906,6470" coordsize="17498,18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l0scAAADdAAAADwAAAGRycy9kb3ducmV2LnhtbESPQWvCQBSE7wX/w/IK&#10;3ppNlJSaZhWRKh5CoSqU3h7ZZxLMvg3ZbRL/fbdQ6HGYmW+YfDOZVgzUu8aygiSKQRCXVjdcKbic&#10;908vIJxH1thaJgV3crBZzx5yzLQd+YOGk69EgLDLUEHtfZdJ6cqaDLrIdsTBu9reoA+yr6TucQxw&#10;08pFHD9Lgw2HhRo72tVU3k7fRsFhxHG7TN6G4nbd3b/O6ftnkZBS88dp+wrC0+T/w3/to1awTO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n/l0scAAADd&#10;AAAADwAAAAAAAAAAAAAAAACqAgAAZHJzL2Rvd25yZXYueG1sUEsFBgAAAAAEAAQA+gAAAJ4DAAAA&#10;AA==&#10;">
                    <v:shape id="Freeform: Shape 7304" o:spid="_x0000_s1242" style="position:absolute;left:33906;top:6470;width:17498;height:18042;visibility:visible;mso-wrap-style:square;v-text-anchor:middle" coordsize="1949855,2010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MN98EA&#10;AADdAAAADwAAAGRycy9kb3ducmV2LnhtbERPzWrCQBC+C77DMkJvukmLVqKrSKFQUJSqDzBkxySY&#10;nQ27W0379J2D4PHj+1+ue9eqG4XYeDaQTzJQxKW3DVcGzqfP8RxUTMgWW89k4JcirFfDwRIL6+/8&#10;TbdjqpSEcCzQQJ1SV2gdy5ocxonviIW7+OAwCQyVtgHvEu5a/ZplM+2wYWmosaOPmsrr8ccZCPn+&#10;sA1JPIdyP/vbTd93525rzMuo3yxAJerTU/xwf1kDb9Nc9ssbeQJ6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DDffBAAAA3QAAAA8AAAAAAAAAAAAAAAAAmAIAAGRycy9kb3du&#10;cmV2LnhtbFBLBQYAAAAABAAEAPUAAACGAwAAAAA=&#10;" path="m702072,v179676,,359352,68544,496440,205633c1232784,239905,1262772,276838,1288476,315768r26055,49511l1317152,364123r8749,22763l1352737,437882r597118,1572414l437882,1352737c353367,1318465,274176,1267056,205632,1198512v-274176,-274176,-274176,-718703,,-992879c342720,68544,522396,,702072,xe" fillcolor="#eb1e42" stroked="f" strokeweight="1pt">
                      <v:stroke joinstyle="miter"/>
                      <v:path arrowok="t" o:connecttype="custom" o:connectlocs="51,0;87,15;93,23;95,26;95,26;96,28;98,32;141,145;32,98;15,87;15,15;51,0" o:connectangles="0,0,0,0,0,0,0,0,0,0,0,0"/>
                    </v:shape>
                    <v:shape id="Freeform: Shape 7305" o:spid="_x0000_s1243" style="position:absolute;left:35676;top:8241;width:9060;height:9060;visibility:visible;mso-wrap-style:square;v-text-anchor:middle" coordsize="1121726,112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x+esgA&#10;AADdAAAADwAAAGRycy9kb3ducmV2LnhtbESPT2vCQBTE7wW/w/KEXqRuoigas4oILaWlh6iHHp/Z&#10;lz+afRuy25h++26h0OMwM79h0t1gGtFT52rLCuJpBII4t7rmUsH59Py0AuE8ssbGMin4Jge77egh&#10;xUTbO2fUH30pAoRdggoq79tESpdXZNBNbUscvMJ2Bn2QXSl1h/cAN42cRdFSGqw5LFTY0qGi/Hb8&#10;MgreJrMPObnG75+n8yK7rOdFtn/plXocD/sNCE+D/w//tV+1gvkijuH3TXgCcv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XH56yAAAAN0AAAAPAAAAAAAAAAAAAAAAAJgCAABk&#10;cnMvZG93bnJldi54bWxQSwUGAAAAAAQABAD1AAAAjQMAAAAA&#10;" path="m532312,711v218240,-11027,432152,106857,533310,315935c1200500,595416,1083852,930745,805081,1065623,526311,1200500,190982,1083852,56105,805082,-78773,526312,37875,190983,316645,56105,386338,22386,459565,4387,532312,711xe" stroked="f">
                      <v:fill color2="#d9d9d9" rotate="t" colors="0 white;.5 #f2f2f2;1 #d9d9d9" focus="100%" type="gradient">
                        <o:fill v:ext="view" type="gradientUnscaled"/>
                      </v:fill>
                      <v:shadow on="t" color="black" opacity="26213f" origin="-.5,-.5" offset=".74836mm,.74836mm"/>
                      <v:path arrowok="t" o:connecttype="custom" o:connectlocs="28,0;56,17;42,56;3,42;17,3;28,0" o:connectangles="0,0,0,0,0,0"/>
                    </v:shape>
                    <v:shape id="Freeform: Shape 7306" o:spid="_x0000_s1244" style="position:absolute;left:46424;top:19303;width:4980;height:5209;visibility:visible;mso-wrap-style:square;v-text-anchor:middle" coordsize="554961,580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iaGccA&#10;AADdAAAADwAAAGRycy9kb3ducmV2LnhtbESPQWsCMRSE74X+h/AEL1KzKi3L1ihtQVrqxVoRentu&#10;npvF5GXZxHX7701B6HGYmW+Y+bJ3VnTUhtqzgsk4A0Fcel1zpWD3vXrIQYSIrNF6JgW/FGC5uL+b&#10;Y6H9hb+o28ZKJAiHAhWYGJtCylAachjGviFO3tG3DmOSbSV1i5cEd1ZOs+xJOqw5LRhs6M1Qedqe&#10;nYJ3mx/t5w+/zrpqdN7npwOZzVqp4aB/eQYRqY//4Vv7QyuYPU6m8PcmPQ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omhnHAAAA3QAAAA8AAAAAAAAAAAAAAAAAmAIAAGRy&#10;cy9kb3ducmV2LnhtbFBLBQYAAAAABAAEAPUAAACMAwAAAAA=&#10;" path="m334582,l554961,580333,,338980,40178,264956c101387,174356,179574,96169,270174,34960l334582,xe" fillcolor="black" stroked="f" strokeweight="1pt">
                      <v:fill opacity="13107f"/>
                      <v:stroke joinstyle="miter"/>
                      <v:path arrowok="t" o:connecttype="custom" o:connectlocs="24,0;40,42;0,25;3,19;20,3" o:connectangles="0,0,0,0,0"/>
                    </v:shape>
                  </v:group>
                  <v:shape id="TextBox 121" o:spid="_x0000_s1245" type="#_x0000_t202" style="position:absolute;left:81455;top:20601;width:24835;height:700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Jo3cYA&#10;AADdAAAADwAAAGRycy9kb3ducmV2LnhtbESPQWvCQBSE74L/YXmCt7rRECupq5SCoCiIaS+9vWZf&#10;k9Ds25hdY/z3rlDwOMzMN8xy3ZtadNS6yrKC6SQCQZxbXXGh4Otz87IA4TyyxtoyKbiRg/VqOFhi&#10;qu2VT9RlvhABwi5FBaX3TSqly0sy6Ca2IQ7er20N+iDbQuoWrwFuajmLork0WHFYKLGhj5Lyv+xi&#10;FNRJfHQ7qhab79fzDx7ibp9kR6XGo/79DYSn3j/D/+2tVhAn0xgeb8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Jo3cYAAADdAAAADwAAAAAAAAAAAAAAAACYAgAAZHJz&#10;L2Rvd25yZXYueG1sUEsFBgAAAAAEAAQA9QAAAIsDAAAAAA==&#10;" filled="f" stroked="f">
                    <v:textbox style="mso-fit-shape-to-text:t" inset="0,,0">
                      <w:txbxContent>
                        <w:p w:rsidR="00693FEF" w:rsidRDefault="00693FEF" w:rsidP="000D0CA1">
                          <w:pPr>
                            <w:bidi w:val="0"/>
                            <w:rPr>
                              <w:rFonts w:ascii="Adobe Arabic" w:hAnsi="Adobe Arabic" w:cs="Adobe Arabic"/>
                              <w:b/>
                              <w:bCs/>
                              <w:noProof/>
                              <w:color w:val="538135" w:themeColor="accent6" w:themeShade="BF"/>
                              <w:kern w:val="24"/>
                              <w:sz w:val="36"/>
                              <w:szCs w:val="36"/>
                              <w:lang w:bidi="ar-SY"/>
                            </w:rPr>
                          </w:pPr>
                          <w:r>
                            <w:rPr>
                              <w:rFonts w:ascii="Adobe Arabic" w:hAnsi="Adobe Arabic" w:cs="Adobe Arabic" w:hint="cs"/>
                              <w:b/>
                              <w:bCs/>
                              <w:noProof/>
                              <w:color w:val="538135" w:themeColor="accent6" w:themeShade="BF"/>
                              <w:kern w:val="24"/>
                              <w:sz w:val="36"/>
                              <w:szCs w:val="36"/>
                              <w:rtl/>
                              <w:lang w:bidi="ar-SY"/>
                            </w:rPr>
                            <w:t>النظرية السلوكية</w:t>
                          </w:r>
                        </w:p>
                      </w:txbxContent>
                    </v:textbox>
                  </v:shape>
                  <v:shape id="TextBox 119" o:spid="_x0000_s1246" type="#_x0000_t202" style="position:absolute;left:81451;top:46455;width:24835;height:1231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vwqccA&#10;AADdAAAADwAAAGRycy9kb3ducmV2LnhtbESPQWvCQBSE7wX/w/KE3szGxliJriIFoVJBjL309pp9&#10;JsHs2zS7jem/7xaEHoeZ+YZZbQbTiJ46V1tWMI1iEMSF1TWXCt7Pu8kChPPIGhvLpOCHHGzWo4cV&#10;Ztre+ER97ksRIOwyVFB532ZSuqIigy6yLXHwLrYz6IPsSqk7vAW4aeRTHM+lwZrDQoUtvVRUXPNv&#10;o6BJk6PbU73YfTx/feIh6d/S/KjU43jYLkF4Gvx/+N5+1QqSdDqDvzfh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r8KnHAAAA3QAAAA8AAAAAAAAAAAAAAAAAmAIAAGRy&#10;cy9kb3ducmV2LnhtbFBLBQYAAAAABAAEAPUAAACMAwAAAAA=&#10;" filled="f" stroked="f">
                    <v:textbox style="mso-fit-shape-to-text:t" inset="0,,0">
                      <w:txbxContent>
                        <w:p w:rsidR="00693FEF" w:rsidRDefault="00693FEF" w:rsidP="000D0CA1">
                          <w:pPr>
                            <w:bidi w:val="0"/>
                            <w:jc w:val="center"/>
                            <w:rPr>
                              <w:rFonts w:ascii="Adobe Arabic" w:hAnsi="Adobe Arabic" w:cs="Adobe Arabic"/>
                              <w:b/>
                              <w:bCs/>
                              <w:noProof/>
                              <w:color w:val="C00000"/>
                              <w:kern w:val="24"/>
                              <w:sz w:val="36"/>
                              <w:szCs w:val="36"/>
                              <w:lang w:bidi="ar-SY"/>
                            </w:rPr>
                          </w:pPr>
                          <w:r>
                            <w:rPr>
                              <w:rFonts w:ascii="Adobe Arabic" w:hAnsi="Adobe Arabic" w:cs="Adobe Arabic" w:hint="cs"/>
                              <w:b/>
                              <w:bCs/>
                              <w:noProof/>
                              <w:color w:val="C00000"/>
                              <w:kern w:val="24"/>
                              <w:sz w:val="36"/>
                              <w:szCs w:val="36"/>
                              <w:rtl/>
                              <w:lang w:bidi="ar-SY"/>
                            </w:rPr>
                            <w:t>نظرية الرجل العظيم أو السمات</w:t>
                          </w:r>
                        </w:p>
                      </w:txbxContent>
                    </v:textbox>
                  </v:shape>
                  <v:shape id="TextBox 117" o:spid="_x0000_s1247" type="#_x0000_t202" style="position:absolute;left:81453;top:7671;width:24835;height:700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dVMsYA&#10;AADdAAAADwAAAGRycy9kb3ducmV2LnhtbESPQWvCQBSE74L/YXmCt7rRECupq5SCoCiIaS+9vWZf&#10;k9Ds25hdY/z3rlDwOMzMN8xy3ZtadNS6yrKC6SQCQZxbXXGh4Otz87IA4TyyxtoyKbiRg/VqOFhi&#10;qu2VT9RlvhABwi5FBaX3TSqly0sy6Ca2IQ7er20N+iDbQuoWrwFuajmLork0WHFYKLGhj5Lyv+xi&#10;FNRJfHQ7qhab79fzDx7ibp9kR6XGo/79DYSn3j/D/+2tVhAn0wQeb8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dVMsYAAADdAAAADwAAAAAAAAAAAAAAAACYAgAAZHJz&#10;L2Rvd25yZXYueG1sUEsFBgAAAAAEAAQA9QAAAIsDAAAAAA==&#10;" filled="f" stroked="f">
                    <v:textbox style="mso-fit-shape-to-text:t" inset="0,,0">
                      <w:txbxContent>
                        <w:p w:rsidR="00693FEF" w:rsidRDefault="00693FEF" w:rsidP="000D0CA1">
                          <w:pPr>
                            <w:jc w:val="right"/>
                            <w:rPr>
                              <w:rFonts w:ascii="Adobe Arabic" w:hAnsi="Adobe Arabic" w:cs="Adobe Arabic"/>
                              <w:b/>
                              <w:bCs/>
                              <w:noProof/>
                              <w:color w:val="C45911" w:themeColor="accent2" w:themeShade="BF"/>
                              <w:kern w:val="24"/>
                              <w:sz w:val="36"/>
                              <w:szCs w:val="36"/>
                            </w:rPr>
                          </w:pPr>
                          <w:r>
                            <w:rPr>
                              <w:rFonts w:ascii="Adobe Arabic" w:hAnsi="Adobe Arabic" w:cs="Adobe Arabic" w:hint="cs"/>
                              <w:b/>
                              <w:bCs/>
                              <w:noProof/>
                              <w:color w:val="C45911" w:themeColor="accent2" w:themeShade="BF"/>
                              <w:kern w:val="24"/>
                              <w:sz w:val="36"/>
                              <w:szCs w:val="36"/>
                              <w:rtl/>
                            </w:rPr>
                            <w:t>نظرية القيادة الإدارية</w:t>
                          </w:r>
                        </w:p>
                      </w:txbxContent>
                    </v:textbox>
                  </v:shape>
                  <v:shape id="TextBox 115" o:spid="_x0000_s1248" type="#_x0000_t202" style="position:absolute;left:81451;top:33525;width:24835;height:1231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q7jsMA&#10;AADcAAAADwAAAGRycy9kb3ducmV2LnhtbERPTWvCQBC9F/wPywi9NRsbrBLdBBGEFgti7KW3MTsm&#10;wexsmt3G+O+7hUJv83ifs85H04qBetdYVjCLYhDEpdUNVwo+TrunJQjnkTW2lknBnRzk2eRhjam2&#10;Nz7SUPhKhBB2KSqove9SKV1Zk0EX2Y44cBfbG/QB9pXUPd5CuGnlcxy/SIMNh4YaO9rWVF6Lb6Og&#10;nScH90bNcve5+DrjezLs58VBqcfpuFmB8DT6f/Gf+1WH+ckMfp8JF8js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q7jsMAAADcAAAADwAAAAAAAAAAAAAAAACYAgAAZHJzL2Rv&#10;d25yZXYueG1sUEsFBgAAAAAEAAQA9QAAAIgDAAAAAA==&#10;" filled="f" stroked="f">
                    <v:textbox style="mso-fit-shape-to-text:t" inset="0,,0">
                      <w:txbxContent>
                        <w:p w:rsidR="00693FEF" w:rsidRDefault="00693FEF" w:rsidP="000D0CA1">
                          <w:pPr>
                            <w:bidi w:val="0"/>
                            <w:jc w:val="center"/>
                            <w:rPr>
                              <w:rFonts w:ascii="Adobe Arabic" w:hAnsi="Adobe Arabic" w:cs="Adobe Arabic"/>
                              <w:b/>
                              <w:bCs/>
                              <w:noProof/>
                              <w:color w:val="4472C4" w:themeColor="accent1"/>
                              <w:kern w:val="24"/>
                              <w:sz w:val="36"/>
                              <w:szCs w:val="36"/>
                              <w:lang w:bidi="ar-SY"/>
                            </w:rPr>
                          </w:pPr>
                          <w:r>
                            <w:rPr>
                              <w:rFonts w:ascii="Adobe Arabic" w:hAnsi="Adobe Arabic" w:cs="Adobe Arabic" w:hint="cs"/>
                              <w:b/>
                              <w:bCs/>
                              <w:noProof/>
                              <w:color w:val="4472C4" w:themeColor="accent1"/>
                              <w:kern w:val="24"/>
                              <w:sz w:val="36"/>
                              <w:szCs w:val="36"/>
                              <w:rtl/>
                              <w:lang w:bidi="ar-SY"/>
                            </w:rPr>
                            <w:t>نظرية القيادة الطارئة أو الموقف</w:t>
                          </w:r>
                        </w:p>
                      </w:txbxContent>
                    </v:textbox>
                  </v:shape>
                  <v:group id="Graphic 143" o:spid="_x0000_s1249" alt="Database" style="position:absolute;left:64209;top:37043;width:3283;height:4455" coordorigin="64209,37043" coordsize="3282,4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rDcIAAADcAAAADwAAAGRycy9kb3ducmV2LnhtbERPTYvCMBC9C/6HMII3&#10;Taso0jWKyK54kAXrwrK3oRnbYjMpTWzrvzcLgrd5vM9Zb3tTiZYaV1pWEE8jEMSZ1SXnCn4uX5MV&#10;COeRNVaWScGDHGw3w8EaE207PlOb+lyEEHYJKii8rxMpXVaQQTe1NXHgrrYx6ANscqkb7EK4qeQs&#10;ipbSYMmhocCa9gVlt/RuFBw67Hbz+LM93a77x99l8f17ikmp8ajffYDw1Pu3+OU+6jB/PoP/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o2aw3CAAAA3AAAAA8A&#10;AAAAAAAAAAAAAAAAqgIAAGRycy9kb3ducmV2LnhtbFBLBQYAAAAABAAEAPoAAACZAwAAAAA=&#10;">
                    <v:shape id="Freeform: Shape 7312" o:spid="_x0000_s1250" style="position:absolute;left:64209;top:37043;width:3283;height:938;visibility:visible;mso-wrap-style:square;v-text-anchor:middle" coordsize="328291,93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J0cEA&#10;AADcAAAADwAAAGRycy9kb3ducmV2LnhtbERP0WoCMRB8L/gPYYW+1ZwVSrmaE1EEwSe19Hm97F0O&#10;L5szSb30702h0KfZZXZmdparZHtxJx86xwrmswIEce10x62Cz/Pu5R1EiMgae8ek4IcCrKrJ0xJL&#10;7UY+0v0UW5FNOJSowMQ4lFKG2pDFMHMDceYa5y3GvPpWao9jNre9fC2KN2mx45xgcKCNofp6+rYK&#10;tuHQXHqZfIbz+LW9JTNejFLP07T+ABEpxf/jP/Ve5/cXC/gtkyeQ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kCdHBAAAA3AAAAA8AAAAAAAAAAAAAAAAAmAIAAGRycy9kb3du&#10;cmV2LnhtbFBLBQYAAAAABAAEAPUAAACGAwAAAAA=&#10;" path="m328291,46899v,25901,-73490,46899,-164145,46899c73490,93798,,72800,,46899,,20997,73490,,164146,v90655,,164145,20997,164145,46899xe" fillcolor="#262626" stroked="f" strokeweight=".16261mm">
                      <v:stroke joinstyle="miter"/>
                      <v:path arrowok="t" o:connecttype="custom" o:connectlocs="33,5;16,9;0,5;16,0;33,5" o:connectangles="0,0,0,0,0"/>
                    </v:shape>
                    <v:shape id="Freeform: Shape 7313" o:spid="_x0000_s1251" style="position:absolute;left:64209;top:37746;width:3283;height:1407;visibility:visible;mso-wrap-style:square;v-text-anchor:middle" coordsize="328291,140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gIkMIA&#10;AADcAAAADwAAAGRycy9kb3ducmV2LnhtbERPzWrCQBC+F3yHZQRvdWOrpaauIilCLiJVH2CanSbB&#10;7Gzc3cbo07tCobf5+H5nsepNIzpyvrasYDJOQBAXVtdcKjgeNs/vIHxA1thYJgVX8rBaDp4WmGp7&#10;4S/q9qEUMYR9igqqENpUSl9UZNCPbUscuR/rDIYIXSm1w0sMN418SZI3abDm2FBhS1lFxWn/axT4&#10;jDi75fn8c/69Pfdb191mZqfUaNivP0AE6sO/+M+d6zj/dQqPZ+IF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KAiQwgAAANwAAAAPAAAAAAAAAAAAAAAAAJgCAABkcnMvZG93&#10;bnJldi54bWxQSwUGAAAAAAQABAD1AAAAhwMAAAAA&#10;" path="m281393,93798v-7035,,-11725,-4690,-11725,-11725c269668,75038,274358,70348,281393,70348v7034,,11724,4690,11724,11725c293117,89108,288427,93798,281393,93798xm164146,46899c73866,46899,,25794,,l,93798v,25794,73866,46898,164146,46898c254426,140696,328291,119592,328291,93798l328291,v,25794,-73865,46899,-164145,46899xe" fillcolor="#262626" stroked="f" strokeweight=".16261mm">
                      <v:stroke joinstyle="miter"/>
                      <v:path arrowok="t" o:connecttype="custom" o:connectlocs="28,9;27,8;28,7;29,8;28,9;16,5;0,0;0,9;16,14;33,9;33,0;16,5" o:connectangles="0,0,0,0,0,0,0,0,0,0,0,0"/>
                    </v:shape>
                    <v:shape id="Freeform: Shape 7314" o:spid="_x0000_s1252" style="position:absolute;left:64209;top:38919;width:3283;height:1407;visibility:visible;mso-wrap-style:square;v-text-anchor:middle" coordsize="328291,140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StC8IA&#10;AADcAAAADwAAAGRycy9kb3ducmV2LnhtbERPzWrCQBC+C77DMkJvurFF0TQbkUghFylaH2CanSah&#10;2dl0d42pT98tFHqbj+93st1oOjGQ861lBctFAoK4srrlWsHl7WW+AeEDssbOMin4Jg+7fDrJMNX2&#10;xicazqEWMYR9igqaEPpUSl81ZNAvbE8cuQ/rDIYIXS21w1sMN518TJK1NNhybGiwp6Kh6vN8NQp8&#10;QVzcy3J72L4fv8ajG+4r86rUw2zcP4MINIZ/8Z+71HH+0wp+n4kXyP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ZK0LwgAAANwAAAAPAAAAAAAAAAAAAAAAAJgCAABkcnMvZG93&#10;bnJldi54bWxQSwUGAAAAAAQABAD1AAAAhwMAAAAA&#10;" path="m281393,93798v-7035,,-11725,-4690,-11725,-11725c269668,75038,274358,70348,281393,70348v7034,,11724,4690,11724,11725c293117,89108,288427,93798,281393,93798xm164146,46899c73866,46899,,25794,,l,93798v,25794,73866,46898,164146,46898c254426,140696,328291,119592,328291,93798l328291,v,25794,-73865,46899,-164145,46899xe" fillcolor="#262626" stroked="f" strokeweight=".16261mm">
                      <v:stroke joinstyle="miter"/>
                      <v:path arrowok="t" o:connecttype="custom" o:connectlocs="28,9;27,8;28,7;29,8;28,9;16,5;0,0;0,9;16,14;33,9;33,0;16,5" o:connectangles="0,0,0,0,0,0,0,0,0,0,0,0"/>
                    </v:shape>
                    <v:shape id="Freeform: Shape 7315" o:spid="_x0000_s1253" style="position:absolute;left:64209;top:40091;width:3283;height:1407;visibility:visible;mso-wrap-style:square;v-text-anchor:middle" coordsize="328291,140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fMIA&#10;AADcAAAADwAAAGRycy9kb3ducmV2LnhtbERPzWrCQBC+F3yHZYTe6kZLRdNsRFIKuYhofYBpdpqE&#10;Zmfj7jamPn1XEHqbj+93ss1oOjGQ861lBfNZAoK4srrlWsHp4/1pBcIHZI2dZVLwSx42+eQhw1Tb&#10;Cx9oOIZaxBD2KSpoQuhTKX3VkEE/sz1x5L6sMxgidLXUDi8x3HRykSRLabDl2NBgT0VD1ffxxyjw&#10;BXFxLcv12/pzdx53bri+mL1Sj9Nx+woi0Bj+xXd3qeP85yXcnokX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tjN8wgAAANwAAAAPAAAAAAAAAAAAAAAAAJgCAABkcnMvZG93&#10;bnJldi54bWxQSwUGAAAAAAQABAD1AAAAhwMAAAAA&#10;" path="m281393,93798v-7035,,-11725,-4690,-11725,-11725c269668,75038,274358,70348,281393,70348v7034,,11724,4690,11724,11725c293117,89108,288427,93798,281393,93798xm164146,46899c73866,46899,,25794,,l,93798v,25794,73866,46898,164146,46898c254426,140696,328291,119592,328291,93798l328291,v,25794,-73865,46899,-164145,46899xe" fillcolor="#262626" stroked="f" strokeweight=".16261mm">
                      <v:stroke joinstyle="miter"/>
                      <v:path arrowok="t" o:connecttype="custom" o:connectlocs="28,9;27,8;28,7;29,8;28,9;16,5;0,0;0,9;16,14;33,9;33,0;16,5" o:connectangles="0,0,0,0,0,0,0,0,0,0,0,0"/>
                    </v:shape>
                  </v:group>
                  <v:group id="Graphic 149" o:spid="_x0000_s1254" alt="Research" style="position:absolute;left:50439;top:42041;width:4638;height:4644" coordorigin="50439,42041" coordsize="4638,4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shape id="Freeform: Shape 7317" o:spid="_x0000_s1255" style="position:absolute;left:50439;top:42041;width:4638;height:4644;visibility:visible;mso-wrap-style:square;v-text-anchor:middle" coordsize="463861,4644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o0QsMA&#10;AADcAAAADwAAAGRycy9kb3ducmV2LnhtbESPQW/CMAyF75P2HyJP2m2kgEBTR0CIbhocge1uNV5T&#10;rXGqJJTu388HJG623vN7n1eb0XdqoJjawAamkwIUcR1sy42Br/PHyyuolJEtdoHJwB8l2KwfH1ZY&#10;2nDlIw2n3CgJ4VSiAZdzX2qdakce0yT0xKL9hOgxyxobbSNeJdx3elYUS+2xZWlw2NPOUf17ungD&#10;h8V746sufNbfOu6q5eDmh+pozPPTuH0DlWnMd/Ptem8Ffy608oxMo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o0QsMAAADcAAAADwAAAAAAAAAAAAAAAACYAgAAZHJzL2Rv&#10;d25yZXYueG1sUEsFBgAAAAAEAAQA9QAAAIgDAAAAAA==&#10;" path="m379297,321260v-9380,-9380,-23449,-14070,-36347,-11139l316570,284327v23449,-30484,36346,-68003,36346,-106695c353503,79731,274361,589,177046,3,79731,-583,589,78559,3,175874v-586,97314,78556,176456,175871,177042c214565,352916,252670,340019,283741,316570r25794,25794c307190,355848,311294,369331,320673,379297r73280,73279c409781,468404,436162,468404,451990,452576v15828,-15828,15828,-42209,,-58037l379297,321260xm177046,317742c99077,317742,36350,255015,36350,177046,36350,99077,99077,36350,177046,36350v77969,,140696,62727,140696,140696c317742,254429,254429,317742,177046,317742xe" fillcolor="#262626" stroked="f" strokeweight=".16261mm">
                      <v:stroke joinstyle="miter"/>
                      <v:path arrowok="t" o:connecttype="custom" o:connectlocs="38,32;34,31;32,28;35,18;18,0;0,18;18,35;28,32;31,34;32,38;39,45;45,45;45,39;38,32;18,32;4,18;18,4;32,18;18,32" o:connectangles="0,0,0,0,0,0,0,0,0,0,0,0,0,0,0,0,0,0,0"/>
                    </v:shape>
                    <v:shape id="Freeform: Shape 7318" o:spid="_x0000_s1256" style="position:absolute;left:50949;top:42912;width:2526;height:1855;visibility:visible;mso-wrap-style:square;v-text-anchor:middle" coordsize="252667,185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c8G8MA&#10;AADcAAAADwAAAGRycy9kb3ducmV2LnhtbERP32vCMBB+F/Y/hBv4ZtMpTNcZZQiKw4HYzbHHo7k1&#10;Zc2lNLHW/94MBN/u4/t582Vva9FR6yvHCp6SFARx4XTFpYKvz/VoBsIHZI21Y1JwIQ/LxcNgjpl2&#10;Zz5Ql4dSxBD2GSowITSZlL4wZNEnriGO3K9rLYYI21LqFs8x3NZynKbP0mLFscFgQytDxV9+sgo+&#10;7PeOuuNxY8t+Mn7/2V/MdJYrNXzs315BBOrDXXxzb3WcP3mB/2fiBXJ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8c8G8MAAADcAAAADwAAAAAAAAAAAAAAAACYAgAAZHJzL2Rv&#10;d25yZXYueG1sUEsFBgAAAAAEAAQA9QAAAIgDAAAAAA==&#10;" path="m252081,81125r-33416,c215734,81711,212803,83470,211044,85815r-22277,24035l170008,44778v-1759,-5276,-7621,-8793,-12897,-7034c154180,38916,151248,40675,150076,44192r-35174,93211l90866,8432c89694,2570,84418,-948,79142,225,75624,811,72693,3742,70934,7259l45726,81125,,81125r,23449l53347,104574v4690,-586,8794,-4103,9966,-8793l77969,51227r23450,126040c102005,181957,106108,185475,110798,185475r1173,c116074,185475,120178,183130,121937,179026l159456,80539r15242,52761c176457,138576,181733,142093,187595,140335v1759,-587,3517,-1759,4690,-2932l223942,104574r28725,l252667,81125r-586,xe" fillcolor="#262626" stroked="f" strokeweight=".16261mm">
                      <v:stroke joinstyle="miter"/>
                      <v:path arrowok="t" o:connecttype="custom" o:connectlocs="25,8;22,8;21,9;19,11;17,4;16,4;15,4;11,14;9,1;8,0;7,1;5,8;0,8;0,10;5,10;6,10;8,5;10,18;11,19;11,19;12,18;16,8;17,13;19,14;19,14;22,10;25,10;25,8" o:connectangles="0,0,0,0,0,0,0,0,0,0,0,0,0,0,0,0,0,0,0,0,0,0,0,0,0,0,0,0"/>
                    </v:shape>
                  </v:group>
                  <v:group id="Graphic 141" o:spid="_x0000_s1257" alt="Chat" style="position:absolute;left:37471;top:37098;width:4690;height:3283" coordorigin="37471,37098" coordsize="4689,3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shape id="Freeform: Shape 7320" o:spid="_x0000_s1258" style="position:absolute;left:37471;top:37098;width:2932;height:2638;visibility:visible;mso-wrap-style:square;v-text-anchor:middle" coordsize="293117,26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UFlsIA&#10;AADcAAAADwAAAGRycy9kb3ducmV2LnhtbERP3WrCMBS+F3yHcITd2dSyua0zFhEGDgaytg9waI5t&#10;WXNSkqidT28Gg92dj+/3bIrJDOJCzveWFaySFARxY3XPrYK6el++gPABWeNgmRT8kIdiO59tMNf2&#10;yl90KUMrYgj7HBV0IYy5lL7pyKBP7EgcuZN1BkOErpXa4TWGm0FmabqWBnuODR2OtO+o+S7PRoEu&#10;3fPxdRo/zY3d6dDsn6qs/lDqYTHt3kAEmsK/+M990HH+4wp+n4kXy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lQWWwgAAANwAAAAPAAAAAAAAAAAAAAAAAJgCAABkcnMvZG93&#10;bnJldi54bWxQSwUGAAAAAAQABAD1AAAAhwMAAAAA&#10;" path="m199320,41036r93797,l293117,23449c293117,10552,282565,,269668,l23449,c10552,,,10552,,23449l,181733v,12897,10552,23449,23449,23449l58623,205182r,58623l117247,205182r35174,l152421,87935v,-25794,21104,-46899,46899,-46899xe" fillcolor="#262626" stroked="f" strokeweight=".16261mm">
                      <v:stroke joinstyle="miter"/>
                      <v:path arrowok="t" o:connecttype="custom" o:connectlocs="20,4;29,4;29,2;27,0;2,0;0,2;0,18;2,21;6,21;6,26;12,21;15,21;15,9;20,4" o:connectangles="0,0,0,0,0,0,0,0,0,0,0,0,0,0"/>
                    </v:shape>
                    <v:shape id="Freeform: Shape 7321" o:spid="_x0000_s1259" style="position:absolute;left:39230;top:37743;width:2931;height:2638;visibility:visible;mso-wrap-style:square;v-text-anchor:middle" coordsize="293117,26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eb4cAA&#10;AADcAAAADwAAAGRycy9kb3ducmV2LnhtbERP24rCMBB9F/Yfwizsm6YWr9UoiyAoCGL1A4ZmbIvN&#10;pCRZ7fr1RljYtzmc6yzXnWnEnZyvLSsYDhIQxIXVNZcKLudtfwbCB2SNjWVS8Ese1quP3hIzbR98&#10;onseShFD2GeooAqhzaT0RUUG/cC2xJG7WmcwROhKqR0+YrhpZJokE2mw5thQYUubiopb/mMU6NxN&#10;j/OuPZgnu+uu2IzP6WWv1Ndn970AEagL/+I/907H+aMU3s/EC+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Eeb4cAAAADcAAAADwAAAAAAAAAAAAAAAACYAgAAZHJzL2Rvd25y&#10;ZXYueG1sUEsFBgAAAAAEAAQA9QAAAIUDAAAAAA==&#10;" path="m269668,l23449,c10552,,,10552,,23449l,181733v,12897,10552,23449,23449,23449l175870,205182r58624,58623l234494,205182r35174,c282565,205182,293117,194630,293117,181733r,-158284c293117,10552,282565,,269668,xe" fillcolor="#262626" stroked="f" strokeweight=".16261mm">
                      <v:stroke joinstyle="miter"/>
                      <v:path arrowok="t" o:connecttype="custom" o:connectlocs="27,0;2,0;0,2;0,18;2,21;18,21;23,26;23,21;27,21;29,18;29,2;27,0" o:connectangles="0,0,0,0,0,0,0,0,0,0,0,0"/>
                    </v:shape>
                  </v:group>
                  <v:shape id="Graphic 147" o:spid="_x0000_s1260" alt="Puzzle" style="position:absolute;left:32414;top:23200;width:4690;height:4690;visibility:visible;mso-wrap-style:square;v-text-anchor:middle" coordsize="468987,4689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SlMcIA&#10;AADcAAAADwAAAGRycy9kb3ducmV2LnhtbERPTYvCMBC9L+x/CLPgbU21uyLVKCq4LHhaFbwOzdiW&#10;NpOaRFv//UYQvM3jfc582ZtG3Mj5yrKC0TABQZxbXXGh4HjYfk5B+ICssbFMCu7kYbl4f5tjpm3H&#10;f3Tbh0LEEPYZKihDaDMpfV6SQT+0LXHkztYZDBG6QmqHXQw3jRwnyUQarDg2lNjSpqS83l+NgsvP&#10;aLr+3nVXN1nd01N95qROT0oNPvrVDESgPrzET/evjvO/Ung8Ey+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tKUxwgAAANwAAAAPAAAAAAAAAAAAAAAAAJgCAABkcnMvZG93&#10;bnJldi54bWxQSwUGAAAAAAQABAD1AAAAhwMAAAAA&#10;" path="m303083,355844v-38691,1173,-52761,-48657,-25208,-77383l281979,274358v28725,-27553,79728,-14656,78555,24035c359948,320670,386328,347637,402157,331809r66831,-66831l369328,165318v-15829,-15828,11138,-42209,33415,-41623c441435,124868,454332,73866,426779,45140r-4104,-4104c393949,13483,344120,27553,345292,66244v586,22277,-25794,49244,-41623,33416l204010,,136593,66831v-15829,15828,11138,42209,33415,41622c208699,107281,222769,157111,195216,185836r-4104,4104c162387,217493,111385,204596,112557,165904v586,-22277,-25794,-49243,-41623,-33415l,204010r99660,99659c115488,319498,88521,345878,66244,345292,27553,344120,14656,395122,42209,423847r4104,4104c75038,455504,124868,441435,123695,402743v-586,-22277,25795,-49244,41623,-33415l264978,468988r71521,-71521c352327,381639,325946,355258,303083,355844xe" fillcolor="#262626" stroked="f" strokeweight=".16261mm">
                    <v:stroke joinstyle="miter"/>
                    <v:path arrowok="t" o:connecttype="custom" o:connectlocs="30,36;28,28;28,27;36,30;40,33;47,27;37,17;40,12;43,5;42,4;35,7;30,10;20,0;14,7;17,11;20,19;19,19;11,17;7,13;0,20;10,30;7,35;4,42;5,43;12,40;17,37;27,47;34,40;30,36" o:connectangles="0,0,0,0,0,0,0,0,0,0,0,0,0,0,0,0,0,0,0,0,0,0,0,0,0,0,0,0,0"/>
                  </v:shape>
                  <v:group id="Graphic 151" o:spid="_x0000_s1261" alt="Shopping cart" style="position:absolute;left:37861;top:10426;width:4339;height:4690" coordorigin="37861,10426" coordsize="4338,46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KVJZ/CAAAA3AAAAA8A&#10;AAAAAAAAAAAAAAAAqgIAAGRycy9kb3ducmV2LnhtbFBLBQYAAAAABAAEAPoAAACZAwAAAAA=&#10;">
                    <v:shape id="Freeform: Shape 7324" o:spid="_x0000_s1262" style="position:absolute;left:37861;top:10426;width:4339;height:3987;visibility:visible;mso-wrap-style:square;v-text-anchor:middle" coordsize="433813,3986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6RxsMA&#10;AADcAAAADwAAAGRycy9kb3ducmV2LnhtbERPS2vCQBC+C/6HZYTedLe2FUmzERVtPQjFF70O2WkS&#10;zM6G7Krx33eFQm/z8T0nnXW2FldqfeVYw/NIgSDOnam40HA8rIdTED4gG6wdk4Y7eZhl/V6KiXE3&#10;3tF1HwoRQ9gnqKEMoUmk9HlJFv3INcSR+3GtxRBhW0jT4i2G21qOlZpIixXHhhIbWpaUn/cXq0HR&#10;rv5audX09KG+t8XL4nN+l6z106Cbv4MI1IV/8Z97Y+L81zd4PBMv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6RxsMAAADcAAAADwAAAAAAAAAAAAAAAACYAgAAZHJzL2Rv&#10;d25yZXYueG1sUEsFBgAAAAAEAAQA9QAAAIgDAAAAAA==&#10;" path="m134834,134834r-64486,l70348,93798r64486,l134834,134834xm222769,93798r,41036l158283,134834r,-41036l222769,93798xm310704,93798r,41036l246218,134834r,-41036l310704,93798xm398639,93798r,41036l334154,134834r,-41036l398639,93798xm398639,199320r-64485,l334154,158283r64485,l398639,199320xm398639,249150r-64485,5862l334154,222769r64485,l398639,249150xm134834,222769r,49830l70348,278461r,-55692l134834,222769xm134834,199320r-64486,l70348,158283r64486,l134834,199320xm222769,199320r-64486,l158283,158283r64486,l222769,199320xm246218,199320r,-41037l310704,158283r,41037l246218,199320xm222769,264978r-64486,5862l158283,222769r64486,l222769,264978xm246218,222769r64486,l310704,256771r-64486,5862l246218,222769xm433813,281393r,-222770l70348,58623r,-5862c70348,23449,46899,,17587,,7621,,,7621,,17587v,9966,7621,17587,17587,17587c27553,35174,35174,42795,35174,52761r,293117c35174,375190,58623,398639,87935,398639r17587,l363465,398639r52761,c426192,398639,433813,391018,433813,381052v,-9966,-7621,-17587,-17587,-17587l87935,363465v-9966,,-17587,-7621,-17587,-17587l70348,313635,433813,281393xe" fillcolor="#262626" stroked="f" strokeweight=".16261mm">
                      <v:stroke joinstyle="miter"/>
                      <v:path arrowok="t" o:connecttype="custom" o:connectlocs="704,1349;1349,938;2228,938;1583,1349;2228,938;3108,1349;2463,938;3987,938;3342,1349;3987,938;3342,1994;3987,1583;3987,2492;3342,2228;3987,2492;1349,2726;704,2228;1349,1994;704,1583;1349,1994;1583,1994;2228,1583;2463,1994;3108,1583;2463,1994;1583,2709;2228,2228;2463,2228;3108,2568;2463,2228;4339,586;704,528;0,176;352,528;880,3987;3635,3987;4339,3811;880,3635;704,3137" o:connectangles="0,0,0,0,0,0,0,0,0,0,0,0,0,0,0,0,0,0,0,0,0,0,0,0,0,0,0,0,0,0,0,0,0,0,0,0,0,0,0"/>
                    </v:shape>
                    <v:shape id="Freeform: Shape 7325" o:spid="_x0000_s1263" style="position:absolute;left:38565;top:14413;width:703;height:703;visibility:visible;mso-wrap-style:square;v-text-anchor:middle" coordsize="70348,70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P3wsIA&#10;AADcAAAADwAAAGRycy9kb3ducmV2LnhtbERPS4vCMBC+L/gfwgjeNFVLcbtGEfF1WnzsxdtsM7bF&#10;ZlKaqPXfmwVhb/PxPWc6b00l7tS40rKC4SACQZxZXXKu4Oe07k9AOI+ssbJMCp7kYD7rfEwx1fbB&#10;B7offS5CCLsUFRTe16mULivIoBvYmjhwF9sY9AE2udQNPkK4qeQoihJpsOTQUGBNy4Ky6/FmFJQT&#10;/E6uw9XvPj7Hn1m12Z7jMSvV67aLLxCeWv8vfrt3OsyPE/h7Jlw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g/fCwgAAANwAAAAPAAAAAAAAAAAAAAAAAJgCAABkcnMvZG93&#10;bnJldi54bWxQSwUGAAAAAAQABAD1AAAAhwMAAAAA&#10;" path="m70348,35174v,19426,-15748,35174,-35174,35174c15748,70348,,54600,,35174,,15748,15748,,35174,,54600,,70348,15748,70348,35174xe" fillcolor="#262626" stroked="f" strokeweight=".16261mm">
                      <v:stroke joinstyle="miter"/>
                      <v:path arrowok="t" o:connecttype="custom" o:connectlocs="7,4;4,7;0,4;4,0;7,4" o:connectangles="0,0,0,0,0"/>
                    </v:shape>
                    <v:shape id="Freeform: Shape 7326" o:spid="_x0000_s1264" style="position:absolute;left:41144;top:14413;width:704;height:703;visibility:visible;mso-wrap-style:square;v-text-anchor:middle" coordsize="70348,70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SWcQA&#10;AADcAAAADwAAAGRycy9kb3ducmV2LnhtbERPS2vCQBC+F/wPywi9mU3a4CPNKqW01pOo7SW3MTtN&#10;gtnZkN1q/PddQehtPr7n5KvBtOJMvWssK0iiGARxaXXDlYLvr4/JHITzyBpby6TgSg5Wy9FDjpm2&#10;F97T+eArEULYZaig9r7LpHRlTQZdZDviwP3Y3qAPsK+k7vESwk0rn+J4Kg02HBpq7OitpvJ0+DUK&#10;mjlup6fk/bhLi3RRtuvPIn1mpR7Hw+sLCE+D/xff3Rsd5qczuD0TL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PUlnEAAAA3AAAAA8AAAAAAAAAAAAAAAAAmAIAAGRycy9k&#10;b3ducmV2LnhtbFBLBQYAAAAABAAEAPUAAACJAwAAAAA=&#10;" path="m70348,35174v,19426,-15748,35174,-35174,35174c15748,70348,,54600,,35174,,15748,15748,,35174,,54600,,70348,15748,70348,35174xe" fillcolor="#262626" stroked="f" strokeweight=".16261mm">
                      <v:stroke joinstyle="miter"/>
                      <v:path arrowok="t" o:connecttype="custom" o:connectlocs="7,4;4,7;0,4;4,0;7,4" o:connectangles="0,0,0,0,0"/>
                    </v:shape>
                  </v:group>
                  <v:group id="Graphic 137" o:spid="_x0000_s1265" alt="Bonfire" style="position:absolute;left:51570;top:5166;width:3861;height:4912" coordorigin="51570,5166" coordsize="3861,4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shape id="Freeform: Shape 7328" o:spid="_x0000_s1266" style="position:absolute;left:52424;top:5166;width:2167;height:3171;visibility:visible;mso-wrap-style:square;v-text-anchor:middle" coordsize="216613,317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2a5cUA&#10;AADcAAAADwAAAGRycy9kb3ducmV2LnhtbERPS2vCQBC+F/wPywheSt1Yi5joKiIt9OChPg7tbZod&#10;k2B2NuyuMfrr3ULB23x8z5kvO1OLlpyvLCsYDRMQxLnVFRcKDvuPlykIH5A11pZJwZU8LBe9pzlm&#10;2l54S+0uFCKGsM9QQRlCk0np85IM+qFtiCN3tM5giNAVUju8xHBTy9ckmUiDFceGEhtal5Sfdmej&#10;4Jk3v666rdLvtL5Ocd2+/3yNE6UG/W41AxGoCw/xv/tTx/lvKfw9Ey+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rZrlxQAAANwAAAAPAAAAAAAAAAAAAAAAAJgCAABkcnMv&#10;ZG93bnJldi54bWxQSwUGAAAAAAQABAD1AAAAigMAAAAA&#10;" path="m203762,162973v6448,26967,-21105,53347,-48072,42209c132827,196975,124034,170594,139862,147731,175622,100246,149242,25794,90032,,116999,51002,75963,97315,51927,117247,28478,136593,12649,157111,7959,168836v-24035,58037,11725,113729,36347,127212c33167,270840,23201,223355,66583,178215v,,-12311,48071,14656,80901c108205,292531,108205,317153,108205,317153v42209,,82660,-25208,99660,-66831c219590,225114,220762,185836,203762,162973e" fillcolor="#262626" stroked="f" strokeweight=".16261mm">
                      <v:stroke joinstyle="miter"/>
                      <v:path arrowok="t" o:connecttype="custom" o:connectlocs="20,16;16,21;14,15;9,0;5,12;1,17;4,30;7,18;8,26;11,32;21,25;20,16" o:connectangles="0,0,0,0,0,0,0,0,0,0,0,0"/>
                    </v:shape>
                    <v:shape id="Freeform: Shape 7329" o:spid="_x0000_s1267" style="position:absolute;left:51570;top:8098;width:3847;height:1980;visibility:visible;mso-wrap-style:square;v-text-anchor:middle" coordsize="384707,198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v1PscA&#10;AADcAAAADwAAAGRycy9kb3ducmV2LnhtbESPQWvCQBCF7wX/wzKFXqRuLFTa1FVEEEUs2FgKuQ3Z&#10;aRKanQ3ZNab++s5B6G2G9+a9b+bLwTWqpy7Ung1MJwko4sLbmksDn6fN4wuoEJEtNp7JwC8FWC5G&#10;d3NMrb/wB/VZLJWEcEjRQBVjm2odioocholviUX79p3DKGtXatvhRcJdo5+SZKYd1iwNFba0rqj4&#10;yc7OwHG/nWXD6evKzfg1P/TvdZ7vMmMe7ofVG6hIQ/w33653VvCfBV+ekQn0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79T7HAAAA3AAAAA8AAAAAAAAAAAAAAAAAmAIAAGRy&#10;cy9kb3ducmV2LnhtbFBLBQYAAAAABAAEAPUAAACMAwAAAAA=&#10;" path="m371270,136529l41220,1696c27736,-2994,14253,2282,8977,14593l1942,31007v-5276,11725,586,25795,12897,30484l107464,99010,16012,136529c3701,141219,-2162,155289,3114,167014r7035,16414c15425,195153,28909,201015,41220,196325l193054,134185r151835,62140c357200,201015,370683,195739,375959,183428r7035,-16414c387684,155289,382408,141219,371270,136529e" fillcolor="#262626" stroked="f" strokeweight=".16261mm">
                      <v:stroke joinstyle="miter"/>
                      <v:path arrowok="t" o:connecttype="custom" o:connectlocs="37,14;4,0;1,1;0,3;1,6;11,10;2,14;0,17;1,18;4,20;19,13;34,20;38,18;38,17;37,14" o:connectangles="0,0,0,0,0,0,0,0,0,0,0,0,0,0,0"/>
                    </v:shape>
                    <v:shape id="Freeform: Shape 7330" o:spid="_x0000_s1268" style="position:absolute;left:53817;top:8098;width:1614;height:867;visibility:visible;mso-wrap-style:square;v-text-anchor:middle" coordsize="161397,86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pZqsIA&#10;AADcAAAADwAAAGRycy9kb3ducmV2LnhtbERP32vCMBB+F/wfwgl700Rhw1XTMgRxMDZctwd9O5qz&#10;LWsuocm0/vfLQPDtPr6fty4G24kz9aF1rGE+UyCIK2darjV8f22nSxAhIhvsHJOGKwUo8vFojZlx&#10;F/6kcxlrkUI4ZKihidFnUoaqIYth5jxx4k6utxgT7GtperykcNvJhVJP0mLLqaFBT5uGqp/y12p4&#10;9segfLdt1WFz3b0pZ+hj/671w2R4WYGINMS7+OZ+NWn+4xz+n0kX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2lmqwgAAANwAAAAPAAAAAAAAAAAAAAAAAJgCAABkcnMvZG93&#10;bnJldi54bWxQSwUGAAAAAAQABAD1AAAAhwMAAAAA&#10;" path="m146559,61415v12311,-4690,18173,-18760,12897,-30484l152421,14516c147145,2791,133661,-3071,121351,1619l,51449,85590,86623,146559,61415xe" fillcolor="#262626" stroked="f" strokeweight=".16261mm">
                      <v:stroke joinstyle="miter"/>
                      <v:path arrowok="t" o:connecttype="custom" o:connectlocs="15,6;16,3;15,1;12,0;0,5;9,9;15,6" o:connectangles="0,0,0,0,0,0,0"/>
                    </v:shape>
                  </v:group>
                  <v:group id="Graphic 139" o:spid="_x0000_s1269" alt="Box trolley" style="position:absolute;left:64703;top:11280;width:3990;height:4450" coordorigin="64703,11280" coordsize="3989,4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v:shape id="Freeform: Shape 7332" o:spid="_x0000_s1270" style="position:absolute;left:65205;top:14030;width:1700;height:1700;visibility:visible;mso-wrap-style:square;v-text-anchor:middle" coordsize="170007,170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d9ocMA&#10;AADcAAAADwAAAGRycy9kb3ducmV2LnhtbERP22rCQBB9L/gPywi+FN1oUWx0FatYRBSp7QcM2TEJ&#10;ZmfT7KrRr3cFwbc5nOuMp7UpxJkql1tW0O1EIIgTq3NOFfz9LttDEM4jaywsk4IrOZhOGm9jjLW9&#10;8A+d9z4VIYRdjAoy78tYSpdkZNB1bEkcuIOtDPoAq1TqCi8h3BSyF0UDaTDn0JBhSfOMkuP+ZBRs&#10;adG9fX/abfK/3tgvnu3W7/lBqVazno1AeKr9S/x0r3SY3/+AxzPhAj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d9ocMAAADcAAAADwAAAAAAAAAAAAAAAACYAgAAZHJzL2Rv&#10;d25yZXYueG1sUEsFBgAAAAAEAAQA9QAAAIgDAAAAAA==&#10;" path="m85004,114316v-16415,,-29312,-12897,-29312,-29312c55692,68589,68589,55692,85004,55692v16415,,29312,12897,29312,29312c114316,101419,100832,114316,85004,114316xm85004,c38105,,,38105,,85004v,46899,38105,85004,85004,85004c131903,170008,170008,131903,170008,85004,170008,38105,131903,,85004,xe" fillcolor="#262626" stroked="f" strokeweight=".16261mm">
                      <v:stroke joinstyle="miter"/>
                      <v:path arrowok="t" o:connecttype="custom" o:connectlocs="8,11;6,8;8,6;11,8;8,11;8,0;0,8;8,17;17,8;8,0" o:connectangles="0,0,0,0,0,0,0,0,0,0"/>
                    </v:shape>
                    <v:shape id="Freeform: Shape 7333" o:spid="_x0000_s1271" style="position:absolute;left:66963;top:12645;width:1525;height:1935;rotation:-7372828fd;visibility:visible;mso-wrap-style:square;v-text-anchor:middle" coordsize="152424,193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gkdsIA&#10;AADcAAAADwAAAGRycy9kb3ducmV2LnhtbERPS2sCMRC+C/6HMEJvmrUvZDVKW1zwUA9aDx7HzbhZ&#10;TSbLJur23zdCwdt8fM+ZLTpnxZXaUHtWMB5lIIhLr2uuFOx+iuEERIjIGq1nUvBLARbzfm+GufY3&#10;3tB1GyuRQjjkqMDE2ORShtKQwzDyDXHijr51GBNsK6lbvKVwZ+Vzlr1LhzWnBoMNfRkqz9uLU7Ax&#10;eNm/rMbLg/5ehrX1RXH6tEo9DbqPKYhIXXyI/90rnea/vcL9mXSBn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CR2wgAAANwAAAAPAAAAAAAAAAAAAAAAAJgCAABkcnMvZG93&#10;bnJldi54bWxQSwUGAAAAAAQABAD1AAAAhwMAAAAA&#10;" path="m,l152425,r,193462l,193462,,xe" fillcolor="#262626" stroked="f" strokeweight=".16261mm">
                      <v:stroke joinstyle="miter"/>
                      <v:path arrowok="t" o:connecttype="custom" o:connectlocs="0,0;15,0;15,19;0,19" o:connectangles="0,0,0,0"/>
                    </v:shape>
                    <v:shape id="Freeform: Shape 7334" o:spid="_x0000_s1272" style="position:absolute;left:64703;top:11280;width:1850;height:2644;visibility:visible;mso-wrap-style:square;v-text-anchor:middle" coordsize="184993,2643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LL4MIA&#10;AADcAAAADwAAAGRycy9kb3ducmV2LnhtbERPTWvCQBC9C/6HZQredNOCQaOriEUoEoJG8TxkxyRt&#10;djZktyb9991Cwds83uest4NpxIM6V1tW8DqLQBAXVtdcKrheDtMFCOeRNTaWScEPOdhuxqM1Jtr2&#10;fKZH7ksRQtglqKDyvk2kdEVFBt3MtsSBu9vOoA+wK6XusA/hppFvURRLgzWHhgpb2ldUfOXfRkHa&#10;xzd7jrNs+emzJj28u+PulCo1eRl2KxCeBv8U/7s/dJg/n8PfM+EC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QsvgwgAAANwAAAAPAAAAAAAAAAAAAAAAAJgCAABkcnMvZG93&#10;bnJldi54bWxQSwUGAAAAAAQABAD1AAAAhwMAAAAA&#10;" path="m142198,252081v15243,1172,29898,5276,42796,12311l78299,1759c78299,1172,77713,586,77713,l44884,13483v,587,586,1173,586,1759l58953,48657,10882,68589c2088,72107,-2601,82659,1502,91453v2931,7034,9380,11138,16415,11138c20262,102591,22607,102005,24365,101419l72437,81487r69761,170594xe" fillcolor="#262626" stroked="f" strokeweight=".16261mm">
                      <v:stroke joinstyle="miter"/>
                      <v:path arrowok="t" o:connecttype="custom" o:connectlocs="14,25;19,26;8,0;8,0;4,1;5,2;6,5;1,7;0,9;2,10;2,10;7,8;14,25" o:connectangles="0,0,0,0,0,0,0,0,0,0,0,0,0"/>
                    </v:shape>
                    <v:shape id="Freeform: Shape 7335" o:spid="_x0000_s1273" style="position:absolute;left:67022;top:14434;width:1554;height:938;visibility:visible;mso-wrap-style:square;v-text-anchor:middle" coordsize="155352,93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3ubr8A&#10;AADcAAAADwAAAGRycy9kb3ducmV2LnhtbERPTYvCMBC9C/sfwizsTdMKlqUaRQRFFjxsV+9DMzbF&#10;ZlKSqPXfG0HY2zze5yxWg+3EjXxoHSvIJxkI4trplhsFx7/t+BtEiMgaO8ek4EEBVsuP0QJL7e78&#10;S7cqNiKFcChRgYmxL6UMtSGLYeJ64sSdnbcYE/SN1B7vKdx2cpplhbTYcmow2NPGUH2prlbB4fRT&#10;F4/NNXg36Jx35lTNfK7U1+ewnoOINMR/8du912n+rIDXM+kCuX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De5uvwAAANwAAAAPAAAAAAAAAAAAAAAAAJgCAABkcnMvZG93bnJl&#10;di54bWxQSwUGAAAAAAQABAD1AAAAhAMAAAAA&#10;" path="m137765,v-2345,,-4690,586,-7035,1172l11725,50416c10552,65658,7035,80314,,93211r,587l143041,34002v7035,-2345,12311,-8794,12311,-16415c155352,8207,147145,,137765,xe" fillcolor="#262626" stroked="f" strokeweight=".16261mm">
                      <v:stroke joinstyle="miter"/>
                      <v:path arrowok="t" o:connecttype="custom" o:connectlocs="14,0;13,0;1,5;0,9;0,9;14,3;16,2;14,0" o:connectangles="0,0,0,0,0,0,0,0"/>
                    </v:shape>
                  </v:group>
                  <v:group id="Graphic 145" o:spid="_x0000_s1274" alt="Lightbulb and gear" style="position:absolute;left:69146;top:23788;width:4676;height:5061" coordorigin="69146,23788" coordsize="4675,5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4tNcMAAADcAAAADwAAAGRycy9kb3ducmV2LnhtbERPS4vCMBC+L/gfwgje&#10;NK2iLl2jiKh4EMEHLHsbmrEtNpPSxLb++82CsLf5+J6zWHWmFA3VrrCsIB5FIIhTqwvOFNyuu+En&#10;COeRNZaWScGLHKyWvY8FJtq2fKbm4jMRQtglqCD3vkqkdGlOBt3IVsSBu9vaoA+wzqSusQ3hppTj&#10;KJpJgwWHhhwr2uSUPi5Po2DfYruexNvm+LhvXj/X6en7GJNSg363/gLhqfP/4rf7oMP86Rz+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ni01wwAAANwAAAAP&#10;AAAAAAAAAAAAAAAAAKoCAABkcnMvZG93bnJldi54bWxQSwUGAAAAAAQABAD6AAAAmgMAAAAA&#10;">
                    <v:shape id="Freeform: Shape 7337" o:spid="_x0000_s1275" style="position:absolute;left:70811;top:25451;width:1342;height:1335;visibility:visible;mso-wrap-style:square;v-text-anchor:middle" coordsize="134247,1334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fFm8YA&#10;AADcAAAADwAAAGRycy9kb3ducmV2LnhtbESPT2vCQBDF74LfYZmCF6mbWiw1dRUpLQiC4B/a65Cd&#10;ZkOzs2l2jfHbOwehtxnem/d+s1j1vlYdtbEKbOBpkoEiLoKtuDRwOn4+voKKCdliHZgMXCnCajkc&#10;LDC34cJ76g6pVBLCMUcDLqUm1zoWjjzGSWiIRfsJrccka1tq2+JFwn2tp1n2oj1WLA0OG3p3VPwe&#10;zt7A5mM+23+Nd9/dNutZP0//dm6Oxowe+vUbqER9+jffrzdW8GdCK8/IBHp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fFm8YAAADcAAAADwAAAAAAAAAAAAAAAACYAgAAZHJz&#10;L2Rvd25yZXYueG1sUEsFBgAAAAAEAAQA9QAAAIsDAAAAAA==&#10;" path="m115430,39805r4983,-14773l109157,13776,94384,18760c90543,16596,86447,14921,82190,13776l75272,,59561,,52585,13835v-4272,1156,-8386,2829,-12252,4983l25560,13835,14304,25091r4690,14773c16745,43683,15010,47783,13835,52058l,58975,,74452r13835,6976c14975,85686,16650,89784,18818,93622r-4983,14773l25560,119650r14773,-5041c44170,116793,48267,118487,52527,119650r6917,13777l75155,133427r6976,-13542c86317,118747,90351,117113,94149,115019r14715,5042l120119,108746,115136,94032v2240,-3867,4030,-7978,5335,-12252l134248,74862r,-15887l120413,51999v-1120,-4265,-2795,-8365,-4983,-12194xm67358,90397c54408,90397,43909,79898,43909,66948v,-12951,10499,-23449,23449,-23449c80230,43687,90619,54076,90808,66948v,12950,-10499,23449,-23450,23449xe" fillcolor="#262626" stroked="f" strokeweight=".16261mm">
                      <v:stroke joinstyle="miter"/>
                      <v:path arrowok="t" o:connecttype="custom" o:connectlocs="12,4;12,3;11,1;9,2;8,1;8,0;6,0;5,1;4,2;3,1;1,3;2,4;1,5;0,6;0,7;1,8;2,9;1,11;3,12;4,11;5,12;6,13;8,13;8,12;9,12;11,12;12,11;12,9;12,8;13,7;13,6;12,5;12,4;7,9;4,7;7,4;9,7;7,9" o:connectangles="0,0,0,0,0,0,0,0,0,0,0,0,0,0,0,0,0,0,0,0,0,0,0,0,0,0,0,0,0,0,0,0,0,0,0,0,0,0"/>
                    </v:shape>
                    <v:shape id="Freeform: Shape 7338" o:spid="_x0000_s1276" style="position:absolute;left:70820;top:27938;width:1327;height:338;visibility:visible;mso-wrap-style:square;v-text-anchor:middle" coordsize="132784,33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KU1cAA&#10;AADcAAAADwAAAGRycy9kb3ducmV2LnhtbERP24rCMBB9F/yHMAu+aboL3rqNUgTRpxUvHzA0Y9tt&#10;MylJVuvfbwTBtzmc62Tr3rTiRs7XlhV8ThIQxIXVNZcKLufteAHCB2SNrWVS8CAP69VwkGGq7Z2P&#10;dDuFUsQQ9ikqqELoUil9UZFBP7EdceSu1hkMEbpSaof3GG5a+ZUkM2mw5thQYUebiorm9GcU2HM+&#10;5Z/mF+ehO+yc3cokXx6UGn30+TeIQH14i1/uvY7zp0t4PhMv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gKU1cAAAADcAAAADwAAAAAAAAAAAAAAAACYAgAAZHJzL2Rvd25y&#10;ZXYueG1sUEsFBgAAAAAEAAQA9QAAAIUDAAAAAA==&#10;" path="m116838,l15947,c6606,550,-520,8568,30,17909v505,8573,7344,15412,15917,15917l116838,33826v9340,-551,16466,-8569,15916,-17909c132249,7344,125410,505,116838,xe" fillcolor="#262626" stroked="f" strokeweight=".16261mm">
                      <v:stroke joinstyle="miter"/>
                      <v:path arrowok="t" o:connecttype="custom" o:connectlocs="12,0;2,0;0,2;2,3;12,3;13,2;12,0" o:connectangles="0,0,0,0,0,0,0"/>
                    </v:shape>
                    <v:shape id="Freeform: Shape 7339" o:spid="_x0000_s1277" style="position:absolute;left:71117;top:28510;width:733;height:339;visibility:visible;mso-wrap-style:square;v-text-anchor:middle" coordsize="73220,33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BcqMQA&#10;AADcAAAADwAAAGRycy9kb3ducmV2LnhtbESPQWvCQBCF7wX/wzKCt7rRgpTUVaRU6kVq1R8wZMck&#10;mJ1Nd9ck/vvOQfA2w3vz3jfL9eAa1VGItWcDs2kGirjwtubSwPm0fX0HFROyxcYzGbhThPVq9LLE&#10;3Pqef6k7plJJCMccDVQptbnWsajIYZz6lli0iw8Ok6yh1DZgL+Gu0fMsW2iHNUtDhS19VlRcjzdn&#10;oPvb3feXQ/NWf4efr95fN3M9OxgzGQ+bD1CJhvQ0P653VvAXgi/PyAR6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AXKjEAAAA3AAAAA8AAAAAAAAAAAAAAAAAmAIAAGRycy9k&#10;b3ducmV2LnhtbFBLBQYAAAAABAAEAPUAAACJAwAAAAA=&#10;" path="m36640,33826c55781,33795,71694,19080,73221,l,c1555,19090,17487,33798,36640,33826xe" fillcolor="#262626" stroked="f" strokeweight=".16261mm">
                      <v:stroke joinstyle="miter"/>
                      <v:path arrowok="t" o:connecttype="custom" o:connectlocs="4,3;7,0;0,0;4,3" o:connectangles="0,0,0,0"/>
                    </v:shape>
                    <v:shape id="Freeform: Shape 7340" o:spid="_x0000_s1278" style="position:absolute;left:70016;top:24662;width:2932;height:3041;visibility:visible;mso-wrap-style:square;v-text-anchor:middle" coordsize="293117,3040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pZycEA&#10;AADcAAAADwAAAGRycy9kb3ducmV2LnhtbERPTWvCQBC9C/0PyxR6MxulhBCzSiu2eKxpxeuQHTfB&#10;7GzIrib++26h4G0e73PKzWQ7caPBt44VLJIUBHHtdMtGwc/3xzwH4QOyxs4xKbiTh836aVZiod3I&#10;B7pVwYgYwr5ABU0IfSGlrxuy6BPXE0fu7AaLIcLBSD3gGMNtJ5dpmkmLLceGBnvaNlRfqqtV0B0N&#10;+8/Xr12e2ZNfpu/50VxzpV6ep7cViEBTeIj/3Xsd52cL+HsmXi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qWcnBAAAA3AAAAA8AAAAAAAAAAAAAAAAAmAIAAGRycy9kb3du&#10;cmV2LnhtbFBLBQYAAAAABAAEAPUAAACGAwAAAAA=&#10;" path="m293117,149783r,-5042c291623,64723,226590,495,146559,,66528,495,1494,64723,,144741r,5042c536,167138,3984,184280,10200,200492v5934,15297,14550,29412,25443,41681c49068,256771,63724,285203,69938,297866v1900,3825,5812,6235,10083,6214l213096,304080v4271,21,8183,-2389,10083,-6214c229394,285203,244049,256829,257474,242173v10894,-12269,19509,-26384,25443,-41681c289133,184280,292581,167138,293117,149783xm259350,149255v-417,13471,-3051,26781,-7797,39395c247102,200010,240671,210490,232559,219603v-13012,15491,-24169,32451,-33239,50534l93798,270137c84830,252007,73773,234988,60851,219428,52739,210314,46308,199834,41857,188474,37011,175877,34278,162567,33767,149079r,-4220c34817,83304,84820,33847,146383,33474v61563,373,111565,49830,112615,111385l259350,149255xe" fillcolor="#262626" stroked="f" strokeweight=".16261mm">
                      <v:stroke joinstyle="miter"/>
                      <v:path arrowok="t" o:connecttype="custom" o:connectlocs="29,15;29,14;15,0;15,0;0,14;0,15;1,20;4,24;7,30;8,30;21,30;22,30;26,24;28,20;29,15;26,15;25,19;23,22;20,27;9,27;6,22;4,19;3,15;3,14;15,3;15,3;26,14" o:connectangles="0,0,0,0,0,0,0,0,0,0,0,0,0,0,0,0,0,0,0,0,0,0,0,0,0,0,0"/>
                    </v:shape>
                    <v:shape id="Freeform: Shape 7341" o:spid="_x0000_s1279" style="position:absolute;left:71378;top:23788;width:234;height:644;visibility:visible;mso-wrap-style:square;v-text-anchor:middle" coordsize="23449,64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jJnsIA&#10;AADcAAAADwAAAGRycy9kb3ducmV2LnhtbERPS0vDQBC+C/6HZQRvdtNQQkm7CSVa6CEemgpeh+zk&#10;QbOzMbs28d+7gtDbfHzP2eeLGcSNJtdbVrBeRSCIa6t7bhV8XI4vWxDOI2scLJOCH3KQZ48Pe0y1&#10;nflMt8q3IoSwS1FB5/2YSunqjgy6lR2JA9fYyaAPcGqlnnAO4WaQcRQl0mDPoaHDkYqO6mv1bRS8&#10;6/OmeZ1NKReLzdtnWbivY6XU89Ny2IHwtPi7+N990mF+EsPfM+ECmf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OMmewgAAANwAAAAPAAAAAAAAAAAAAAAAAJgCAABkcnMvZG93&#10;bnJldi54bWxQSwUGAAAAAAQABAD1AAAAhwMAAAAA&#10;" path="m11725,64486v6475,,11724,-5249,11724,-11725l23449,11725c23449,5249,18200,,11725,,5249,,,5249,,11725l,52761v,6476,5249,11725,11725,11725xe" fillcolor="#262626" stroked="f" strokeweight=".16261mm">
                      <v:stroke joinstyle="miter"/>
                      <v:path arrowok="t" o:connecttype="custom" o:connectlocs="1,6;2,5;2,1;1,0;0,1;0,5;1,6" o:connectangles="0,0,0,0,0,0,0"/>
                    </v:shape>
                    <v:shape id="Freeform: Shape 7342" o:spid="_x0000_s1280" style="position:absolute;left:69783;top:24461;width:520;height:521;visibility:visible;mso-wrap-style:square;v-text-anchor:middle" coordsize="52009,52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2j0cQA&#10;AADcAAAADwAAAGRycy9kb3ducmV2LnhtbESPQWvDMAyF74P+B6PBbquzDbKS1i2lMCjsUJZt0KOI&#10;1cStLYdYa9N/Xw8Gu0m89z09LVZj8OpMQ3KRDTxNC1DETbSOWwNfn2+PM1BJkC36yGTgSglWy8nd&#10;AisbL/xB51palUM4VWigE+krrVPTUcA0jT1x1g5xCCh5HVptB7zk8OD1c1GUOqDjfKHDnjYdNaf6&#10;J+Qa3+7otzXud++ifXl0Tl7bqzEP9+N6DkpolH/zH721mStf4PeZPIF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do9HEAAAA3AAAAA8AAAAAAAAAAAAAAAAAmAIAAGRycy9k&#10;b3ducmV2LnhtbFBLBQYAAAAABAAEAPUAAACJAwAAAAA=&#10;" path="m32069,48690v4573,4546,11958,4546,16532,c53146,44117,53146,36731,48601,32158l19582,3022c14776,-1317,7362,-939,3022,3867v-4040,4475,-4028,11285,28,15746l32069,48690xe" fillcolor="#262626" stroked="f" strokeweight=".16261mm">
                      <v:stroke joinstyle="miter"/>
                      <v:path arrowok="t" o:connecttype="custom" o:connectlocs="3,5;5,5;5,3;2,0;0,0;0,2" o:connectangles="0,0,0,0,0,0"/>
                    </v:shape>
                    <v:shape id="Freeform: Shape 7343" o:spid="_x0000_s1281" style="position:absolute;left:72685;top:24491;width:515;height:514;visibility:visible;mso-wrap-style:square;v-text-anchor:middle" coordsize="51455,51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hC7MEA&#10;AADcAAAADwAAAGRycy9kb3ducmV2LnhtbERP24rCMBB9F/Yfwizsm02VxUs1iisKgiDY3Q8YmrEp&#10;20xKE2v9eyMIvs3hXGe57m0tOmp95VjBKElBEBdOV1wq+PvdD2cgfEDWWDsmBXfysF59DJaYaXfj&#10;M3V5KEUMYZ+hAhNCk0npC0MWfeIa4shdXGsxRNiWUrd4i+G2luM0nUiLFccGgw1tDRX/+dUqOHSn&#10;+S43u1OzyS/To//B66hCpb4++80CRKA+vMUv90HH+ZNveD4TL5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YQuzBAAAA3AAAAA8AAAAAAAAAAAAAAAAAmAIAAGRycy9kb3du&#10;cmV2LnhtbFBLBQYAAAAABAAEAPUAAACGAwAAAAA=&#10;" path="m11968,51335v3125,2,6122,-1243,8325,-3459l49253,18564c53030,13304,51829,5979,46569,2202,42419,-779,36817,-729,32721,2325l3409,31637v-4545,4573,-4545,11959,,16532c5718,50337,8805,51479,11968,51335xe" fillcolor="#262626" stroked="f" strokeweight=".16261mm">
                      <v:stroke joinstyle="miter"/>
                      <v:path arrowok="t" o:connecttype="custom" o:connectlocs="1,5;2,5;5,2;5,0;3,0;0,3;0,5;1,5" o:connectangles="0,0,0,0,0,0,0,0"/>
                    </v:shape>
                    <v:shape id="Freeform: Shape 1792" o:spid="_x0000_s1282" style="position:absolute;left:69146;top:25986;width:645;height:235;visibility:visible;mso-wrap-style:square;v-text-anchor:middle" coordsize="64485,23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xJCsAA&#10;AADcAAAADwAAAGRycy9kb3ducmV2LnhtbERPyWrDMBC9B/oPYgq5JXIDMcGNEkqg0F4CWS69DdbY&#10;MrVGRlIV+++rQCC3ebx1tvvR9iKRD51jBW/LAgRx7XTHrYLr5XOxAREissbeMSmYKMB+9zLbYqXd&#10;jU+UzrEVOYRDhQpMjEMlZagNWQxLNxBnrnHeYszQt1J7vOVw28tVUZTSYse5weBAB0P17/nPKjiN&#10;JVJKx6lJm8as2E/f5ueg1Px1/HgHEWmMT/HD/aXz/HIN92fyBXL3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uxJCsAAAADcAAAADwAAAAAAAAAAAAAAAACYAgAAZHJzL2Rvd25y&#10;ZXYueG1sUEsFBgAAAAAEAAQA9QAAAIUDAAAAAA==&#10;" path="m52761,l11725,c5249,,,5249,,11725v,6475,5249,11724,11725,11724l52761,23449v6476,,11725,-5249,11725,-11724c64486,5249,59237,,52761,xe" fillcolor="#262626" stroked="f" strokeweight=".16261mm">
                      <v:stroke joinstyle="miter"/>
                      <v:path arrowok="t" o:connecttype="custom" o:connectlocs="5,0;1,0;0,1;1,2;5,2;6,1;5,0" o:connectangles="0,0,0,0,0,0,0"/>
                    </v:shape>
                    <v:shape id="Freeform: Shape 1793" o:spid="_x0000_s1283" style="position:absolute;left:69773;top:27226;width:524;height:528;visibility:visible;mso-wrap-style:square;v-text-anchor:middle" coordsize="52468,52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4Hh8IA&#10;AADcAAAADwAAAGRycy9kb3ducmV2LnhtbERPS2vCQBC+F/wPywje6kaFEFI3IRRKPfoo9Tpkp9m0&#10;2dmYXTX667sFobf5+J6zLkfbiQsNvnWsYDFPQBDXTrfcKPg4vD1nIHxA1tg5JgU38lAWk6c15tpd&#10;eUeXfWhEDGGfowITQp9L6WtDFv3c9cSR+3KDxRDh0Eg94DWG204ukySVFluODQZ7ejVU/+zPVsH2&#10;mNG30aGq7vSZvW9Wq/Z0Pyo1m47VC4hAY/gXP9wbHeenKfw9Ey+Q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vgeHwgAAANwAAAAPAAAAAAAAAAAAAAAAAJgCAABkcnMvZG93&#10;bnJldi54bWxQSwUGAAAAAAQABAD1AAAAhwMAAAAA&#10;" path="m33117,2819l4099,32131c-820,36343,-1393,43744,2820,48663v4212,4918,11613,5490,16531,1279c19810,49549,20238,49121,20631,48663l49649,19351c53861,14433,53288,7031,48370,2819,43981,-940,37507,-940,33117,2819xe" fillcolor="#262626" stroked="f" strokeweight=".16261mm">
                      <v:stroke joinstyle="miter"/>
                      <v:path arrowok="t" o:connecttype="custom" o:connectlocs="3,0;0,3;0,5;2,5;2,5;5,2;5,0;3,0" o:connectangles="0,0,0,0,0,0,0,0"/>
                    </v:shape>
                    <v:shape id="Freeform: Shape 1794" o:spid="_x0000_s1284" style="position:absolute;left:72684;top:27194;width:539;height:539;visibility:visible;mso-wrap-style:square;v-text-anchor:middle" coordsize="53881,53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8ku8MA&#10;AADcAAAADwAAAGRycy9kb3ducmV2LnhtbERPTWsCMRC9F/wPYQQvotmqtboapSiih0KpFrwOm3F3&#10;cTNZkqjrvzeC0Ns83ufMl42pxJWcLy0reO8nIIgzq0vOFfwdNr0JCB+QNVaWScGdPCwXrbc5ptre&#10;+Jeu+5CLGMI+RQVFCHUqpc8KMuj7tiaO3Mk6gyFCl0vt8BbDTSUHSTKWBkuODQXWtCooO+8vRsG3&#10;W9tNd3La8mU1/XHhOKxGH1ulOu3mawYiUBP+xS/3Tsf54094PhMv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8ku8MAAADcAAAADwAAAAAAAAAAAAAAAACYAgAAZHJzL2Rv&#10;d25yZXYueG1sUEsFBgAAAAAEAAQA9QAAAIgDAAAAAA==&#10;" path="m20427,3867c16088,-939,8674,-1317,3867,3022,-939,7362,-1317,14776,3022,19582v258,285,530,558,815,817l33148,49711v4145,4975,11538,5649,16513,1504c54637,47071,55310,39678,51166,34702v-562,-674,-1198,-1283,-1896,-1816l20427,3867xe" fillcolor="#262626" stroked="f" strokeweight=".16261mm">
                      <v:stroke joinstyle="miter"/>
                      <v:path arrowok="t" o:connecttype="custom" o:connectlocs="2,0;0,0;0,2;0,2;3,5;5,5;5,3;5,3" o:connectangles="0,0,0,0,0,0,0,0"/>
                    </v:shape>
                    <v:shape id="Freeform: Shape 1795" o:spid="_x0000_s1285" style="position:absolute;left:73177;top:25982;width:645;height:234;visibility:visible;mso-wrap-style:square;v-text-anchor:middle" coordsize="64485,23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3mlMIA&#10;AADcAAAADwAAAGRycy9kb3ducmV2LnhtbESPQWvDMAyF74P9B6NBb6uzHkLJ6pZRGGyXQdtddhOx&#10;EofFcrA9N/n306HQm8R7eu/T7jD7URWKaQhs4GVdgSJugx24N/B9eX/egkoZ2eIYmAwslOCwf3zY&#10;YWPDlU9UzrlXEsKpQQMu56nROrWOPKZ1mIhF60L0mGWNvbYRrxLuR72pqlp7HFgaHE50dNT+nv+8&#10;gdNcI5XytXRl27kNx+XT/RyNWT3Nb6+gMs35br5df1jBr4VWnpEJ9P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7eaUwgAAANwAAAAPAAAAAAAAAAAAAAAAAJgCAABkcnMvZG93&#10;bnJldi54bWxQSwUGAAAAAAQABAD1AAAAhwMAAAAA&#10;" path="m52761,l11725,c5249,,,5249,,11725v,6475,5249,11724,11725,11724l52761,23449v6476,,11725,-5249,11725,-11724c64486,5249,59237,,52761,xe" fillcolor="#262626" stroked="f" strokeweight=".16261mm">
                      <v:stroke joinstyle="miter"/>
                      <v:path arrowok="t" o:connecttype="custom" o:connectlocs="5,0;1,0;0,1;1,2;5,2;6,1;5,0" o:connectangles="0,0,0,0,0,0,0"/>
                    </v:shape>
                  </v:group>
                </v:group>
                <w10:wrap type="square" anchorx="margin"/>
              </v:group>
            </w:pict>
          </mc:Fallback>
        </mc:AlternateContent>
      </w:r>
      <w:r>
        <w:rPr>
          <w:noProof/>
        </w:rPr>
        <mc:AlternateContent>
          <mc:Choice Requires="wps">
            <w:drawing>
              <wp:inline distT="0" distB="0" distL="0" distR="0" wp14:anchorId="67854512" wp14:editId="7EB7A7CA">
                <wp:extent cx="5731510" cy="1352550"/>
                <wp:effectExtent l="0" t="0" r="21590" b="19050"/>
                <wp:docPr id="113" name="Rectangle: Diagonal Corners Rounded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352550"/>
                        </a:xfrm>
                        <a:custGeom>
                          <a:avLst/>
                          <a:gdLst>
                            <a:gd name="T0" fmla="*/ 0 w 5731510"/>
                            <a:gd name="T1" fmla="*/ 0 h 1352619"/>
                            <a:gd name="T2" fmla="*/ 5152684 w 5731510"/>
                            <a:gd name="T3" fmla="*/ 0 h 1352619"/>
                            <a:gd name="T4" fmla="*/ 5731510 w 5731510"/>
                            <a:gd name="T5" fmla="*/ 578826 h 1352619"/>
                            <a:gd name="T6" fmla="*/ 5731510 w 5731510"/>
                            <a:gd name="T7" fmla="*/ 1352619 h 1352619"/>
                            <a:gd name="T8" fmla="*/ 5731510 w 5731510"/>
                            <a:gd name="T9" fmla="*/ 1352619 h 1352619"/>
                            <a:gd name="T10" fmla="*/ 578826 w 5731510"/>
                            <a:gd name="T11" fmla="*/ 1352619 h 1352619"/>
                            <a:gd name="T12" fmla="*/ 0 w 5731510"/>
                            <a:gd name="T13" fmla="*/ 773793 h 1352619"/>
                            <a:gd name="T14" fmla="*/ 0 w 5731510"/>
                            <a:gd name="T15" fmla="*/ 0 h 1352619"/>
                            <a:gd name="T16" fmla="*/ 0 w 5731510"/>
                            <a:gd name="T17" fmla="*/ 0 h 135261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5731510"/>
                            <a:gd name="T28" fmla="*/ 0 h 1352619"/>
                            <a:gd name="T29" fmla="*/ 5731510 w 5731510"/>
                            <a:gd name="T30" fmla="*/ 1352619 h 1352619"/>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5731510" h="1352619">
                              <a:moveTo>
                                <a:pt x="0" y="0"/>
                              </a:moveTo>
                              <a:lnTo>
                                <a:pt x="5152684" y="0"/>
                              </a:lnTo>
                              <a:cubicBezTo>
                                <a:pt x="5472361" y="0"/>
                                <a:pt x="5731510" y="259149"/>
                                <a:pt x="5731510" y="578826"/>
                              </a:cubicBezTo>
                              <a:lnTo>
                                <a:pt x="5731510" y="1352619"/>
                              </a:lnTo>
                              <a:lnTo>
                                <a:pt x="578826" y="1352619"/>
                              </a:lnTo>
                              <a:cubicBezTo>
                                <a:pt x="259149" y="1352619"/>
                                <a:pt x="0" y="1093470"/>
                                <a:pt x="0" y="773793"/>
                              </a:cubicBezTo>
                              <a:lnTo>
                                <a:pt x="0" y="0"/>
                              </a:lnTo>
                              <a:close/>
                            </a:path>
                          </a:pathLst>
                        </a:custGeom>
                        <a:solidFill>
                          <a:schemeClr val="accent5">
                            <a:lumMod val="20000"/>
                            <a:lumOff val="80000"/>
                          </a:schemeClr>
                        </a:solidFill>
                        <a:ln w="12700">
                          <a:solidFill>
                            <a:srgbClr val="002060"/>
                          </a:solidFill>
                          <a:miter lim="800000"/>
                          <a:headEnd/>
                          <a:tailEnd/>
                        </a:ln>
                      </wps:spPr>
                      <wps:txbx>
                        <w:txbxContent>
                          <w:p w:rsidR="00693FEF" w:rsidRDefault="00693FEF" w:rsidP="000D0CA1">
                            <w:pPr>
                              <w:rPr>
                                <w:b/>
                                <w:bCs/>
                                <w:sz w:val="36"/>
                                <w:szCs w:val="36"/>
                                <w:rtl/>
                              </w:rPr>
                            </w:pPr>
                          </w:p>
                          <w:p w:rsidR="00693FEF" w:rsidRPr="006B2C47" w:rsidRDefault="00693FEF" w:rsidP="000D0CA1">
                            <w:pPr>
                              <w:rPr>
                                <w:rtl/>
                              </w:rPr>
                            </w:pPr>
                            <w:r w:rsidRPr="00E16E29">
                              <w:rPr>
                                <w:b/>
                                <w:bCs/>
                                <w:rtl/>
                              </w:rPr>
                              <w:t xml:space="preserve">وتعرف </w:t>
                            </w:r>
                            <w:hyperlink r:id="rId39" w:history="1">
                              <w:r w:rsidRPr="003C0A58">
                                <w:rPr>
                                  <w:rStyle w:val="Hyperlink"/>
                                  <w:b/>
                                  <w:bCs/>
                                  <w:rtl/>
                                </w:rPr>
                                <w:t>القيادة</w:t>
                              </w:r>
                            </w:hyperlink>
                            <w:bookmarkStart w:id="2" w:name="_GoBack"/>
                            <w:bookmarkEnd w:id="2"/>
                            <w:r w:rsidRPr="00E16E29">
                              <w:rPr>
                                <w:b/>
                                <w:bCs/>
                                <w:color w:val="C00000"/>
                                <w:rtl/>
                              </w:rPr>
                              <w:t xml:space="preserve"> </w:t>
                            </w:r>
                            <w:r w:rsidRPr="00E16E29">
                              <w:rPr>
                                <w:b/>
                                <w:bCs/>
                                <w:rtl/>
                              </w:rPr>
                              <w:t>عموما بأنها</w:t>
                            </w:r>
                            <w:r>
                              <w:rPr>
                                <w:rFonts w:hint="cs"/>
                                <w:rtl/>
                              </w:rPr>
                              <w:t xml:space="preserve">: </w:t>
                            </w:r>
                            <w:r w:rsidRPr="006B2C47">
                              <w:rPr>
                                <w:rtl/>
                              </w:rPr>
                              <w:t>إحدى طرق التوجيه والإشراف، وتسهم في التأثير في أداء الاعمال. والقائد هو الشخص الذي يدير حركة العاملين من إخلال الاتصال المباشر معهم.</w:t>
                            </w:r>
                          </w:p>
                          <w:p w:rsidR="00693FEF" w:rsidRPr="00375636" w:rsidRDefault="00693FEF" w:rsidP="000D0CA1">
                            <w:pPr>
                              <w:jc w:val="center"/>
                              <w:rPr>
                                <w:color w:val="002060"/>
                                <w:sz w:val="32"/>
                                <w:szCs w:val="36"/>
                              </w:rPr>
                            </w:pPr>
                          </w:p>
                        </w:txbxContent>
                      </wps:txbx>
                      <wps:bodyPr rot="0" vert="horz" wrap="square" lIns="36000" tIns="0" rIns="36000" bIns="0" anchor="ctr" anchorCtr="0" upright="1">
                        <a:noAutofit/>
                      </wps:bodyPr>
                    </wps:wsp>
                  </a:graphicData>
                </a:graphic>
              </wp:inline>
            </w:drawing>
          </mc:Choice>
          <mc:Fallback>
            <w:pict>
              <v:shape id="_x0000_s1286" style="width:451.3pt;height:106.5pt;visibility:visible;mso-wrap-style:square;mso-left-percent:-10001;mso-top-percent:-10001;mso-position-horizontal:absolute;mso-position-horizontal-relative:char;mso-position-vertical:absolute;mso-position-vertical-relative:line;mso-left-percent:-10001;mso-top-percent:-10001;v-text-anchor:middle" coordsize="5731510,13526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" adj="-11796480,,5400" path="m,l5152684,v319677,,578826,259149,578826,578826l5731510,1352619r-5152684,c259149,1352619,,1093470,,773793l,xe" fillcolor="#deeaf6 [664]" strokecolor="#002060" strokeweight="1pt">
                <v:stroke joinstyle="miter"/>
                <v:formulas/>
                <v:path arrowok="t" o:connecttype="custom" o:connectlocs="0,0;5152684,0;5731510,578796;5731510,1352550;5731510,1352550;578826,1352550;0,773754;0,0;0,0" o:connectangles="0,0,0,0,0,0,0,0,0" textboxrect="0,0,5731510,1352619"/>
                <v:textbox inset="1mm,0,1mm,0">
                  <w:txbxContent>
                    <w:p w:rsidR="00693FEF" w:rsidRDefault="00693FEF" w:rsidP="000D0CA1">
                      <w:pPr>
                        <w:rPr>
                          <w:b/>
                          <w:bCs/>
                          <w:sz w:val="36"/>
                          <w:szCs w:val="36"/>
                          <w:rtl/>
                        </w:rPr>
                      </w:pPr>
                    </w:p>
                    <w:p w:rsidR="00693FEF" w:rsidRPr="006B2C47" w:rsidRDefault="00693FEF" w:rsidP="000D0CA1">
                      <w:pPr>
                        <w:rPr>
                          <w:rtl/>
                        </w:rPr>
                      </w:pPr>
                      <w:r w:rsidRPr="00E16E29">
                        <w:rPr>
                          <w:b/>
                          <w:bCs/>
                          <w:rtl/>
                        </w:rPr>
                        <w:t xml:space="preserve">وتعرف </w:t>
                      </w:r>
                      <w:hyperlink r:id="rId40" w:history="1">
                        <w:r w:rsidRPr="003C0A58">
                          <w:rPr>
                            <w:rStyle w:val="Hyperlink"/>
                            <w:b/>
                            <w:bCs/>
                            <w:rtl/>
                          </w:rPr>
                          <w:t>القيادة</w:t>
                        </w:r>
                      </w:hyperlink>
                      <w:bookmarkStart w:id="3" w:name="_GoBack"/>
                      <w:bookmarkEnd w:id="3"/>
                      <w:r w:rsidRPr="00E16E29">
                        <w:rPr>
                          <w:b/>
                          <w:bCs/>
                          <w:color w:val="C00000"/>
                          <w:rtl/>
                        </w:rPr>
                        <w:t xml:space="preserve"> </w:t>
                      </w:r>
                      <w:r w:rsidRPr="00E16E29">
                        <w:rPr>
                          <w:b/>
                          <w:bCs/>
                          <w:rtl/>
                        </w:rPr>
                        <w:t>عموما بأنها</w:t>
                      </w:r>
                      <w:r>
                        <w:rPr>
                          <w:rFonts w:hint="cs"/>
                          <w:rtl/>
                        </w:rPr>
                        <w:t xml:space="preserve">: </w:t>
                      </w:r>
                      <w:r w:rsidRPr="006B2C47">
                        <w:rPr>
                          <w:rtl/>
                        </w:rPr>
                        <w:t>إحدى طرق التوجيه والإشراف، وتسهم في التأثير في أداء الاعمال. والقائد هو الشخص الذي يدير حركة العاملين من إخلال الاتصال المباشر معهم.</w:t>
                      </w:r>
                    </w:p>
                    <w:p w:rsidR="00693FEF" w:rsidRPr="00375636" w:rsidRDefault="00693FEF" w:rsidP="000D0CA1">
                      <w:pPr>
                        <w:jc w:val="center"/>
                        <w:rPr>
                          <w:color w:val="002060"/>
                          <w:sz w:val="32"/>
                          <w:szCs w:val="36"/>
                        </w:rPr>
                      </w:pPr>
                    </w:p>
                  </w:txbxContent>
                </v:textbox>
                <w10:wrap anchorx="page"/>
                <w10:anchorlock/>
              </v:shape>
            </w:pict>
          </mc:Fallback>
        </mc:AlternateContent>
      </w:r>
    </w:p>
    <w:p w:rsidR="000D0CA1" w:rsidRPr="00591C98" w:rsidRDefault="000D0CA1" w:rsidP="000D0CA1">
      <w:pPr>
        <w:rPr>
          <w:sz w:val="36"/>
          <w:szCs w:val="36"/>
          <w:rtl/>
        </w:rPr>
      </w:pPr>
    </w:p>
    <w:p w:rsidR="000D0CA1" w:rsidRDefault="000D0CA1" w:rsidP="000D0CA1">
      <w:pPr>
        <w:keepLines/>
        <w:jc w:val="left"/>
        <w:rPr>
          <w:b/>
          <w:bCs/>
          <w:rtl/>
        </w:rPr>
      </w:pPr>
      <w:r>
        <w:rPr>
          <w:rFonts w:hint="cs"/>
          <w:noProof/>
          <w:color w:val="C00000"/>
          <w:rtl/>
        </w:rPr>
        <mc:AlternateContent>
          <mc:Choice Requires="wpg">
            <w:drawing>
              <wp:inline distT="0" distB="0" distL="0" distR="0" wp14:anchorId="66ACF1EF" wp14:editId="13CA39EA">
                <wp:extent cx="3066415" cy="811530"/>
                <wp:effectExtent l="0" t="0" r="635" b="7620"/>
                <wp:docPr id="2083" name="Google Shape;2241;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066415" cy="811530"/>
                          <a:chOff x="32923" y="10568"/>
                          <a:chExt cx="33223" cy="8802"/>
                        </a:xfrm>
                      </wpg:grpSpPr>
                      <wps:wsp>
                        <wps:cNvPr id="2084" name="Google Shape;2242;p44"/>
                        <wps:cNvSpPr>
                          <a:spLocks/>
                        </wps:cNvSpPr>
                        <wps:spPr bwMode="auto">
                          <a:xfrm>
                            <a:off x="36053" y="10575"/>
                            <a:ext cx="30093" cy="6710"/>
                          </a:xfrm>
                          <a:custGeom>
                            <a:avLst/>
                            <a:gdLst>
                              <a:gd name="T0" fmla="*/ 1 w 104002"/>
                              <a:gd name="T1" fmla="*/ 1 h 26838"/>
                              <a:gd name="T2" fmla="*/ 1 w 104002"/>
                              <a:gd name="T3" fmla="*/ 26838 h 26838"/>
                              <a:gd name="T4" fmla="*/ 90917 w 104002"/>
                              <a:gd name="T5" fmla="*/ 26838 h 26838"/>
                              <a:gd name="T6" fmla="*/ 104002 w 104002"/>
                              <a:gd name="T7" fmla="*/ 13753 h 26838"/>
                              <a:gd name="T8" fmla="*/ 104002 w 104002"/>
                              <a:gd name="T9" fmla="*/ 11217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8"/>
                                </a:lnTo>
                                <a:lnTo>
                                  <a:pt x="90917" y="26838"/>
                                </a:lnTo>
                                <a:cubicBezTo>
                                  <a:pt x="98144" y="26838"/>
                                  <a:pt x="104002" y="20980"/>
                                  <a:pt x="104002" y="13753"/>
                                </a:cubicBezTo>
                                <a:lnTo>
                                  <a:pt x="104002" y="11217"/>
                                </a:lnTo>
                                <a:cubicBezTo>
                                  <a:pt x="104002" y="5025"/>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85" name="Google Shape;2243;p44"/>
                        <wps:cNvSpPr>
                          <a:spLocks/>
                        </wps:cNvSpPr>
                        <wps:spPr bwMode="auto">
                          <a:xfrm>
                            <a:off x="34632" y="16200"/>
                            <a:ext cx="3310" cy="3170"/>
                          </a:xfrm>
                          <a:custGeom>
                            <a:avLst/>
                            <a:gdLst>
                              <a:gd name="T0" fmla="*/ 0 w 13241"/>
                              <a:gd name="T1" fmla="*/ 0 h 12681"/>
                              <a:gd name="T2" fmla="*/ 0 w 13241"/>
                              <a:gd name="T3" fmla="*/ 12681 h 12681"/>
                              <a:gd name="T4" fmla="*/ 6608 w 13241"/>
                              <a:gd name="T5" fmla="*/ 8371 h 12681"/>
                              <a:gd name="T6" fmla="*/ 13240 w 13241"/>
                              <a:gd name="T7" fmla="*/ 12681 h 12681"/>
                              <a:gd name="T8" fmla="*/ 13240 w 13241"/>
                              <a:gd name="T9" fmla="*/ 0 h 12681"/>
                              <a:gd name="T10" fmla="*/ 0 w 13241"/>
                              <a:gd name="T11" fmla="*/ 0 h 12681"/>
                            </a:gdLst>
                            <a:ahLst/>
                            <a:cxnLst>
                              <a:cxn ang="0">
                                <a:pos x="T0" y="T1"/>
                              </a:cxn>
                              <a:cxn ang="0">
                                <a:pos x="T2" y="T3"/>
                              </a:cxn>
                              <a:cxn ang="0">
                                <a:pos x="T4" y="T5"/>
                              </a:cxn>
                              <a:cxn ang="0">
                                <a:pos x="T6" y="T7"/>
                              </a:cxn>
                              <a:cxn ang="0">
                                <a:pos x="T8" y="T9"/>
                              </a:cxn>
                              <a:cxn ang="0">
                                <a:pos x="T10" y="T11"/>
                              </a:cxn>
                            </a:cxnLst>
                            <a:rect l="0" t="0" r="r" b="b"/>
                            <a:pathLst>
                              <a:path w="13241" h="12681" extrusionOk="0">
                                <a:moveTo>
                                  <a:pt x="0" y="0"/>
                                </a:moveTo>
                                <a:lnTo>
                                  <a:pt x="0" y="12681"/>
                                </a:lnTo>
                                <a:lnTo>
                                  <a:pt x="6608" y="8371"/>
                                </a:lnTo>
                                <a:lnTo>
                                  <a:pt x="13240" y="12681"/>
                                </a:lnTo>
                                <a:lnTo>
                                  <a:pt x="13240" y="0"/>
                                </a:lnTo>
                                <a:lnTo>
                                  <a:pt x="0" y="0"/>
                                </a:lnTo>
                                <a:close/>
                              </a:path>
                            </a:pathLst>
                          </a:custGeom>
                          <a:solidFill>
                            <a:srgbClr val="4685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86" name="Google Shape;2244;p44"/>
                        <wps:cNvSpPr>
                          <a:spLocks/>
                        </wps:cNvSpPr>
                        <wps:spPr bwMode="auto">
                          <a:xfrm>
                            <a:off x="32923" y="10568"/>
                            <a:ext cx="6725" cy="6724"/>
                          </a:xfrm>
                          <a:custGeom>
                            <a:avLst/>
                            <a:gdLst>
                              <a:gd name="T0" fmla="*/ 13454 w 26897"/>
                              <a:gd name="T1" fmla="*/ 1 h 26898"/>
                              <a:gd name="T2" fmla="*/ 0 w 26897"/>
                              <a:gd name="T3" fmla="*/ 13455 h 26898"/>
                              <a:gd name="T4" fmla="*/ 13454 w 26897"/>
                              <a:gd name="T5" fmla="*/ 26897 h 26898"/>
                              <a:gd name="T6" fmla="*/ 26896 w 26897"/>
                              <a:gd name="T7" fmla="*/ 13455 h 26898"/>
                              <a:gd name="T8" fmla="*/ 13454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54" y="1"/>
                                </a:moveTo>
                                <a:cubicBezTo>
                                  <a:pt x="6025" y="1"/>
                                  <a:pt x="0" y="6025"/>
                                  <a:pt x="0" y="13455"/>
                                </a:cubicBezTo>
                                <a:cubicBezTo>
                                  <a:pt x="0" y="20884"/>
                                  <a:pt x="6025" y="26897"/>
                                  <a:pt x="13454" y="26897"/>
                                </a:cubicBezTo>
                                <a:cubicBezTo>
                                  <a:pt x="20884" y="26897"/>
                                  <a:pt x="26896" y="20884"/>
                                  <a:pt x="26896" y="13455"/>
                                </a:cubicBezTo>
                                <a:cubicBezTo>
                                  <a:pt x="26896" y="6025"/>
                                  <a:pt x="20884" y="1"/>
                                  <a:pt x="13454" y="1"/>
                                </a:cubicBezTo>
                                <a:close/>
                              </a:path>
                            </a:pathLst>
                          </a:custGeom>
                          <a:solidFill>
                            <a:srgbClr val="9ED1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87" name="Google Shape;2245;p44"/>
                        <wps:cNvSpPr>
                          <a:spLocks/>
                        </wps:cNvSpPr>
                        <wps:spPr bwMode="auto">
                          <a:xfrm>
                            <a:off x="33855" y="11498"/>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47" y="1"/>
                                  <a:pt x="1" y="4346"/>
                                  <a:pt x="1" y="9728"/>
                                </a:cubicBezTo>
                                <a:cubicBezTo>
                                  <a:pt x="1" y="15098"/>
                                  <a:pt x="4347" y="19455"/>
                                  <a:pt x="9728" y="19455"/>
                                </a:cubicBezTo>
                                <a:cubicBezTo>
                                  <a:pt x="15098" y="19455"/>
                                  <a:pt x="19456" y="15098"/>
                                  <a:pt x="19456" y="9728"/>
                                </a:cubicBezTo>
                                <a:cubicBezTo>
                                  <a:pt x="19456" y="4346"/>
                                  <a:pt x="15098" y="1"/>
                                  <a:pt x="9728" y="1"/>
                                </a:cubicBezTo>
                                <a:close/>
                              </a:path>
                            </a:pathLst>
                          </a:custGeom>
                          <a:solidFill>
                            <a:srgbClr val="5EB2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0635F5" w:rsidRDefault="00693FEF" w:rsidP="000D0CA1">
                              <w:pPr>
                                <w:bidi w:val="0"/>
                                <w:spacing w:line="216" w:lineRule="auto"/>
                                <w:jc w:val="center"/>
                                <w:rPr>
                                  <w:color w:val="FFFFFF"/>
                                  <w:sz w:val="40"/>
                                  <w:szCs w:val="40"/>
                                  <w:lang w:bidi="ar-SY"/>
                                </w:rPr>
                              </w:pPr>
                              <w:r>
                                <w:rPr>
                                  <w:rFonts w:hint="cs"/>
                                  <w:color w:val="FFFFFF"/>
                                  <w:sz w:val="40"/>
                                  <w:szCs w:val="40"/>
                                  <w:rtl/>
                                  <w:lang w:bidi="ar-SY"/>
                                </w:rPr>
                                <w:t>1</w:t>
                              </w:r>
                            </w:p>
                          </w:txbxContent>
                        </wps:txbx>
                        <wps:bodyPr rot="0" vert="horz" wrap="square" lIns="91425" tIns="91425" rIns="91425" bIns="91425" anchor="ctr" anchorCtr="0" upright="1">
                          <a:noAutofit/>
                        </wps:bodyPr>
                      </wps:wsp>
                      <wps:wsp>
                        <wps:cNvPr id="2088" name="Google Shape;2247;p44"/>
                        <wps:cNvSpPr txBox="1">
                          <a:spLocks noChangeArrowheads="1"/>
                        </wps:cNvSpPr>
                        <wps:spPr bwMode="auto">
                          <a:xfrm>
                            <a:off x="38877" y="11640"/>
                            <a:ext cx="27269" cy="5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F1809" w:rsidRDefault="00693FEF" w:rsidP="000D0CA1">
                              <w:pPr>
                                <w:pStyle w:val="ListParagraph"/>
                                <w:spacing w:line="240" w:lineRule="auto"/>
                                <w:ind w:left="113"/>
                                <w:jc w:val="both"/>
                                <w:rPr>
                                  <w:rFonts w:ascii="Adobe Arabic" w:hAnsi="Adobe Arabic" w:cs="Adobe Arabic"/>
                                  <w:b/>
                                  <w:bCs/>
                                  <w:color w:val="002060"/>
                                  <w:sz w:val="36"/>
                                  <w:szCs w:val="36"/>
                                  <w:rtl/>
                                </w:rPr>
                              </w:pPr>
                              <w:r>
                                <w:rPr>
                                  <w:rFonts w:ascii="Adobe Arabic" w:hAnsi="Adobe Arabic" w:cs="Adobe Arabic" w:hint="cs"/>
                                  <w:b/>
                                  <w:bCs/>
                                  <w:color w:val="002060"/>
                                  <w:sz w:val="36"/>
                                  <w:szCs w:val="36"/>
                                  <w:rtl/>
                                </w:rPr>
                                <w:t>نظرية القيادة الإدارية:</w:t>
                              </w:r>
                            </w:p>
                            <w:p w:rsidR="00693FEF" w:rsidRPr="003F1809" w:rsidRDefault="00693FEF" w:rsidP="000D0CA1">
                              <w:pPr>
                                <w:jc w:val="center"/>
                                <w:rPr>
                                  <w:rFonts w:ascii="Roboto" w:eastAsia="Roboto" w:hAnsi="Roboto" w:cs="Roboto"/>
                                  <w:b/>
                                  <w:bCs/>
                                  <w:color w:val="002060"/>
                                  <w:sz w:val="24"/>
                                  <w:szCs w:val="24"/>
                                </w:rPr>
                              </w:pPr>
                            </w:p>
                          </w:txbxContent>
                        </wps:txbx>
                        <wps:bodyPr rot="0" vert="horz" wrap="square" lIns="91425" tIns="91425" rIns="91425" bIns="91425" anchor="ctr" anchorCtr="0" upright="1">
                          <a:noAutofit/>
                        </wps:bodyPr>
                      </wps:wsp>
                    </wpg:wgp>
                  </a:graphicData>
                </a:graphic>
              </wp:inline>
            </w:drawing>
          </mc:Choice>
          <mc:Fallback>
            <w:pict>
              <v:group id="Google Shape;2241;p44" o:spid="_x0000_s1287" style="width:241.45pt;height:63.9pt;flip:x;mso-position-horizontal-relative:char;mso-position-vertical-relative:line" coordorigin="32923,10568" coordsize="33223,8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">
                <v:shape id="Google Shape;2242;p44" o:spid="_x0000_s1288" style="position:absolute;left:36053;top:10575;width:30093;height:6710;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yxLsQA&#10;AADdAAAADwAAAGRycy9kb3ducmV2LnhtbESPwWrDMBBE74X8g9hAb40UY0Jwo4QmJLT0UmIHel2s&#10;rWVirYylxO7fV4VCj8PMvGE2u8l14k5DaD1rWC4UCOLam5YbDZfq9LQGESKywc4zafimALvt7GGD&#10;hfEjn+lexkYkCIcCNdgY+0LKUFtyGBa+J07elx8cxiSHRpoBxwR3ncyUWkmHLacFiz0dLNXX8uY0&#10;BPqMlFVX/2o/crU/H98p9CutH+fTyzOISFP8D/+134yGTK1z+H2Tno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MsS7EAAAA3QAAAA8AAAAAAAAAAAAAAAAAmAIAAGRycy9k&#10;b3ducmV2LnhtbFBLBQYAAAAABAAEAPUAAACJAwAAAAA=&#10;" path="m1,1r,26837l90917,26838v7227,,13085,-5858,13085,-13085l104002,11217c104002,5025,98989,1,92798,1l1,1xe" fillcolor="#eee" stroked="f">
                  <v:path arrowok="t" o:extrusionok="f" o:connecttype="custom" o:connectlocs="0,0;0,6710;26307,6710;30093,3439;30093,2804;26851,0;0,0" o:connectangles="0,0,0,0,0,0,0"/>
                </v:shape>
                <v:shape id="Google Shape;2243;p44" o:spid="_x0000_s1289" style="position:absolute;left:34632;top:16200;width:3310;height:3170;visibility:visible;mso-wrap-style:square;v-text-anchor:middle" coordsize="13241,12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r5TsUA&#10;AADdAAAADwAAAGRycy9kb3ducmV2LnhtbESPzWrDMBCE74W8g9hAL6GRamgSnCihFFJ6achPwdfF&#10;2tgm1sqVFMd9+6oQ6HGYmW+Y1WawrejJh8axhuepAkFcOtNwpeHrtH1agAgR2WDrmDT8UIDNevSw&#10;wty4Gx+oP8ZKJAiHHDXUMXa5lKGsyWKYuo44eWfnLcYkfSWNx1uC21ZmSs2kxYbTQo0dvdVUXo5X&#10;q2F3mX/2RUHfShae7R5375maaP04Hl6XICIN8T98b38YDZlavMDfm/Q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SvlOxQAAAN0AAAAPAAAAAAAAAAAAAAAAAJgCAABkcnMv&#10;ZG93bnJldi54bWxQSwUGAAAAAAQABAD1AAAAigMAAAAA&#10;" path="m,l,12681,6608,8371r6632,4310l13240,,,xe" fillcolor="#4685bc" stroked="f">
                  <v:path arrowok="t" o:extrusionok="f" o:connecttype="custom" o:connectlocs="0,0;0,3170;1652,2093;3310,3170;3310,0;0,0" o:connectangles="0,0,0,0,0,0"/>
                </v:shape>
                <v:shape id="Google Shape;2244;p44" o:spid="_x0000_s1290" style="position:absolute;left:32923;top:10568;width:6725;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XSNsMA&#10;AADdAAAADwAAAGRycy9kb3ducmV2LnhtbESPQWvCQBSE7wX/w/IEb3WjhyjRVUQt2GNNsddn9plE&#10;s2/D7tak/74rCB6HmfmGWa5704g7OV9bVjAZJyCIC6trLhV85x/vcxA+IGtsLJOCP/KwXg3elphp&#10;2/EX3Y+hFBHCPkMFVQhtJqUvKjLox7Yljt7FOoMhSldK7bCLcNPIaZKk0mDNcaHClrYVFbfjr1GQ&#10;/rir3Bc0O6UuP7t+93nq8lap0bDfLEAE6sMr/GwftIJpMk/h8SY+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sXSNsMAAADdAAAADwAAAAAAAAAAAAAAAACYAgAAZHJzL2Rv&#10;d25yZXYueG1sUEsFBgAAAAAEAAQA9QAAAIgDAAAAAA==&#10;" path="m13454,1c6025,1,,6025,,13455v,7429,6025,13442,13454,13442c20884,26897,26896,20884,26896,13455,26896,6025,20884,1,13454,1xe" fillcolor="#9ed1fd" stroked="f">
                  <v:path arrowok="t" o:extrusionok="f" o:connecttype="custom" o:connectlocs="3364,0;0,3363;3364,6724;6725,3363;3364,0" o:connectangles="0,0,0,0,0"/>
                </v:shape>
                <v:shape id="Google Shape;2245;p44" o:spid="_x0000_s1291" style="position:absolute;left:33855;top:11498;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JfcQA&#10;AADdAAAADwAAAGRycy9kb3ducmV2LnhtbESPS2vDMBCE74X8B7GB3BqphrTBjRJMQkJupUnoebE2&#10;ftRaGUvx499XhUKPw+x8s7PZjbYRPXW+cqzhZalAEOfOVFxouF2Pz2sQPiAbbByThok87Lazpw2m&#10;xg38Sf0lFCJC2KeooQyhTaX0eUkW/dK1xNG7u85iiLIrpOlwiHDbyESpV2mx4thQYkv7kvLvy8PG&#10;Nz7aU1bv69U9q9RV8XT4OnCt9WI+Zu8gAo3h//gvfTYaErV+g981EQF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SX3EAAAA3QAAAA8AAAAAAAAAAAAAAAAAmAIAAGRycy9k&#10;b3ducmV2LnhtbFBLBQYAAAAABAAEAPUAAACJAwAAAAA=&#10;" adj="-11796480,,5400" path="m9728,1c4347,1,1,4346,1,9728v,5370,4346,9727,9727,9727c15098,19455,19456,15098,19456,9728,19456,4346,15098,1,9728,1xe" fillcolor="#5eb2fc" stroked="f">
                  <v:stroke joinstyle="miter"/>
                  <v:formulas/>
                  <v:path arrowok="t" o:extrusionok="f" o:connecttype="custom" o:connectlocs="2432,0;0,2432;2432,4864;4864,2432;2432,0" o:connectangles="0,0,0,0,0" textboxrect="0,0,19456,19456"/>
                  <v:textbox inset="2.53958mm,2.53958mm,2.53958mm,2.53958mm">
                    <w:txbxContent>
                      <w:p w:rsidR="00693FEF" w:rsidRPr="000635F5" w:rsidRDefault="00693FEF" w:rsidP="000D0CA1">
                        <w:pPr>
                          <w:bidi w:val="0"/>
                          <w:spacing w:line="216" w:lineRule="auto"/>
                          <w:jc w:val="center"/>
                          <w:rPr>
                            <w:color w:val="FFFFFF"/>
                            <w:sz w:val="40"/>
                            <w:szCs w:val="40"/>
                            <w:lang w:bidi="ar-SY"/>
                          </w:rPr>
                        </w:pPr>
                        <w:r>
                          <w:rPr>
                            <w:rFonts w:hint="cs"/>
                            <w:color w:val="FFFFFF"/>
                            <w:sz w:val="40"/>
                            <w:szCs w:val="40"/>
                            <w:rtl/>
                            <w:lang w:bidi="ar-SY"/>
                          </w:rPr>
                          <w:t>1</w:t>
                        </w:r>
                      </w:p>
                    </w:txbxContent>
                  </v:textbox>
                </v:shape>
                <v:shape id="Google Shape;2247;p44" o:spid="_x0000_s1292" type="#_x0000_t202" style="position:absolute;left:38877;top:11640;width:27269;height:56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iwsAA&#10;AADdAAAADwAAAGRycy9kb3ducmV2LnhtbERPu4oCMRTthf2HcBdsRBMtVpk1yiIIWmyxKtaX5M4D&#10;JzdDktHx702xYHk47/V2cK24U4iNZw3zmQJBbLxtuNJwOe+nKxAxIVtsPZOGJ0XYbj5Gayysf/Af&#10;3U+pEjmEY4Ea6pS6QspoanIYZ74jzlzpg8OUYaikDfjI4a6VC6W+pMOGc0ONHe1qMrdT7zRMTHVc&#10;lmrX39o+nBMZW16Pv1qPP4efbxCJhvQW/7sPVsNCrfLc/CY/Ab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diwsAAAADdAAAADwAAAAAAAAAAAAAAAACYAgAAZHJzL2Rvd25y&#10;ZXYueG1sUEsFBgAAAAAEAAQA9QAAAIUDAAAAAA==&#10;" filled="f" stroked="f">
                  <v:textbox inset="2.53958mm,2.53958mm,2.53958mm,2.53958mm">
                    <w:txbxContent>
                      <w:p w:rsidR="00693FEF" w:rsidRPr="003F1809" w:rsidRDefault="00693FEF" w:rsidP="000D0CA1">
                        <w:pPr>
                          <w:pStyle w:val="ListParagraph"/>
                          <w:spacing w:line="240" w:lineRule="auto"/>
                          <w:ind w:left="113"/>
                          <w:jc w:val="both"/>
                          <w:rPr>
                            <w:rFonts w:ascii="Adobe Arabic" w:hAnsi="Adobe Arabic" w:cs="Adobe Arabic"/>
                            <w:b/>
                            <w:bCs/>
                            <w:color w:val="002060"/>
                            <w:sz w:val="36"/>
                            <w:szCs w:val="36"/>
                            <w:rtl/>
                          </w:rPr>
                        </w:pPr>
                        <w:r>
                          <w:rPr>
                            <w:rFonts w:ascii="Adobe Arabic" w:hAnsi="Adobe Arabic" w:cs="Adobe Arabic" w:hint="cs"/>
                            <w:b/>
                            <w:bCs/>
                            <w:color w:val="002060"/>
                            <w:sz w:val="36"/>
                            <w:szCs w:val="36"/>
                            <w:rtl/>
                          </w:rPr>
                          <w:t>نظرية القيادة الإدارية:</w:t>
                        </w:r>
                      </w:p>
                      <w:p w:rsidR="00693FEF" w:rsidRPr="003F1809" w:rsidRDefault="00693FEF" w:rsidP="000D0CA1">
                        <w:pPr>
                          <w:jc w:val="center"/>
                          <w:rPr>
                            <w:rFonts w:ascii="Roboto" w:eastAsia="Roboto" w:hAnsi="Roboto" w:cs="Roboto"/>
                            <w:b/>
                            <w:bCs/>
                            <w:color w:val="002060"/>
                            <w:sz w:val="24"/>
                            <w:szCs w:val="24"/>
                          </w:rPr>
                        </w:pPr>
                      </w:p>
                    </w:txbxContent>
                  </v:textbox>
                </v:shape>
                <w10:wrap anchorx="page"/>
                <w10:anchorlock/>
              </v:group>
            </w:pict>
          </mc:Fallback>
        </mc:AlternateContent>
      </w:r>
    </w:p>
    <w:p w:rsidR="000D0CA1" w:rsidRDefault="000D0CA1" w:rsidP="000D0CA1">
      <w:pPr>
        <w:rPr>
          <w:rtl/>
        </w:rPr>
      </w:pPr>
      <w:r w:rsidRPr="00480429">
        <w:rPr>
          <w:b/>
          <w:bCs/>
          <w:rtl/>
        </w:rPr>
        <w:t>يمكن تعريف نظريات القيادة الإدارية على أنها</w:t>
      </w:r>
      <w:r>
        <w:rPr>
          <w:rFonts w:hint="cs"/>
          <w:rtl/>
        </w:rPr>
        <w:t xml:space="preserve">: </w:t>
      </w:r>
      <w:r w:rsidRPr="006B2C47">
        <w:rPr>
          <w:rtl/>
        </w:rPr>
        <w:t xml:space="preserve">عبارة عن توضيحات، مهمتها الإجابة عن سؤال كيف ولماذا يصبح بعض الأشخاص قادة، ويتم من خلالها التركيز على الصفات والتصرفات، والتي يمكن للأشخاص تطبيقها من أجل زيادة قدرتهم القيادية، وتعد الغاية الأساس من القيادة إيجاد العديد من </w:t>
      </w:r>
      <w:r>
        <w:rPr>
          <w:rtl/>
        </w:rPr>
        <w:t>القادة وليس التابعين</w:t>
      </w:r>
      <w:r>
        <w:rPr>
          <w:rFonts w:hint="cs"/>
          <w:rtl/>
        </w:rPr>
        <w:t>.</w:t>
      </w:r>
    </w:p>
    <w:p w:rsidR="000D0CA1" w:rsidRDefault="000D0CA1" w:rsidP="000D0CA1">
      <w:pPr>
        <w:rPr>
          <w:rtl/>
        </w:rPr>
      </w:pPr>
    </w:p>
    <w:p w:rsidR="000D0CA1" w:rsidRDefault="000D0CA1" w:rsidP="000D0CA1">
      <w:pPr>
        <w:rPr>
          <w:rtl/>
        </w:rPr>
      </w:pPr>
    </w:p>
    <w:p w:rsidR="000D0CA1" w:rsidRPr="003C0A58" w:rsidRDefault="000D0CA1" w:rsidP="003C0A58">
      <w:pPr>
        <w:keepLines/>
        <w:spacing w:line="240" w:lineRule="auto"/>
        <w:jc w:val="left"/>
        <w:rPr>
          <w:b/>
          <w:bCs/>
          <w:sz w:val="6"/>
          <w:szCs w:val="10"/>
          <w:rtl/>
        </w:rPr>
      </w:pPr>
    </w:p>
    <w:p w:rsidR="000D0CA1" w:rsidRDefault="000D0CA1" w:rsidP="000D0CA1">
      <w:pPr>
        <w:keepLines/>
        <w:jc w:val="left"/>
        <w:rPr>
          <w:b/>
          <w:bCs/>
          <w:rtl/>
          <w:lang w:bidi="ar-SY"/>
        </w:rPr>
      </w:pPr>
      <w:r>
        <w:rPr>
          <w:rFonts w:cs="Arial" w:hint="cs"/>
          <w:noProof/>
          <w:color w:val="C00000"/>
          <w:sz w:val="36"/>
          <w:szCs w:val="36"/>
          <w:rtl/>
        </w:rPr>
        <mc:AlternateContent>
          <mc:Choice Requires="wpg">
            <w:drawing>
              <wp:inline distT="0" distB="0" distL="0" distR="0" wp14:anchorId="501C828D" wp14:editId="70C92C11">
                <wp:extent cx="3193520" cy="808355"/>
                <wp:effectExtent l="0" t="0" r="6985" b="0"/>
                <wp:docPr id="238001" name="Google Shape;2257;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193520" cy="808355"/>
                          <a:chOff x="32923" y="0"/>
                          <a:chExt cx="34596" cy="8767"/>
                        </a:xfrm>
                      </wpg:grpSpPr>
                      <wps:wsp>
                        <wps:cNvPr id="238002" name="Google Shape;2258;p44"/>
                        <wps:cNvSpPr>
                          <a:spLocks/>
                        </wps:cNvSpPr>
                        <wps:spPr bwMode="auto">
                          <a:xfrm>
                            <a:off x="36050" y="7"/>
                            <a:ext cx="31469" cy="6709"/>
                          </a:xfrm>
                          <a:custGeom>
                            <a:avLst/>
                            <a:gdLst>
                              <a:gd name="T0" fmla="*/ 1 w 104002"/>
                              <a:gd name="T1" fmla="*/ 1 h 26838"/>
                              <a:gd name="T2" fmla="*/ 1 w 104002"/>
                              <a:gd name="T3" fmla="*/ 26837 h 26838"/>
                              <a:gd name="T4" fmla="*/ 90917 w 104002"/>
                              <a:gd name="T5" fmla="*/ 26837 h 26838"/>
                              <a:gd name="T6" fmla="*/ 104002 w 104002"/>
                              <a:gd name="T7" fmla="*/ 13753 h 26838"/>
                              <a:gd name="T8" fmla="*/ 104002 w 104002"/>
                              <a:gd name="T9" fmla="*/ 11205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7"/>
                                </a:lnTo>
                                <a:lnTo>
                                  <a:pt x="90917" y="26837"/>
                                </a:lnTo>
                                <a:cubicBezTo>
                                  <a:pt x="98144" y="26837"/>
                                  <a:pt x="104002" y="20980"/>
                                  <a:pt x="104002" y="13753"/>
                                </a:cubicBezTo>
                                <a:lnTo>
                                  <a:pt x="104002" y="11205"/>
                                </a:lnTo>
                                <a:cubicBezTo>
                                  <a:pt x="104002" y="5013"/>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8003" name="Google Shape;2259;p44"/>
                        <wps:cNvSpPr>
                          <a:spLocks/>
                        </wps:cNvSpPr>
                        <wps:spPr bwMode="auto">
                          <a:xfrm>
                            <a:off x="34632" y="5600"/>
                            <a:ext cx="3310" cy="3167"/>
                          </a:xfrm>
                          <a:custGeom>
                            <a:avLst/>
                            <a:gdLst>
                              <a:gd name="T0" fmla="*/ 0 w 13241"/>
                              <a:gd name="T1" fmla="*/ 0 h 12669"/>
                              <a:gd name="T2" fmla="*/ 0 w 13241"/>
                              <a:gd name="T3" fmla="*/ 12669 h 12669"/>
                              <a:gd name="T4" fmla="*/ 6608 w 13241"/>
                              <a:gd name="T5" fmla="*/ 8359 h 12669"/>
                              <a:gd name="T6" fmla="*/ 13240 w 13241"/>
                              <a:gd name="T7" fmla="*/ 12669 h 12669"/>
                              <a:gd name="T8" fmla="*/ 13240 w 13241"/>
                              <a:gd name="T9" fmla="*/ 0 h 12669"/>
                              <a:gd name="T10" fmla="*/ 0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0" y="0"/>
                                </a:moveTo>
                                <a:lnTo>
                                  <a:pt x="0" y="12669"/>
                                </a:lnTo>
                                <a:lnTo>
                                  <a:pt x="6608" y="8359"/>
                                </a:lnTo>
                                <a:lnTo>
                                  <a:pt x="13240" y="12669"/>
                                </a:lnTo>
                                <a:lnTo>
                                  <a:pt x="13240" y="0"/>
                                </a:lnTo>
                                <a:lnTo>
                                  <a:pt x="0"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8004" name="Google Shape;2260;p44"/>
                        <wps:cNvSpPr>
                          <a:spLocks/>
                        </wps:cNvSpPr>
                        <wps:spPr bwMode="auto">
                          <a:xfrm>
                            <a:off x="32923" y="0"/>
                            <a:ext cx="6725" cy="6724"/>
                          </a:xfrm>
                          <a:custGeom>
                            <a:avLst/>
                            <a:gdLst>
                              <a:gd name="T0" fmla="*/ 13454 w 26897"/>
                              <a:gd name="T1" fmla="*/ 1 h 26897"/>
                              <a:gd name="T2" fmla="*/ 0 w 26897"/>
                              <a:gd name="T3" fmla="*/ 13443 h 26897"/>
                              <a:gd name="T4" fmla="*/ 13454 w 26897"/>
                              <a:gd name="T5" fmla="*/ 26897 h 26897"/>
                              <a:gd name="T6" fmla="*/ 26896 w 26897"/>
                              <a:gd name="T7" fmla="*/ 13443 h 26897"/>
                              <a:gd name="T8" fmla="*/ 13454 w 26897"/>
                              <a:gd name="T9" fmla="*/ 1 h 26897"/>
                            </a:gdLst>
                            <a:ahLst/>
                            <a:cxnLst>
                              <a:cxn ang="0">
                                <a:pos x="T0" y="T1"/>
                              </a:cxn>
                              <a:cxn ang="0">
                                <a:pos x="T2" y="T3"/>
                              </a:cxn>
                              <a:cxn ang="0">
                                <a:pos x="T4" y="T5"/>
                              </a:cxn>
                              <a:cxn ang="0">
                                <a:pos x="T6" y="T7"/>
                              </a:cxn>
                              <a:cxn ang="0">
                                <a:pos x="T8" y="T9"/>
                              </a:cxn>
                            </a:cxnLst>
                            <a:rect l="0" t="0" r="r" b="b"/>
                            <a:pathLst>
                              <a:path w="26897" h="26897" extrusionOk="0">
                                <a:moveTo>
                                  <a:pt x="13454" y="1"/>
                                </a:moveTo>
                                <a:cubicBezTo>
                                  <a:pt x="6025" y="1"/>
                                  <a:pt x="0" y="6013"/>
                                  <a:pt x="0" y="13443"/>
                                </a:cubicBezTo>
                                <a:cubicBezTo>
                                  <a:pt x="0" y="20872"/>
                                  <a:pt x="6025" y="26897"/>
                                  <a:pt x="13454" y="26897"/>
                                </a:cubicBezTo>
                                <a:cubicBezTo>
                                  <a:pt x="20884" y="26897"/>
                                  <a:pt x="26896" y="20872"/>
                                  <a:pt x="26896" y="13443"/>
                                </a:cubicBezTo>
                                <a:cubicBezTo>
                                  <a:pt x="26896" y="6013"/>
                                  <a:pt x="20884" y="1"/>
                                  <a:pt x="13454" y="1"/>
                                </a:cubicBez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8005" name="Google Shape;2261;p44"/>
                        <wps:cNvSpPr>
                          <a:spLocks/>
                        </wps:cNvSpPr>
                        <wps:spPr bwMode="auto">
                          <a:xfrm>
                            <a:off x="33855" y="930"/>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47" y="1"/>
                                  <a:pt x="1" y="4358"/>
                                  <a:pt x="1" y="9728"/>
                                </a:cubicBezTo>
                                <a:cubicBezTo>
                                  <a:pt x="1" y="15098"/>
                                  <a:pt x="4347" y="19455"/>
                                  <a:pt x="9728" y="19455"/>
                                </a:cubicBezTo>
                                <a:cubicBezTo>
                                  <a:pt x="15098" y="19455"/>
                                  <a:pt x="19456" y="15098"/>
                                  <a:pt x="19456" y="9728"/>
                                </a:cubicBezTo>
                                <a:cubicBezTo>
                                  <a:pt x="19456" y="4358"/>
                                  <a:pt x="15098" y="1"/>
                                  <a:pt x="9728" y="1"/>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2563F8" w:rsidRDefault="00693FEF" w:rsidP="000D0CA1">
                              <w:pPr>
                                <w:bidi w:val="0"/>
                                <w:spacing w:after="240" w:line="216" w:lineRule="auto"/>
                                <w:jc w:val="center"/>
                                <w:rPr>
                                  <w:rFonts w:ascii="Adobe Arabic" w:hAnsi="Adobe Arabic" w:cs="Adobe Arabic"/>
                                  <w:color w:val="FFFFFF"/>
                                  <w:sz w:val="48"/>
                                  <w:szCs w:val="48"/>
                                  <w:rtl/>
                                  <w:lang w:val="en-GB" w:bidi="ar-SY"/>
                                </w:rPr>
                              </w:pPr>
                              <w:r w:rsidRPr="002563F8">
                                <w:rPr>
                                  <w:rFonts w:ascii="Adobe Arabic" w:hAnsi="Adobe Arabic" w:cs="Adobe Arabic" w:hint="cs"/>
                                  <w:color w:val="FFFFFF"/>
                                  <w:sz w:val="48"/>
                                  <w:szCs w:val="48"/>
                                  <w:rtl/>
                                  <w:lang w:val="en-GB" w:bidi="ar-SY"/>
                                </w:rPr>
                                <w:t>2</w:t>
                              </w:r>
                            </w:p>
                          </w:txbxContent>
                        </wps:txbx>
                        <wps:bodyPr rot="0" vert="horz" wrap="square" lIns="91425" tIns="91425" rIns="91425" bIns="91425" anchor="ctr" anchorCtr="0" upright="1">
                          <a:noAutofit/>
                        </wps:bodyPr>
                      </wps:wsp>
                      <wps:wsp>
                        <wps:cNvPr id="238006" name="Google Shape;2263;p44"/>
                        <wps:cNvSpPr txBox="1">
                          <a:spLocks noChangeArrowheads="1"/>
                        </wps:cNvSpPr>
                        <wps:spPr bwMode="auto">
                          <a:xfrm>
                            <a:off x="40093" y="619"/>
                            <a:ext cx="26539" cy="57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F1809" w:rsidRDefault="00693FEF" w:rsidP="000D0CA1">
                              <w:pPr>
                                <w:rPr>
                                  <w:rFonts w:ascii="Adobe Arabic" w:eastAsia="Roboto" w:hAnsi="Adobe Arabic" w:cs="Adobe Arabic"/>
                                  <w:b/>
                                  <w:bCs/>
                                  <w:color w:val="002060"/>
                                  <w:szCs w:val="28"/>
                                  <w:rtl/>
                                </w:rPr>
                              </w:pPr>
                              <w:r>
                                <w:rPr>
                                  <w:rFonts w:ascii="Adobe Arabic" w:hAnsi="Adobe Arabic" w:cs="Adobe Arabic" w:hint="cs"/>
                                  <w:b/>
                                  <w:bCs/>
                                  <w:color w:val="002060"/>
                                  <w:sz w:val="36"/>
                                  <w:szCs w:val="36"/>
                                  <w:rtl/>
                                </w:rPr>
                                <w:t>النظرية السلوكية:</w:t>
                              </w:r>
                            </w:p>
                          </w:txbxContent>
                        </wps:txbx>
                        <wps:bodyPr rot="0" vert="horz" wrap="square" lIns="91425" tIns="91425" rIns="91425" bIns="91425" anchor="ctr" anchorCtr="0" upright="1">
                          <a:noAutofit/>
                        </wps:bodyPr>
                      </wps:wsp>
                    </wpg:wgp>
                  </a:graphicData>
                </a:graphic>
              </wp:inline>
            </w:drawing>
          </mc:Choice>
          <mc:Fallback>
            <w:pict>
              <v:group id="Google Shape;2257;p44" o:spid="_x0000_s1293" style="width:251.45pt;height:63.65pt;flip:x;mso-position-horizontal-relative:char;mso-position-vertical-relative:line" coordorigin="32923" coordsize="34596,8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">
                <v:shape id="Google Shape;2258;p44" o:spid="_x0000_s1294" style="position:absolute;left:36050;top:7;width:31469;height:6709;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kssUA&#10;AADfAAAADwAAAGRycy9kb3ducmV2LnhtbESPQWsCMRSE7wX/Q3iF3mrSrYhsjaJiUbyUVaHXx+a5&#10;Wdy8LJtU139vBKHHYWa+Yabz3jXiQl2oPWv4GCoQxKU3NVcajofv9wmIEJENNp5Jw40CzGeDlynm&#10;xl+5oMs+ViJBOOSowcbY5lKG0pLDMPQtcfJOvnMYk+wqaTq8JrhrZKbUWDqsOS1YbGllqTzv/5yG&#10;QL+RssPZb+zPSC2L9Y5CO9b67bVffIGI1Mf/8LO9NRqyz4lSGTz+pC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CySyxQAAAN8AAAAPAAAAAAAAAAAAAAAAAJgCAABkcnMv&#10;ZG93bnJldi54bWxQSwUGAAAAAAQABAD1AAAAigMAAAAA&#10;" path="m1,1r,26836l90917,26837v7227,,13085,-5857,13085,-13084l104002,11205c104002,5013,98989,1,92798,1l1,1xe" fillcolor="#eee" stroked="f">
                  <v:path arrowok="t" o:extrusionok="f" o:connecttype="custom" o:connectlocs="0,0;0,6709;27510,6709;31469,3438;31469,2801;28079,0;0,0" o:connectangles="0,0,0,0,0,0,0"/>
                </v:shape>
                <v:shape id="Google Shape;2259;p44" o:spid="_x0000_s1295" style="position:absolute;left:34632;top:5600;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sFMcA&#10;AADfAAAADwAAAGRycy9kb3ducmV2LnhtbESPQUsDMRSE74L/ITzBm01sVdq1aZEWwYMgrR48Pjav&#10;yeLmZdk8d1d/vREEj8PMfMOst1Ns1UB9bhJbuJ4ZUMR1cg17C2+vj1dLUFmQHbaJycIXZdhuzs/W&#10;WLk08oGGo3hVIJwrtBBEukrrXAeKmGepIy7eKfURpcjea9fjWOCx1XNj7nTEhstCwI52geqP42e0&#10;sNoPN+ZZ3l/8MJ7GILf7nV99W3t5MT3cgxKa5D/8135yFuaLpTEL+P1TvoDe/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1rBTHAAAA3wAAAA8AAAAAAAAAAAAAAAAAmAIAAGRy&#10;cy9kb3ducmV2LnhtbFBLBQYAAAAABAAEAPUAAACMAwAAAAA=&#10;" path="m,l,12669,6608,8359r6632,4310l13240,,,xe" fillcolor="#e09214" stroked="f">
                  <v:path arrowok="t" o:extrusionok="f" o:connecttype="custom" o:connectlocs="0,0;0,3167;1652,2090;3310,3167;3310,0;0,0" o:connectangles="0,0,0,0,0,0"/>
                </v:shape>
                <v:shape id="Google Shape;2260;p44" o:spid="_x0000_s1296" style="position:absolute;left:32923;width:6725;height:6724;visibility:visible;mso-wrap-style:square;v-text-anchor:middle" coordsize="26897,26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mGMgA&#10;AADfAAAADwAAAGRycy9kb3ducmV2LnhtbESPT2sCMRTE70K/Q3gFbzXpWqqsRmmlir0I/j2/bl43&#10;225elk2q67dvCgWPw8z8hpnOO1eLM7Wh8qzhcaBAEBfeVFxqOOyXD2MQISIbrD2ThisFmM/uelPM&#10;jb/wls67WIoE4ZCjBhtjk0sZCksOw8A3xMn79K3DmGRbStPiJcFdLTOlnqXDitOCxYYWlorv3Y/T&#10;sF5WH757O2ajzXXxbuXX6rR6PWndv+9eJiAidfEW/m+vjYZsOFbqCf7+pC8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QeYYyAAAAN8AAAAPAAAAAAAAAAAAAAAAAJgCAABk&#10;cnMvZG93bnJldi54bWxQSwUGAAAAAAQABAD1AAAAjQMAAAAA&#10;" path="m13454,1c6025,1,,6013,,13443v,7429,6025,13454,13454,13454c20884,26897,26896,20872,26896,13443,26896,6013,20884,1,13454,1xe" fillcolor="#fdd77c" stroked="f">
                  <v:path arrowok="t" o:extrusionok="f" o:connecttype="custom" o:connectlocs="3364,0;0,3361;3364,6724;6725,3361;3364,0" o:connectangles="0,0,0,0,0"/>
                </v:shape>
                <v:shape id="Google Shape;2261;p44" o:spid="_x0000_s1297" style="position:absolute;left:33855;top:930;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dsoA&#10;AADfAAAADwAAAGRycy9kb3ducmV2LnhtbESPT2vCQBTE7wW/w/IKvdXdWtSQuop/qBY9lFop9Paa&#10;fSbB7NuQ3Zr47d2C0OMwM79hJrPOVuJMjS8da3jqKxDEmTMl5xoOn6+PCQgfkA1WjknDhTzMpr27&#10;CabGtfxB533IRYSwT1FDEUKdSumzgiz6vquJo3d0jcUQZZNL02Ab4baSA6VG0mLJcaHAmpYFZaf9&#10;r9WwGS/asFoe5t9HeUm2P+uv3TtbrR/uu/kLiEBd+A/f2m9Gw+A5UWoIf3/iF5DT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y/3XbKAAAA3wAAAA8AAAAAAAAAAAAAAAAAmAIA&#10;AGRycy9kb3ducmV2LnhtbFBLBQYAAAAABAAEAPUAAACPAwAAAAA=&#10;" adj="-11796480,,5400" path="m9728,1c4347,1,1,4358,1,9728v,5370,4346,9727,9727,9727c15098,19455,19456,15098,19456,9728,19456,4358,15098,1,9728,1xe" fillcolor="#fcbd24" stroked="f">
                  <v:stroke joinstyle="miter"/>
                  <v:formulas/>
                  <v:path arrowok="t" o:extrusionok="f" o:connecttype="custom" o:connectlocs="2432,0;0,2432;2432,4864;4864,2432;2432,0" o:connectangles="0,0,0,0,0" textboxrect="0,0,19456,19456"/>
                  <v:textbox inset="2.53958mm,2.53958mm,2.53958mm,2.53958mm">
                    <w:txbxContent>
                      <w:p w:rsidR="00693FEF" w:rsidRPr="002563F8" w:rsidRDefault="00693FEF" w:rsidP="000D0CA1">
                        <w:pPr>
                          <w:bidi w:val="0"/>
                          <w:spacing w:after="240" w:line="216" w:lineRule="auto"/>
                          <w:jc w:val="center"/>
                          <w:rPr>
                            <w:rFonts w:ascii="Adobe Arabic" w:hAnsi="Adobe Arabic" w:cs="Adobe Arabic"/>
                            <w:color w:val="FFFFFF"/>
                            <w:sz w:val="48"/>
                            <w:szCs w:val="48"/>
                            <w:rtl/>
                            <w:lang w:val="en-GB" w:bidi="ar-SY"/>
                          </w:rPr>
                        </w:pPr>
                        <w:r w:rsidRPr="002563F8">
                          <w:rPr>
                            <w:rFonts w:ascii="Adobe Arabic" w:hAnsi="Adobe Arabic" w:cs="Adobe Arabic" w:hint="cs"/>
                            <w:color w:val="FFFFFF"/>
                            <w:sz w:val="48"/>
                            <w:szCs w:val="48"/>
                            <w:rtl/>
                            <w:lang w:val="en-GB" w:bidi="ar-SY"/>
                          </w:rPr>
                          <w:t>2</w:t>
                        </w:r>
                      </w:p>
                    </w:txbxContent>
                  </v:textbox>
                </v:shape>
                <v:shape id="Google Shape;2263;p44" o:spid="_x0000_s1298" type="#_x0000_t202" style="position:absolute;left:40093;top:619;width:26539;height:5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cTJcQA&#10;AADfAAAADwAAAGRycy9kb3ducmV2LnhtbESPS4sCMRCE7wv+h9DCXhbNqKAyGkWEhfXgwQeem6Tn&#10;gZPOkGR09t8bYWGPRVV9Ra23vW3Eg3yoHSuYjDMQxNqZmksF18v3aAkiRGSDjWNS8EsBtpvBxxpz&#10;4558osc5liJBOOSooIqxzaUMuiKLYexa4uQVzluMSfpSGo/PBLeNnGbZXFqsOS1U2NK+In0/d1bB&#10;ly4PiyLbd/em85dI2hS3w1Gpz2G/W4GI1Mf/8F/7xyiYzpaJCe8/6QvIz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nEyXEAAAA3wAAAA8AAAAAAAAAAAAAAAAAmAIAAGRycy9k&#10;b3ducmV2LnhtbFBLBQYAAAAABAAEAPUAAACJAwAAAAA=&#10;" filled="f" stroked="f">
                  <v:textbox inset="2.53958mm,2.53958mm,2.53958mm,2.53958mm">
                    <w:txbxContent>
                      <w:p w:rsidR="00693FEF" w:rsidRPr="003F1809" w:rsidRDefault="00693FEF" w:rsidP="000D0CA1">
                        <w:pPr>
                          <w:rPr>
                            <w:rFonts w:ascii="Adobe Arabic" w:eastAsia="Roboto" w:hAnsi="Adobe Arabic" w:cs="Adobe Arabic"/>
                            <w:b/>
                            <w:bCs/>
                            <w:color w:val="002060"/>
                            <w:szCs w:val="28"/>
                            <w:rtl/>
                          </w:rPr>
                        </w:pPr>
                        <w:r>
                          <w:rPr>
                            <w:rFonts w:ascii="Adobe Arabic" w:hAnsi="Adobe Arabic" w:cs="Adobe Arabic" w:hint="cs"/>
                            <w:b/>
                            <w:bCs/>
                            <w:color w:val="002060"/>
                            <w:sz w:val="36"/>
                            <w:szCs w:val="36"/>
                            <w:rtl/>
                          </w:rPr>
                          <w:t>النظرية السلوكية:</w:t>
                        </w:r>
                      </w:p>
                    </w:txbxContent>
                  </v:textbox>
                </v:shape>
                <w10:wrap anchorx="page"/>
                <w10:anchorlock/>
              </v:group>
            </w:pict>
          </mc:Fallback>
        </mc:AlternateContent>
      </w:r>
    </w:p>
    <w:p w:rsidR="000D0CA1" w:rsidRDefault="000D0CA1" w:rsidP="000D0CA1">
      <w:pPr>
        <w:rPr>
          <w:rtl/>
        </w:rPr>
      </w:pPr>
      <w:r w:rsidRPr="006B2C47">
        <w:rPr>
          <w:rtl/>
        </w:rPr>
        <w:t>تركز هذه النظرية على كيفية تعامل القادة، ويتم الافتراض من خلالها أنّ الصفات من الممكن أن تنتقل من قبل قادة آخرين، ويطلق على هذه النظرية نظرية الأسلوب، حيث إنه يتم الإشارة من خلالها إلى أنّ القادة لا يولدون وهم ناجحون، بل يمكن إيجاد القيادة من خلال تصرفات قابلة للت</w:t>
      </w:r>
      <w:r>
        <w:rPr>
          <w:rtl/>
        </w:rPr>
        <w:t>علم</w:t>
      </w:r>
      <w:r>
        <w:rPr>
          <w:rFonts w:hint="cs"/>
          <w:rtl/>
        </w:rPr>
        <w:t>.</w:t>
      </w:r>
    </w:p>
    <w:p w:rsidR="000D0CA1" w:rsidRDefault="000D0CA1" w:rsidP="000D0CA1">
      <w:pPr>
        <w:rPr>
          <w:rtl/>
        </w:rPr>
      </w:pPr>
      <w:r>
        <w:rPr>
          <w:noProof/>
          <w:rtl/>
        </w:rPr>
        <mc:AlternateContent>
          <mc:Choice Requires="wps">
            <w:drawing>
              <wp:anchor distT="0" distB="0" distL="114300" distR="114300" simplePos="0" relativeHeight="252273664" behindDoc="0" locked="0" layoutInCell="1" allowOverlap="1" wp14:anchorId="70AC8800" wp14:editId="25EA63B5">
                <wp:simplePos x="0" y="0"/>
                <wp:positionH relativeFrom="column">
                  <wp:posOffset>3728654</wp:posOffset>
                </wp:positionH>
                <wp:positionV relativeFrom="paragraph">
                  <wp:posOffset>116717</wp:posOffset>
                </wp:positionV>
                <wp:extent cx="1733797" cy="415636"/>
                <wp:effectExtent l="0" t="0" r="0" b="3810"/>
                <wp:wrapNone/>
                <wp:docPr id="175" name="مربع نص 175"/>
                <wp:cNvGraphicFramePr/>
                <a:graphic xmlns:a="http://schemas.openxmlformats.org/drawingml/2006/main">
                  <a:graphicData uri="http://schemas.microsoft.com/office/word/2010/wordprocessingShape">
                    <wps:wsp>
                      <wps:cNvSpPr txBox="1"/>
                      <wps:spPr>
                        <a:xfrm>
                          <a:off x="0" y="0"/>
                          <a:ext cx="1733797" cy="41563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3D6E16" w:rsidRDefault="00693FEF" w:rsidP="000D0CA1">
                            <w:pPr>
                              <w:rPr>
                                <w:rFonts w:ascii="Adobe Arabic" w:hAnsi="Adobe Arabic" w:cs="Adobe Arabic"/>
                                <w:color w:val="FFFFFF" w:themeColor="background1"/>
                                <w:sz w:val="30"/>
                                <w:szCs w:val="36"/>
                              </w:rPr>
                            </w:pPr>
                            <w:r w:rsidRPr="003D6E16">
                              <w:rPr>
                                <w:rFonts w:ascii="Adobe Arabic" w:hAnsi="Adobe Arabic" w:cs="Adobe Arabic"/>
                                <w:color w:val="FFFFFF" w:themeColor="background1"/>
                                <w:sz w:val="30"/>
                                <w:szCs w:val="36"/>
                                <w:rtl/>
                              </w:rPr>
                              <w:t>فوائد النظرية السلوكية: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175" o:spid="_x0000_s1299" type="#_x0000_t202" style="position:absolute;left:0;text-align:left;margin-left:293.6pt;margin-top:9.2pt;width:136.5pt;height:32.75pt;z-index:252273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" filled="f" stroked="f" strokeweight=".5pt">
                <v:textbox>
                  <w:txbxContent>
                    <w:p w:rsidR="00693FEF" w:rsidRPr="003D6E16" w:rsidRDefault="00693FEF" w:rsidP="000D0CA1">
                      <w:pPr>
                        <w:rPr>
                          <w:rFonts w:ascii="Adobe Arabic" w:hAnsi="Adobe Arabic" w:cs="Adobe Arabic"/>
                          <w:color w:val="FFFFFF" w:themeColor="background1"/>
                          <w:sz w:val="30"/>
                          <w:szCs w:val="36"/>
                        </w:rPr>
                      </w:pPr>
                      <w:r w:rsidRPr="003D6E16">
                        <w:rPr>
                          <w:rFonts w:ascii="Adobe Arabic" w:hAnsi="Adobe Arabic" w:cs="Adobe Arabic"/>
                          <w:color w:val="FFFFFF" w:themeColor="background1"/>
                          <w:sz w:val="30"/>
                          <w:szCs w:val="36"/>
                          <w:rtl/>
                        </w:rPr>
                        <w:t>فوائد النظرية السلوكية:</w:t>
                      </w:r>
                    </w:p>
                  </w:txbxContent>
                </v:textbox>
              </v:shape>
            </w:pict>
          </mc:Fallback>
        </mc:AlternateContent>
      </w:r>
      <w:r w:rsidRPr="00B75BFA">
        <w:rPr>
          <w:noProof/>
          <w:rtl/>
        </w:rPr>
        <w:drawing>
          <wp:inline distT="0" distB="0" distL="0" distR="0" wp14:anchorId="2BFFEC66" wp14:editId="141CD023">
            <wp:extent cx="2228215" cy="565876"/>
            <wp:effectExtent l="0" t="0" r="635" b="5715"/>
            <wp:docPr id="174"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38"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242223" cy="569434"/>
                    </a:xfrm>
                    <a:prstGeom prst="rect">
                      <a:avLst/>
                    </a:prstGeom>
                  </pic:spPr>
                </pic:pic>
              </a:graphicData>
            </a:graphic>
          </wp:inline>
        </w:drawing>
      </w:r>
    </w:p>
    <w:p w:rsidR="000D0CA1" w:rsidRPr="003D6E16" w:rsidRDefault="000D0CA1">
      <w:pPr>
        <w:pStyle w:val="ListParagraph"/>
        <w:numPr>
          <w:ilvl w:val="0"/>
          <w:numId w:val="12"/>
        </w:numPr>
        <w:rPr>
          <w:rFonts w:ascii="Sakkal Majalla" w:hAnsi="Sakkal Majalla" w:cs="Sakkal Majalla"/>
          <w:color w:val="002060"/>
          <w:sz w:val="34"/>
          <w:szCs w:val="34"/>
          <w:rtl/>
        </w:rPr>
      </w:pPr>
      <w:r w:rsidRPr="003D6E16">
        <w:rPr>
          <w:rFonts w:ascii="Sakkal Majalla" w:hAnsi="Sakkal Majalla" w:cs="Sakkal Majalla"/>
          <w:color w:val="002060"/>
          <w:sz w:val="34"/>
          <w:szCs w:val="34"/>
          <w:rtl/>
        </w:rPr>
        <w:t xml:space="preserve">إمكانية التعلم للقادة، بالإضافة إلى تحديد التعليمات التي يريدون القيام بتنفيذها من أجل أن يقوموا باختيار نوع القادة الذي يردونه. </w:t>
      </w:r>
    </w:p>
    <w:p w:rsidR="000D0CA1" w:rsidRPr="003D6E16" w:rsidRDefault="000D0CA1">
      <w:pPr>
        <w:pStyle w:val="ListParagraph"/>
        <w:numPr>
          <w:ilvl w:val="0"/>
          <w:numId w:val="12"/>
        </w:numPr>
        <w:rPr>
          <w:rFonts w:ascii="Sakkal Majalla" w:hAnsi="Sakkal Majalla" w:cs="Sakkal Majalla"/>
          <w:color w:val="002060"/>
          <w:sz w:val="34"/>
          <w:szCs w:val="34"/>
          <w:rtl/>
        </w:rPr>
      </w:pPr>
      <w:r w:rsidRPr="003D6E16">
        <w:rPr>
          <w:rFonts w:ascii="Sakkal Majalla" w:hAnsi="Sakkal Majalla" w:cs="Sakkal Majalla"/>
          <w:color w:val="002060"/>
          <w:sz w:val="34"/>
          <w:szCs w:val="34"/>
          <w:rtl/>
        </w:rPr>
        <w:t xml:space="preserve">إتاحة القدرة للقادة أن يكونوا مرنين بالإضافة إلى إمكانية التكيف وذلك بحسب الظروف. </w:t>
      </w:r>
    </w:p>
    <w:p w:rsidR="000D0CA1" w:rsidRDefault="000D0CA1">
      <w:pPr>
        <w:pStyle w:val="ListParagraph"/>
        <w:numPr>
          <w:ilvl w:val="0"/>
          <w:numId w:val="12"/>
        </w:numPr>
        <w:rPr>
          <w:rFonts w:ascii="Sakkal Majalla" w:hAnsi="Sakkal Majalla" w:cs="Sakkal Majalla"/>
          <w:color w:val="002060"/>
          <w:sz w:val="34"/>
          <w:szCs w:val="34"/>
        </w:rPr>
      </w:pPr>
      <w:r w:rsidRPr="003D6E16">
        <w:rPr>
          <w:rFonts w:ascii="Sakkal Majalla" w:hAnsi="Sakkal Majalla" w:cs="Sakkal Majalla"/>
          <w:color w:val="002060"/>
          <w:sz w:val="34"/>
          <w:szCs w:val="34"/>
          <w:rtl/>
        </w:rPr>
        <w:t xml:space="preserve">إتاحة الفرصة لأي فرد أن يكون قائد في حال توفر القدرة على ذلك. </w:t>
      </w:r>
    </w:p>
    <w:p w:rsidR="000D0CA1" w:rsidRDefault="000D0CA1" w:rsidP="000D0CA1">
      <w:pPr>
        <w:ind w:left="360"/>
        <w:rPr>
          <w:rFonts w:ascii="Sakkal Majalla" w:hAnsi="Sakkal Majalla"/>
          <w:color w:val="002060"/>
          <w:sz w:val="34"/>
          <w:rtl/>
        </w:rPr>
      </w:pPr>
      <w:r>
        <w:rPr>
          <w:rFonts w:ascii="Sakkal Majalla" w:eastAsia="Times New Roman" w:hAnsi="Sakkal Majalla"/>
          <w:noProof/>
          <w:sz w:val="34"/>
          <w:rtl/>
        </w:rPr>
        <mc:AlternateContent>
          <mc:Choice Requires="wpg">
            <w:drawing>
              <wp:inline distT="0" distB="0" distL="0" distR="0" wp14:anchorId="30698257" wp14:editId="5ABA2336">
                <wp:extent cx="2126244" cy="559180"/>
                <wp:effectExtent l="0" t="0" r="7620" b="0"/>
                <wp:docPr id="176" name="Group 250"/>
                <wp:cNvGraphicFramePr/>
                <a:graphic xmlns:a="http://schemas.openxmlformats.org/drawingml/2006/main">
                  <a:graphicData uri="http://schemas.microsoft.com/office/word/2010/wordprocessingGroup">
                    <wpg:wgp>
                      <wpg:cNvGrpSpPr/>
                      <wpg:grpSpPr>
                        <a:xfrm>
                          <a:off x="0" y="0"/>
                          <a:ext cx="2126244" cy="559180"/>
                          <a:chOff x="0" y="0"/>
                          <a:chExt cx="1753235" cy="582930"/>
                        </a:xfrm>
                      </wpg:grpSpPr>
                      <pic:pic xmlns:pic="http://schemas.openxmlformats.org/drawingml/2006/picture">
                        <pic:nvPicPr>
                          <pic:cNvPr id="177" name="Picture 3646"/>
                          <pic:cNvPicPr>
                            <a:picLocks noChangeAspect="1"/>
                          </pic:cNvPicPr>
                        </pic:nvPicPr>
                        <pic:blipFill>
                          <a:blip r:embed="rId41" cstate="print"/>
                          <a:stretch>
                            <a:fillRect/>
                          </a:stretch>
                        </pic:blipFill>
                        <pic:spPr>
                          <a:xfrm>
                            <a:off x="0" y="0"/>
                            <a:ext cx="1753235" cy="582930"/>
                          </a:xfrm>
                          <a:prstGeom prst="rect">
                            <a:avLst/>
                          </a:prstGeom>
                        </pic:spPr>
                      </pic:pic>
                      <wps:wsp>
                        <wps:cNvPr id="178" name="مربع نص 178"/>
                        <wps:cNvSpPr txBox="1"/>
                        <wps:spPr>
                          <a:xfrm>
                            <a:off x="69050" y="133709"/>
                            <a:ext cx="1649730"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3D6E16" w:rsidRDefault="00693FEF"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عيوب النظرية السلوكية: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Group 250" o:spid="_x0000_s1300" style="width:167.4pt;height:44.05pt;mso-position-horizontal-relative:char;mso-position-vertical-relative:line" coordsize="17532,5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">
                <v:shape id="Picture 3646" o:spid="_x0000_s1301" type="#_x0000_t75" style="position:absolute;width:17532;height:58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TWXfAAAAA3AAAAA8AAABkcnMvZG93bnJldi54bWxET0uLwjAQvi/4H8IseFtTF3x1jSKu4nq0&#10;6n1IZtuyzaQ0sa3/3ggL3ubje85y3dtKtNT40rGC8SgBQaydKTlXcDnvP+YgfEA2WDkmBXfysF4N&#10;3paYGtfxidos5CKGsE9RQRFCnUrpdUEW/cjVxJH7dY3FEGGTS9NgF8NtJT+TZCotlhwbCqxpW5D+&#10;y25WwaI+6e/twU463e6uFwrj7FhdlRq+95svEIH68BL/u39MnD+bwfOZeIFcP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hNZd8AAAADcAAAADwAAAAAAAAAAAAAAAACfAgAA&#10;ZHJzL2Rvd25yZXYueG1sUEsFBgAAAAAEAAQA9wAAAIwDAAAAAA==&#10;">
                  <v:imagedata r:id="rId42" o:title=""/>
                  <v:path arrowok="t"/>
                </v:shape>
                <v:shape id="مربع نص 178" o:spid="_x0000_s1302" type="#_x0000_t202" style="position:absolute;left:690;top:1337;width:16497;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1eMYA&#10;AADcAAAADwAAAGRycy9kb3ducmV2LnhtbESPQWvCQBCF7wX/wzKCt7pR0Ep0FQlIRdqD1ou3MTsm&#10;wexszG419dd3DoXeZnhv3vtmsepcre7UhsqzgdEwAUWce1txYeD4tXmdgQoR2WLtmQz8UIDVsvey&#10;wNT6B+/pfoiFkhAOKRooY2xSrUNeksMw9A2xaBffOoyytoW2LT4k3NV6nCRT7bBiaSixoayk/Hr4&#10;dgZ22eYT9+exmz3r7P3jsm5ux9PEmEG/W89BReriv/nvemsF/01o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1eMYAAADcAAAADwAAAAAAAAAAAAAAAACYAgAAZHJz&#10;L2Rvd25yZXYueG1sUEsFBgAAAAAEAAQA9QAAAIsDAAAAAA==&#10;" filled="f" stroked="f" strokeweight=".5pt">
                  <v:textbox>
                    <w:txbxContent>
                      <w:p w:rsidR="00693FEF" w:rsidRPr="003D6E16" w:rsidRDefault="00693FEF"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عيوب النظرية السلوكية:</w:t>
                        </w:r>
                      </w:p>
                    </w:txbxContent>
                  </v:textbox>
                </v:shape>
                <w10:wrap anchorx="page"/>
                <w10:anchorlock/>
              </v:group>
            </w:pict>
          </mc:Fallback>
        </mc:AlternateContent>
      </w:r>
    </w:p>
    <w:p w:rsidR="000D0CA1" w:rsidRPr="00600067" w:rsidRDefault="000D0CA1">
      <w:pPr>
        <w:pStyle w:val="ListParagraph"/>
        <w:numPr>
          <w:ilvl w:val="0"/>
          <w:numId w:val="13"/>
        </w:numPr>
        <w:rPr>
          <w:rFonts w:ascii="Sakkal Majalla" w:hAnsi="Sakkal Majalla" w:cs="Sakkal Majalla"/>
          <w:color w:val="002060"/>
          <w:sz w:val="34"/>
          <w:szCs w:val="34"/>
          <w:rtl/>
        </w:rPr>
      </w:pPr>
      <w:r w:rsidRPr="00600067">
        <w:rPr>
          <w:rFonts w:ascii="Sakkal Majalla" w:hAnsi="Sakkal Majalla" w:cs="Sakkal Majalla"/>
          <w:color w:val="002060"/>
          <w:sz w:val="34"/>
          <w:szCs w:val="34"/>
          <w:rtl/>
        </w:rPr>
        <w:t>عدم إتاحة التعليمات لمعرفة كيفية التصرف في العديد من الظروف.</w:t>
      </w:r>
    </w:p>
    <w:p w:rsidR="000D0CA1" w:rsidRPr="00600067" w:rsidRDefault="000D0CA1">
      <w:pPr>
        <w:pStyle w:val="ListParagraph"/>
        <w:numPr>
          <w:ilvl w:val="0"/>
          <w:numId w:val="13"/>
        </w:numPr>
        <w:rPr>
          <w:rFonts w:ascii="Sakkal Majalla" w:hAnsi="Sakkal Majalla" w:cs="Sakkal Majalla"/>
          <w:color w:val="002060"/>
          <w:sz w:val="34"/>
          <w:szCs w:val="34"/>
          <w:rtl/>
        </w:rPr>
      </w:pPr>
      <w:r w:rsidRPr="00600067">
        <w:rPr>
          <w:rFonts w:ascii="Sakkal Majalla" w:hAnsi="Sakkal Majalla" w:cs="Sakkal Majalla"/>
          <w:color w:val="002060"/>
          <w:sz w:val="34"/>
          <w:szCs w:val="34"/>
          <w:rtl/>
        </w:rPr>
        <w:t xml:space="preserve">عدم إيجاد أسلوب مناسب لكل الظروف. </w:t>
      </w:r>
    </w:p>
    <w:p w:rsidR="000D0CA1" w:rsidRDefault="000D0CA1" w:rsidP="000D0CA1">
      <w:pPr>
        <w:rPr>
          <w:rtl/>
        </w:rPr>
      </w:pPr>
      <w:r>
        <w:rPr>
          <w:rFonts w:ascii="Sakkal Majalla" w:hAnsi="Sakkal Majalla"/>
          <w:noProof/>
          <w:sz w:val="34"/>
          <w:rtl/>
        </w:rPr>
        <mc:AlternateContent>
          <mc:Choice Requires="wpg">
            <w:drawing>
              <wp:inline distT="0" distB="0" distL="0" distR="0" wp14:anchorId="31E5C621" wp14:editId="56EEAEF6">
                <wp:extent cx="3068228" cy="814326"/>
                <wp:effectExtent l="0" t="0" r="0" b="5080"/>
                <wp:docPr id="430" name="Google Shape;2265;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068228" cy="814326"/>
                          <a:chOff x="0" y="21139"/>
                          <a:chExt cx="29669" cy="8830"/>
                        </a:xfrm>
                      </wpg:grpSpPr>
                      <wps:wsp>
                        <wps:cNvPr id="431" name="Google Shape;2266;p44"/>
                        <wps:cNvSpPr>
                          <a:spLocks/>
                        </wps:cNvSpPr>
                        <wps:spPr bwMode="auto">
                          <a:xfrm>
                            <a:off x="3122" y="21147"/>
                            <a:ext cx="26003" cy="6710"/>
                          </a:xfrm>
                          <a:custGeom>
                            <a:avLst/>
                            <a:gdLst>
                              <a:gd name="T0" fmla="*/ 1 w 104014"/>
                              <a:gd name="T1" fmla="*/ 1 h 26838"/>
                              <a:gd name="T2" fmla="*/ 1 w 104014"/>
                              <a:gd name="T3" fmla="*/ 26838 h 26838"/>
                              <a:gd name="T4" fmla="*/ 90929 w 104014"/>
                              <a:gd name="T5" fmla="*/ 26838 h 26838"/>
                              <a:gd name="T6" fmla="*/ 104014 w 104014"/>
                              <a:gd name="T7" fmla="*/ 13753 h 26838"/>
                              <a:gd name="T8" fmla="*/ 104014 w 104014"/>
                              <a:gd name="T9" fmla="*/ 11205 h 26838"/>
                              <a:gd name="T10" fmla="*/ 92810 w 104014"/>
                              <a:gd name="T11" fmla="*/ 1 h 26838"/>
                              <a:gd name="T12" fmla="*/ 1 w 104014"/>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14" h="26838" extrusionOk="0">
                                <a:moveTo>
                                  <a:pt x="1" y="1"/>
                                </a:moveTo>
                                <a:lnTo>
                                  <a:pt x="1" y="26838"/>
                                </a:lnTo>
                                <a:lnTo>
                                  <a:pt x="90929" y="26838"/>
                                </a:lnTo>
                                <a:cubicBezTo>
                                  <a:pt x="98156" y="26838"/>
                                  <a:pt x="104014" y="20980"/>
                                  <a:pt x="104014" y="13753"/>
                                </a:cubicBezTo>
                                <a:lnTo>
                                  <a:pt x="104014" y="11205"/>
                                </a:lnTo>
                                <a:cubicBezTo>
                                  <a:pt x="104014" y="5013"/>
                                  <a:pt x="98989" y="1"/>
                                  <a:pt x="92810"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32" name="Google Shape;2267;p44"/>
                        <wps:cNvSpPr>
                          <a:spLocks/>
                        </wps:cNvSpPr>
                        <wps:spPr bwMode="auto">
                          <a:xfrm>
                            <a:off x="1705" y="26802"/>
                            <a:ext cx="3310" cy="3167"/>
                          </a:xfrm>
                          <a:custGeom>
                            <a:avLst/>
                            <a:gdLst>
                              <a:gd name="T0" fmla="*/ 1 w 13241"/>
                              <a:gd name="T1" fmla="*/ 0 h 12669"/>
                              <a:gd name="T2" fmla="*/ 1 w 13241"/>
                              <a:gd name="T3" fmla="*/ 12669 h 12669"/>
                              <a:gd name="T4" fmla="*/ 6620 w 13241"/>
                              <a:gd name="T5" fmla="*/ 8359 h 12669"/>
                              <a:gd name="T6" fmla="*/ 13240 w 13241"/>
                              <a:gd name="T7" fmla="*/ 12669 h 12669"/>
                              <a:gd name="T8" fmla="*/ 13240 w 13241"/>
                              <a:gd name="T9" fmla="*/ 0 h 12669"/>
                              <a:gd name="T10" fmla="*/ 1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1" y="0"/>
                                </a:moveTo>
                                <a:lnTo>
                                  <a:pt x="1" y="12669"/>
                                </a:lnTo>
                                <a:lnTo>
                                  <a:pt x="6620" y="8359"/>
                                </a:lnTo>
                                <a:lnTo>
                                  <a:pt x="13240" y="12669"/>
                                </a:lnTo>
                                <a:lnTo>
                                  <a:pt x="13240" y="0"/>
                                </a:lnTo>
                                <a:lnTo>
                                  <a:pt x="1" y="0"/>
                                </a:lnTo>
                                <a:close/>
                              </a:path>
                            </a:pathLst>
                          </a:custGeom>
                          <a:solidFill>
                            <a:srgbClr val="C6282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33" name="Google Shape;2268;p44"/>
                        <wps:cNvSpPr>
                          <a:spLocks/>
                        </wps:cNvSpPr>
                        <wps:spPr bwMode="auto">
                          <a:xfrm>
                            <a:off x="0" y="21139"/>
                            <a:ext cx="6724" cy="6724"/>
                          </a:xfrm>
                          <a:custGeom>
                            <a:avLst/>
                            <a:gdLst>
                              <a:gd name="T0" fmla="*/ 13442 w 26897"/>
                              <a:gd name="T1" fmla="*/ 1 h 26898"/>
                              <a:gd name="T2" fmla="*/ 0 w 26897"/>
                              <a:gd name="T3" fmla="*/ 13443 h 26898"/>
                              <a:gd name="T4" fmla="*/ 13442 w 26897"/>
                              <a:gd name="T5" fmla="*/ 26897 h 26898"/>
                              <a:gd name="T6" fmla="*/ 26896 w 26897"/>
                              <a:gd name="T7" fmla="*/ 13443 h 26898"/>
                              <a:gd name="T8" fmla="*/ 13442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42" y="1"/>
                                </a:moveTo>
                                <a:cubicBezTo>
                                  <a:pt x="6013" y="1"/>
                                  <a:pt x="0" y="6025"/>
                                  <a:pt x="0" y="13443"/>
                                </a:cubicBezTo>
                                <a:cubicBezTo>
                                  <a:pt x="0" y="20873"/>
                                  <a:pt x="6013" y="26897"/>
                                  <a:pt x="13442" y="26897"/>
                                </a:cubicBezTo>
                                <a:cubicBezTo>
                                  <a:pt x="20872" y="26897"/>
                                  <a:pt x="26896" y="20873"/>
                                  <a:pt x="26896" y="13443"/>
                                </a:cubicBezTo>
                                <a:cubicBezTo>
                                  <a:pt x="26896" y="6025"/>
                                  <a:pt x="20872" y="1"/>
                                  <a:pt x="13442" y="1"/>
                                </a:cubicBezTo>
                                <a:close/>
                              </a:path>
                            </a:pathLst>
                          </a:custGeom>
                          <a:solidFill>
                            <a:srgbClr val="F489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34" name="Google Shape;2269;p44"/>
                        <wps:cNvSpPr>
                          <a:spLocks/>
                        </wps:cNvSpPr>
                        <wps:spPr bwMode="auto">
                          <a:xfrm>
                            <a:off x="928" y="22068"/>
                            <a:ext cx="4864" cy="4867"/>
                          </a:xfrm>
                          <a:custGeom>
                            <a:avLst/>
                            <a:gdLst>
                              <a:gd name="T0" fmla="*/ 9728 w 19456"/>
                              <a:gd name="T1" fmla="*/ 1 h 19468"/>
                              <a:gd name="T2" fmla="*/ 1 w 19456"/>
                              <a:gd name="T3" fmla="*/ 9728 h 19468"/>
                              <a:gd name="T4" fmla="*/ 9728 w 19456"/>
                              <a:gd name="T5" fmla="*/ 19467 h 19468"/>
                              <a:gd name="T6" fmla="*/ 19456 w 19456"/>
                              <a:gd name="T7" fmla="*/ 9728 h 19468"/>
                              <a:gd name="T8" fmla="*/ 9728 w 19456"/>
                              <a:gd name="T9" fmla="*/ 1 h 19468"/>
                              <a:gd name="T10" fmla="*/ 0 w 19456"/>
                              <a:gd name="T11" fmla="*/ 0 h 19468"/>
                              <a:gd name="T12" fmla="*/ 19456 w 19456"/>
                              <a:gd name="T13" fmla="*/ 19468 h 19468"/>
                            </a:gdLst>
                            <a:ahLst/>
                            <a:cxnLst>
                              <a:cxn ang="0">
                                <a:pos x="T0" y="T1"/>
                              </a:cxn>
                              <a:cxn ang="0">
                                <a:pos x="T2" y="T3"/>
                              </a:cxn>
                              <a:cxn ang="0">
                                <a:pos x="T4" y="T5"/>
                              </a:cxn>
                              <a:cxn ang="0">
                                <a:pos x="T6" y="T7"/>
                              </a:cxn>
                              <a:cxn ang="0">
                                <a:pos x="T8" y="T9"/>
                              </a:cxn>
                            </a:cxnLst>
                            <a:rect l="T10" t="T11" r="T12" b="T13"/>
                            <a:pathLst>
                              <a:path w="19456" h="19468" extrusionOk="0">
                                <a:moveTo>
                                  <a:pt x="9728" y="1"/>
                                </a:moveTo>
                                <a:cubicBezTo>
                                  <a:pt x="4359" y="1"/>
                                  <a:pt x="1" y="4358"/>
                                  <a:pt x="1" y="9728"/>
                                </a:cubicBezTo>
                                <a:cubicBezTo>
                                  <a:pt x="1" y="15110"/>
                                  <a:pt x="4359" y="19467"/>
                                  <a:pt x="9728" y="19467"/>
                                </a:cubicBezTo>
                                <a:cubicBezTo>
                                  <a:pt x="15098" y="19467"/>
                                  <a:pt x="19456" y="15110"/>
                                  <a:pt x="19456" y="9728"/>
                                </a:cubicBezTo>
                                <a:cubicBezTo>
                                  <a:pt x="19456" y="4358"/>
                                  <a:pt x="15098" y="1"/>
                                  <a:pt x="9728" y="1"/>
                                </a:cubicBezTo>
                                <a:close/>
                              </a:path>
                            </a:pathLst>
                          </a:custGeom>
                          <a:solidFill>
                            <a:srgbClr val="EC3A3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2563F8" w:rsidRDefault="00693FEF" w:rsidP="000D0CA1">
                              <w:pPr>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3</w:t>
                              </w:r>
                            </w:p>
                          </w:txbxContent>
                        </wps:txbx>
                        <wps:bodyPr rot="0" vert="horz" wrap="square" lIns="91425" tIns="91425" rIns="91425" bIns="91425" anchor="ctr" anchorCtr="0" upright="1">
                          <a:noAutofit/>
                        </wps:bodyPr>
                      </wps:wsp>
                      <wps:wsp>
                        <wps:cNvPr id="435" name="Google Shape;2271;p44"/>
                        <wps:cNvSpPr txBox="1">
                          <a:spLocks noChangeArrowheads="1"/>
                        </wps:cNvSpPr>
                        <wps:spPr bwMode="auto">
                          <a:xfrm>
                            <a:off x="6886" y="21443"/>
                            <a:ext cx="22783" cy="6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F1809" w:rsidRDefault="00693FEF" w:rsidP="000D0CA1">
                              <w:pPr>
                                <w:spacing w:line="240" w:lineRule="auto"/>
                                <w:jc w:val="center"/>
                                <w:rPr>
                                  <w:rFonts w:ascii="Adobe Arabic" w:eastAsia="Roboto" w:hAnsi="Adobe Arabic" w:cs="Adobe Arabic"/>
                                  <w:b/>
                                  <w:bCs/>
                                  <w:color w:val="002060"/>
                                  <w:sz w:val="24"/>
                                  <w:szCs w:val="24"/>
                                </w:rPr>
                              </w:pPr>
                              <w:r>
                                <w:rPr>
                                  <w:rFonts w:ascii="Adobe Arabic" w:hAnsi="Adobe Arabic" w:cs="Adobe Arabic" w:hint="cs"/>
                                  <w:b/>
                                  <w:bCs/>
                                  <w:color w:val="002060"/>
                                  <w:sz w:val="36"/>
                                  <w:szCs w:val="36"/>
                                  <w:rtl/>
                                </w:rPr>
                                <w:t>نظرية القيادة الطارئة أو الموقف:</w:t>
                              </w:r>
                            </w:p>
                          </w:txbxContent>
                        </wps:txbx>
                        <wps:bodyPr rot="0" vert="horz" wrap="square" lIns="91425" tIns="91425" rIns="91425" bIns="91425" anchor="ctr" anchorCtr="0" upright="1">
                          <a:noAutofit/>
                        </wps:bodyPr>
                      </wps:wsp>
                    </wpg:wgp>
                  </a:graphicData>
                </a:graphic>
              </wp:inline>
            </w:drawing>
          </mc:Choice>
          <mc:Fallback>
            <w:pict>
              <v:group id="Google Shape;2265;p44" o:spid="_x0000_s1303" style="width:241.6pt;height:64.1pt;flip:x;mso-position-horizontal-relative:char;mso-position-vertical-relative:line" coordorigin=",21139" coordsize="29669,8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">
                <v:shape id="Google Shape;2266;p44" o:spid="_x0000_s1304" style="position:absolute;left:3122;top:21147;width:26003;height:6710;visibility:visible;mso-wrap-style:square;v-text-anchor:middle" coordsize="104014,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afbcUA&#10;AADcAAAADwAAAGRycy9kb3ducmV2LnhtbESP3UoDMRSE7wu+QziCd/ZsVYpsmxZR/MFeaGsf4LA5&#10;3Wy7OVmSuN2+fSMIvRxm5htmvhxcq3oOsfGiYTIuQLFU3jRSa9j+vN4+goqJxFDrhTWcOMJycTWa&#10;U2n8Udbcb1KtMkRiSRpsSl2JGCvLjuLYdyzZ2/ngKGUZajSBjhnuWrwriik6aiQvWOr42XJ12Pw6&#10;DSHZ6WrvG3z/xjeMq8+vl/W+1/rmeniagUo8pEv4v/1hNDzcT+DvTD4CuD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lp9txQAAANwAAAAPAAAAAAAAAAAAAAAAAJgCAABkcnMv&#10;ZG93bnJldi54bWxQSwUGAAAAAAQABAD1AAAAigMAAAAA&#10;" path="m1,1r,26837l90929,26838v7227,,13085,-5858,13085,-13085l104014,11205c104014,5013,98989,1,92810,1l1,1xe" fillcolor="#eee" stroked="f">
                  <v:path arrowok="t" o:extrusionok="f" o:connecttype="custom" o:connectlocs="0,0;0,6710;22732,6710;26003,3439;26003,2801;23202,0;0,0" o:connectangles="0,0,0,0,0,0,0"/>
                </v:shape>
                <v:shape id="Google Shape;2267;p44" o:spid="_x0000_s1305" style="position:absolute;left:1705;top:26802;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NL1MQA&#10;AADcAAAADwAAAGRycy9kb3ducmV2LnhtbESPQYvCMBSE7wv+h/AEL7KmVpG1GkUUwYuHVS/eHs2z&#10;rTYvpYla/fVGEDwOM/MNM503phQ3ql1hWUG/F4EgTq0uOFNw2K9//0A4j6yxtEwKHuRgPmv9TDHR&#10;9s7/dNv5TAQIuwQV5N5XiZQuzcmg69mKOHgnWxv0QdaZ1DXeA9yUMo6ikTRYcFjIsaJlTulldzUK&#10;0s112MXuflw8j/HivIrHJ3xuleq0m8UEhKfGf8Of9kYrGA5ieJ8JR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DS9TEAAAA3AAAAA8AAAAAAAAAAAAAAAAAmAIAAGRycy9k&#10;b3ducmV2LnhtbFBLBQYAAAAABAAEAPUAAACJAwAAAAA=&#10;" path="m1,r,12669l6620,8359r6620,4310l13240,,1,xe" fillcolor="#c6282f" stroked="f">
                  <v:path arrowok="t" o:extrusionok="f" o:connecttype="custom" o:connectlocs="0,0;0,3167;1655,2090;3310,3167;3310,0;0,0" o:connectangles="0,0,0,0,0,0"/>
                </v:shape>
                <v:shape id="Google Shape;2268;p44" o:spid="_x0000_s1306" style="position:absolute;top:21139;width:6724;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vSMIA&#10;AADcAAAADwAAAGRycy9kb3ducmV2LnhtbESPwWrDMBBE74H+g9hCb7HcpgTjRgmhYGrIqU7peZG2&#10;tom1MpLiuP36KhDIcZh5M8xmN9tBTORD71jBc5aDINbO9Nwq+DpWywJEiMgGB8ek4JcC7LYPiw2W&#10;xl34k6YmtiKVcChRQRfjWEoZdEcWQ+ZG4uT9OG8xJulbaTxeUrkd5Euer6XFntNChyO9d6RPzdkq&#10;eG20Rq7dH1bnU/Fdf/hxLw9KPT3O+zcQkeZ4D9/o2iRutYLrmXQE5P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L69IwgAAANwAAAAPAAAAAAAAAAAAAAAAAJgCAABkcnMvZG93&#10;bnJldi54bWxQSwUGAAAAAAQABAD1AAAAhwMAAAAA&#10;" path="m13442,1c6013,1,,6025,,13443v,7430,6013,13454,13442,13454c20872,26897,26896,20873,26896,13443,26896,6025,20872,1,13442,1xe" fillcolor="#f48989" stroked="f">
                  <v:path arrowok="t" o:extrusionok="f" o:connecttype="custom" o:connectlocs="3360,0;0,3361;3360,6724;6724,3361;3360,0" o:connectangles="0,0,0,0,0"/>
                </v:shape>
                <v:shape id="Google Shape;2269;p44" o:spid="_x0000_s1307" style="position:absolute;left:928;top:22068;width:4864;height:4867;visibility:visible;mso-wrap-style:square;v-text-anchor:middle" coordsize="19456,194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f0FMgA&#10;AADcAAAADwAAAGRycy9kb3ducmV2LnhtbESP3WrCQBSE7wt9h+UUvCl14w8q0VWkGLBYKKZVb4/Z&#10;0yQ1ezZkt5q+vSsIvRxm5htmtmhNJc7UuNKygl43AkGcWV1yruDrM3mZgHAeWWNlmRT8kYPF/PFh&#10;hrG2F97SOfW5CBB2MSoovK9jKV1WkEHXtTVx8L5tY9AH2eRSN3gJcFPJfhSNpMGSw0KBNb0WlJ3S&#10;X6OgWrrx/me1OXy8H9P+Nhnvnt82iVKdp3Y5BeGp9f/he3utFQwHQ7idCUdA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N/QUyAAAANwAAAAPAAAAAAAAAAAAAAAAAJgCAABk&#10;cnMvZG93bnJldi54bWxQSwUGAAAAAAQABAD1AAAAjQMAAAAA&#10;" adj="-11796480,,5400" path="m9728,1c4359,1,1,4358,1,9728v,5382,4358,9739,9727,9739c15098,19467,19456,15110,19456,9728,19456,4358,15098,1,9728,1xe" fillcolor="#ec3a3b" stroked="f">
                  <v:stroke joinstyle="miter"/>
                  <v:formulas/>
                  <v:path arrowok="t" o:extrusionok="f" o:connecttype="custom" o:connectlocs="2432,0;0,2432;2432,4867;4864,2432;2432,0" o:connectangles="0,0,0,0,0" textboxrect="0,0,19456,19468"/>
                  <v:textbox inset="2.53958mm,2.53958mm,2.53958mm,2.53958mm">
                    <w:txbxContent>
                      <w:p w:rsidR="00693FEF" w:rsidRPr="002563F8" w:rsidRDefault="00693FEF" w:rsidP="000D0CA1">
                        <w:pPr>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3</w:t>
                        </w:r>
                      </w:p>
                    </w:txbxContent>
                  </v:textbox>
                </v:shape>
                <v:shape id="Google Shape;2271;p44" o:spid="_x0000_s1308" type="#_x0000_t202" style="position:absolute;left:6886;top:21443;width:22783;height:6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Q58QA&#10;AADcAAAADwAAAGRycy9kb3ducmV2LnhtbESPzWsCMRTE7wX/h/AEL6Vm/WgtW6OIUKgHD2rx/Eje&#10;fuDmZUmyuv3vG0HwOMzMb5jlureNuJIPtWMFk3EGglg7U3Op4Pf0/fYJIkRkg41jUvBHAdarwcsS&#10;c+NufKDrMZYiQTjkqKCKsc2lDLoii2HsWuLkFc5bjEn6UhqPtwS3jZxm2Ye0WHNaqLClbUX6cuys&#10;gldd7hZFtu0uTedPkbQpzru9UqNhv/kCEamPz/Cj/WMUzGfvcD+Tj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FEOfEAAAA3AAAAA8AAAAAAAAAAAAAAAAAmAIAAGRycy9k&#10;b3ducmV2LnhtbFBLBQYAAAAABAAEAPUAAACJAwAAAAA=&#10;" filled="f" stroked="f">
                  <v:textbox inset="2.53958mm,2.53958mm,2.53958mm,2.53958mm">
                    <w:txbxContent>
                      <w:p w:rsidR="00693FEF" w:rsidRPr="003F1809" w:rsidRDefault="00693FEF" w:rsidP="000D0CA1">
                        <w:pPr>
                          <w:spacing w:line="240" w:lineRule="auto"/>
                          <w:jc w:val="center"/>
                          <w:rPr>
                            <w:rFonts w:ascii="Adobe Arabic" w:eastAsia="Roboto" w:hAnsi="Adobe Arabic" w:cs="Adobe Arabic"/>
                            <w:b/>
                            <w:bCs/>
                            <w:color w:val="002060"/>
                            <w:sz w:val="24"/>
                            <w:szCs w:val="24"/>
                          </w:rPr>
                        </w:pPr>
                        <w:r>
                          <w:rPr>
                            <w:rFonts w:ascii="Adobe Arabic" w:hAnsi="Adobe Arabic" w:cs="Adobe Arabic" w:hint="cs"/>
                            <w:b/>
                            <w:bCs/>
                            <w:color w:val="002060"/>
                            <w:sz w:val="36"/>
                            <w:szCs w:val="36"/>
                            <w:rtl/>
                          </w:rPr>
                          <w:t>نظرية القيادة الطارئة أو الموقف:</w:t>
                        </w:r>
                      </w:p>
                    </w:txbxContent>
                  </v:textbox>
                </v:shape>
                <w10:wrap anchorx="page"/>
                <w10:anchorlock/>
              </v:group>
            </w:pict>
          </mc:Fallback>
        </mc:AlternateContent>
      </w:r>
    </w:p>
    <w:p w:rsidR="000D0CA1" w:rsidRDefault="000D0CA1" w:rsidP="000D0CA1">
      <w:pPr>
        <w:rPr>
          <w:rtl/>
        </w:rPr>
      </w:pPr>
      <w:r w:rsidRPr="008E7379">
        <w:rPr>
          <w:rtl/>
        </w:rPr>
        <w:t>تتناول هذه النظرية العديد من المؤثرات، والتي تقوم بالتأثير، سواء أكان ذلك بالنجاح أو بالفشل، ويتم أيضًا تحديد القائد بصورة مباشرة وذلك من خلال الموقف، وتعد شخصية القائد أحد العوامل الضعيفة التي تؤدي إلى النجاح، أما العامل الذي يقوم بلعب الدور الأكبر فهو وضع القائد وطريقته، وتقوم هذه النظرية على اختيارها لشكل معين من القيادة، وتقوم على تمكين القادة الجيدين في تعديل أسلوب قي</w:t>
      </w:r>
      <w:r>
        <w:rPr>
          <w:rtl/>
        </w:rPr>
        <w:t>ادتهم في جميع ال</w:t>
      </w:r>
      <w:r>
        <w:rPr>
          <w:rFonts w:hint="cs"/>
          <w:rtl/>
        </w:rPr>
        <w:t>ظروف.</w:t>
      </w:r>
    </w:p>
    <w:p w:rsidR="000D0CA1" w:rsidRDefault="000D0CA1" w:rsidP="000D0CA1">
      <w:pPr>
        <w:pageBreakBefore/>
        <w:rPr>
          <w:rtl/>
        </w:rPr>
      </w:pPr>
      <w:r>
        <w:rPr>
          <w:noProof/>
          <w:rtl/>
        </w:rPr>
        <w:lastRenderedPageBreak/>
        <mc:AlternateContent>
          <mc:Choice Requires="wps">
            <w:drawing>
              <wp:anchor distT="0" distB="0" distL="114300" distR="114300" simplePos="0" relativeHeight="252274688" behindDoc="0" locked="0" layoutInCell="1" allowOverlap="1" wp14:anchorId="1DBAFE71" wp14:editId="29BFFE2F">
                <wp:simplePos x="0" y="0"/>
                <wp:positionH relativeFrom="column">
                  <wp:posOffset>3515047</wp:posOffset>
                </wp:positionH>
                <wp:positionV relativeFrom="paragraph">
                  <wp:posOffset>130175</wp:posOffset>
                </wp:positionV>
                <wp:extent cx="2030054" cy="320633"/>
                <wp:effectExtent l="0" t="0" r="0" b="3810"/>
                <wp:wrapNone/>
                <wp:docPr id="180" name="مربع نص 180"/>
                <wp:cNvGraphicFramePr/>
                <a:graphic xmlns:a="http://schemas.openxmlformats.org/drawingml/2006/main">
                  <a:graphicData uri="http://schemas.microsoft.com/office/word/2010/wordprocessingShape">
                    <wps:wsp>
                      <wps:cNvSpPr txBox="1"/>
                      <wps:spPr>
                        <a:xfrm>
                          <a:off x="0" y="0"/>
                          <a:ext cx="2030054" cy="3206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600067" w:rsidRDefault="00693FEF" w:rsidP="000D0CA1">
                            <w:pPr>
                              <w:rPr>
                                <w:rFonts w:ascii="Adobe Arabic" w:hAnsi="Adobe Arabic" w:cs="Adobe Arabic"/>
                                <w:color w:val="FFFFFF" w:themeColor="background1"/>
                                <w:sz w:val="30"/>
                                <w:szCs w:val="36"/>
                              </w:rPr>
                            </w:pPr>
                            <w:r w:rsidRPr="00600067">
                              <w:rPr>
                                <w:rFonts w:ascii="Adobe Arabic" w:hAnsi="Adobe Arabic" w:cs="Adobe Arabic"/>
                                <w:color w:val="FFFFFF" w:themeColor="background1"/>
                                <w:sz w:val="30"/>
                                <w:szCs w:val="36"/>
                                <w:rtl/>
                              </w:rPr>
                              <w:t>فوائد نظرية القيادة الطارئة: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id="مربع نص 180" o:spid="_x0000_s1309" type="#_x0000_t202" style="position:absolute;left:0;text-align:left;margin-left:276.8pt;margin-top:10.25pt;width:159.85pt;height:25.25pt;z-index:252274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" filled="f" stroked="f" strokeweight=".5pt">
                <v:textbox>
                  <w:txbxContent>
                    <w:p w:rsidR="00693FEF" w:rsidRPr="00600067" w:rsidRDefault="00693FEF" w:rsidP="000D0CA1">
                      <w:pPr>
                        <w:rPr>
                          <w:rFonts w:ascii="Adobe Arabic" w:hAnsi="Adobe Arabic" w:cs="Adobe Arabic"/>
                          <w:color w:val="FFFFFF" w:themeColor="background1"/>
                          <w:sz w:val="30"/>
                          <w:szCs w:val="36"/>
                        </w:rPr>
                      </w:pPr>
                      <w:r w:rsidRPr="00600067">
                        <w:rPr>
                          <w:rFonts w:ascii="Adobe Arabic" w:hAnsi="Adobe Arabic" w:cs="Adobe Arabic"/>
                          <w:color w:val="FFFFFF" w:themeColor="background1"/>
                          <w:sz w:val="30"/>
                          <w:szCs w:val="36"/>
                          <w:rtl/>
                        </w:rPr>
                        <w:t>فوائد نظرية القيادة الطارئة:</w:t>
                      </w:r>
                    </w:p>
                  </w:txbxContent>
                </v:textbox>
              </v:shape>
            </w:pict>
          </mc:Fallback>
        </mc:AlternateContent>
      </w:r>
      <w:r w:rsidRPr="00B75BFA">
        <w:rPr>
          <w:noProof/>
          <w:rtl/>
        </w:rPr>
        <w:drawing>
          <wp:inline distT="0" distB="0" distL="0" distR="0" wp14:anchorId="45870F57" wp14:editId="69645445">
            <wp:extent cx="2228215" cy="565876"/>
            <wp:effectExtent l="0" t="0" r="635" b="5715"/>
            <wp:docPr id="17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38"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242223" cy="569434"/>
                    </a:xfrm>
                    <a:prstGeom prst="rect">
                      <a:avLst/>
                    </a:prstGeom>
                  </pic:spPr>
                </pic:pic>
              </a:graphicData>
            </a:graphic>
          </wp:inline>
        </w:drawing>
      </w:r>
    </w:p>
    <w:p w:rsidR="000D0CA1" w:rsidRPr="004D0F19" w:rsidRDefault="000D0CA1" w:rsidP="000D0CA1">
      <w:pPr>
        <w:rPr>
          <w:color w:val="002060"/>
          <w:rtl/>
        </w:rPr>
      </w:pPr>
      <w:r w:rsidRPr="004D0F19">
        <w:rPr>
          <w:color w:val="002060"/>
          <w:rtl/>
        </w:rPr>
        <w:t>قدرة القادة أن يكونوا فعالين بغض النظر عن ظروفهم.</w:t>
      </w:r>
    </w:p>
    <w:p w:rsidR="000D0CA1" w:rsidRDefault="000D0CA1" w:rsidP="000D0CA1">
      <w:pPr>
        <w:rPr>
          <w:rtl/>
        </w:rPr>
      </w:pPr>
      <w:r>
        <w:rPr>
          <w:rFonts w:ascii="Sakkal Majalla" w:eastAsia="Times New Roman" w:hAnsi="Sakkal Majalla"/>
          <w:noProof/>
          <w:sz w:val="34"/>
          <w:rtl/>
        </w:rPr>
        <mc:AlternateContent>
          <mc:Choice Requires="wpg">
            <w:drawing>
              <wp:inline distT="0" distB="0" distL="0" distR="0" wp14:anchorId="4901C8D6" wp14:editId="6482978D">
                <wp:extent cx="2126244" cy="559180"/>
                <wp:effectExtent l="0" t="0" r="7620" b="0"/>
                <wp:docPr id="181" name="Group 250"/>
                <wp:cNvGraphicFramePr/>
                <a:graphic xmlns:a="http://schemas.openxmlformats.org/drawingml/2006/main">
                  <a:graphicData uri="http://schemas.microsoft.com/office/word/2010/wordprocessingGroup">
                    <wpg:wgp>
                      <wpg:cNvGrpSpPr/>
                      <wpg:grpSpPr>
                        <a:xfrm>
                          <a:off x="0" y="0"/>
                          <a:ext cx="2126244" cy="559180"/>
                          <a:chOff x="0" y="0"/>
                          <a:chExt cx="1753235" cy="582930"/>
                        </a:xfrm>
                      </wpg:grpSpPr>
                      <pic:pic xmlns:pic="http://schemas.openxmlformats.org/drawingml/2006/picture">
                        <pic:nvPicPr>
                          <pic:cNvPr id="182" name="Picture 3646"/>
                          <pic:cNvPicPr>
                            <a:picLocks noChangeAspect="1"/>
                          </pic:cNvPicPr>
                        </pic:nvPicPr>
                        <pic:blipFill>
                          <a:blip r:embed="rId41" cstate="print"/>
                          <a:stretch>
                            <a:fillRect/>
                          </a:stretch>
                        </pic:blipFill>
                        <pic:spPr>
                          <a:xfrm>
                            <a:off x="0" y="0"/>
                            <a:ext cx="1753235" cy="582930"/>
                          </a:xfrm>
                          <a:prstGeom prst="rect">
                            <a:avLst/>
                          </a:prstGeom>
                        </pic:spPr>
                      </pic:pic>
                      <wps:wsp>
                        <wps:cNvPr id="183" name="مربع نص 183"/>
                        <wps:cNvSpPr txBox="1"/>
                        <wps:spPr>
                          <a:xfrm>
                            <a:off x="69050" y="133709"/>
                            <a:ext cx="1649730"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3D6E16" w:rsidRDefault="00693FEF"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 xml:space="preserve">عيوب </w:t>
                              </w:r>
                              <w:r>
                                <w:rPr>
                                  <w:rFonts w:ascii="Adobe Arabic" w:hAnsi="Adobe Arabic" w:cs="Adobe Arabic" w:hint="cs"/>
                                  <w:color w:val="FFFFFF" w:themeColor="background1"/>
                                  <w:sz w:val="32"/>
                                  <w:szCs w:val="36"/>
                                  <w:rtl/>
                                </w:rPr>
                                <w:t>نظرية القيادة الطارئة</w:t>
                              </w:r>
                              <w:r w:rsidRPr="003D6E16">
                                <w:rPr>
                                  <w:rFonts w:ascii="Adobe Arabic" w:hAnsi="Adobe Arabic" w:cs="Adobe Arabic" w:hint="cs"/>
                                  <w:color w:val="FFFFFF" w:themeColor="background1"/>
                                  <w:sz w:val="32"/>
                                  <w:szCs w:val="36"/>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_x0000_s1310" style="width:167.4pt;height:44.05pt;mso-position-horizontal-relative:char;mso-position-vertical-relative:line" coordsize="17532,5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">
                <v:shape id="Picture 3646" o:spid="_x0000_s1311" type="#_x0000_t75" style="position:absolute;width:17532;height:58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xisi/AAAA3AAAAA8AAABkcnMvZG93bnJldi54bWxET02LwjAQvS/4H8II3tZUwUWrUURX3D1a&#10;9T4kY1tsJqXJtvXfG0HY2zze56w2va1ES40vHSuYjBMQxNqZknMFl/Phcw7CB2SDlWNS8CAPm/Xg&#10;Y4WpcR2fqM1CLmII+xQVFCHUqZReF2TRj11NHLmbayyGCJtcmga7GG4rOU2SL2mx5NhQYE27gvQ9&#10;+7MKFvVJ73dHO+t0+329UJhkv9VVqdGw3y5BBOrDv/jt/jFx/nwKr2fiBXL9B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7sYrIvwAAANwAAAAPAAAAAAAAAAAAAAAAAJ8CAABk&#10;cnMvZG93bnJldi54bWxQSwUGAAAAAAQABAD3AAAAiwMAAAAA&#10;">
                  <v:imagedata r:id="rId42" o:title=""/>
                  <v:path arrowok="t"/>
                </v:shape>
                <v:shape id="مربع نص 183" o:spid="_x0000_s1312" type="#_x0000_t202" style="position:absolute;left:690;top:1337;width:16497;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WXLsQA&#10;AADcAAAADwAAAGRycy9kb3ducmV2LnhtbERPTWvCQBC9F/wPywi91Y2WSkhdJQSCpbQHoxdv0+yY&#10;BLOzMbs1aX99tyB4m8f7nNVmNK24Uu8aywrmswgEcWl1w5WCwz5/ikE4j6yxtUwKfsjBZj15WGGi&#10;7cA7uha+EiGEXYIKau+7REpX1mTQzWxHHLiT7Q36APtK6h6HEG5auYiipTTYcGiosaOspvJcfBsF&#10;71n+ibuvhYl/22z7cUq7y+H4otTjdExfQXga/V18c7/pMD9+hv9nwgV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Vly7EAAAA3AAAAA8AAAAAAAAAAAAAAAAAmAIAAGRycy9k&#10;b3ducmV2LnhtbFBLBQYAAAAABAAEAPUAAACJAwAAAAA=&#10;" filled="f" stroked="f" strokeweight=".5pt">
                  <v:textbox>
                    <w:txbxContent>
                      <w:p w:rsidR="00693FEF" w:rsidRPr="003D6E16" w:rsidRDefault="00693FEF"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 xml:space="preserve">عيوب </w:t>
                        </w:r>
                        <w:r>
                          <w:rPr>
                            <w:rFonts w:ascii="Adobe Arabic" w:hAnsi="Adobe Arabic" w:cs="Adobe Arabic" w:hint="cs"/>
                            <w:color w:val="FFFFFF" w:themeColor="background1"/>
                            <w:sz w:val="32"/>
                            <w:szCs w:val="36"/>
                            <w:rtl/>
                          </w:rPr>
                          <w:t>نظرية القيادة الطارئة</w:t>
                        </w:r>
                        <w:r w:rsidRPr="003D6E16">
                          <w:rPr>
                            <w:rFonts w:ascii="Adobe Arabic" w:hAnsi="Adobe Arabic" w:cs="Adobe Arabic" w:hint="cs"/>
                            <w:color w:val="FFFFFF" w:themeColor="background1"/>
                            <w:sz w:val="32"/>
                            <w:szCs w:val="36"/>
                            <w:rtl/>
                          </w:rPr>
                          <w:t>:</w:t>
                        </w:r>
                      </w:p>
                    </w:txbxContent>
                  </v:textbox>
                </v:shape>
                <w10:wrap anchorx="page"/>
                <w10:anchorlock/>
              </v:group>
            </w:pict>
          </mc:Fallback>
        </mc:AlternateContent>
      </w:r>
    </w:p>
    <w:p w:rsidR="000D0CA1" w:rsidRPr="00600067" w:rsidRDefault="000D0CA1">
      <w:pPr>
        <w:pStyle w:val="ListParagraph"/>
        <w:numPr>
          <w:ilvl w:val="0"/>
          <w:numId w:val="14"/>
        </w:numPr>
        <w:rPr>
          <w:rFonts w:ascii="Sakkal Majalla" w:hAnsi="Sakkal Majalla" w:cs="Sakkal Majalla"/>
          <w:color w:val="002060"/>
          <w:sz w:val="34"/>
          <w:szCs w:val="34"/>
          <w:rtl/>
        </w:rPr>
      </w:pPr>
      <w:r w:rsidRPr="00600067">
        <w:rPr>
          <w:rFonts w:ascii="Sakkal Majalla" w:hAnsi="Sakkal Majalla" w:cs="Sakkal Majalla"/>
          <w:color w:val="002060"/>
          <w:sz w:val="34"/>
          <w:szCs w:val="34"/>
          <w:rtl/>
        </w:rPr>
        <w:t xml:space="preserve">عدم وجود أية تفصيلات خاصة لأي موقف قد يحدث. </w:t>
      </w:r>
    </w:p>
    <w:p w:rsidR="000D0CA1" w:rsidRPr="00600067" w:rsidRDefault="000D0CA1">
      <w:pPr>
        <w:pStyle w:val="ListParagraph"/>
        <w:numPr>
          <w:ilvl w:val="0"/>
          <w:numId w:val="14"/>
        </w:numPr>
        <w:rPr>
          <w:rFonts w:ascii="Sakkal Majalla" w:hAnsi="Sakkal Majalla" w:cs="Sakkal Majalla"/>
          <w:color w:val="002060"/>
          <w:sz w:val="34"/>
          <w:szCs w:val="34"/>
          <w:rtl/>
        </w:rPr>
      </w:pPr>
      <w:r w:rsidRPr="00600067">
        <w:rPr>
          <w:rFonts w:ascii="Sakkal Majalla" w:hAnsi="Sakkal Majalla" w:cs="Sakkal Majalla"/>
          <w:color w:val="002060"/>
          <w:sz w:val="34"/>
          <w:szCs w:val="34"/>
          <w:rtl/>
        </w:rPr>
        <w:t>عدم تركيز هذه النظرية على الحالة النفسية الخاصة بالموظف أو الشركة ككل.</w:t>
      </w:r>
    </w:p>
    <w:p w:rsidR="000D0CA1" w:rsidRPr="00600067" w:rsidRDefault="000D0CA1">
      <w:pPr>
        <w:pStyle w:val="ListParagraph"/>
        <w:numPr>
          <w:ilvl w:val="0"/>
          <w:numId w:val="14"/>
        </w:numPr>
        <w:rPr>
          <w:rFonts w:ascii="Sakkal Majalla" w:hAnsi="Sakkal Majalla" w:cs="Sakkal Majalla"/>
          <w:color w:val="002060"/>
          <w:sz w:val="34"/>
          <w:szCs w:val="34"/>
          <w:rtl/>
        </w:rPr>
      </w:pPr>
      <w:r w:rsidRPr="00600067">
        <w:rPr>
          <w:rFonts w:ascii="Sakkal Majalla" w:hAnsi="Sakkal Majalla" w:cs="Sakkal Majalla"/>
          <w:color w:val="002060"/>
          <w:sz w:val="34"/>
          <w:szCs w:val="34"/>
          <w:rtl/>
        </w:rPr>
        <w:t xml:space="preserve">عدم القيام بالقدرة على تبديل شكل القيادة حتى بمرور الوقت. </w:t>
      </w:r>
    </w:p>
    <w:p w:rsidR="000D0CA1" w:rsidRDefault="000D0CA1">
      <w:pPr>
        <w:pStyle w:val="ListParagraph"/>
        <w:numPr>
          <w:ilvl w:val="0"/>
          <w:numId w:val="14"/>
        </w:numPr>
        <w:rPr>
          <w:rFonts w:ascii="Sakkal Majalla" w:hAnsi="Sakkal Majalla" w:cs="Sakkal Majalla"/>
          <w:color w:val="002060"/>
          <w:sz w:val="34"/>
          <w:szCs w:val="34"/>
        </w:rPr>
      </w:pPr>
      <w:r w:rsidRPr="00600067">
        <w:rPr>
          <w:rFonts w:ascii="Sakkal Majalla" w:hAnsi="Sakkal Majalla" w:cs="Sakkal Majalla"/>
          <w:color w:val="002060"/>
          <w:sz w:val="34"/>
          <w:szCs w:val="34"/>
          <w:rtl/>
        </w:rPr>
        <w:t>تأثر القائد ب</w:t>
      </w:r>
      <w:r>
        <w:rPr>
          <w:rFonts w:ascii="Sakkal Majalla" w:hAnsi="Sakkal Majalla" w:cs="Sakkal Majalla"/>
          <w:color w:val="002060"/>
          <w:sz w:val="34"/>
          <w:szCs w:val="34"/>
          <w:rtl/>
        </w:rPr>
        <w:t>العوامل الخارجية كالسوق و</w:t>
      </w:r>
      <w:r>
        <w:rPr>
          <w:rFonts w:ascii="Sakkal Majalla" w:hAnsi="Sakkal Majalla" w:cs="Sakkal Majalla" w:hint="cs"/>
          <w:color w:val="002060"/>
          <w:sz w:val="34"/>
          <w:szCs w:val="34"/>
          <w:rtl/>
        </w:rPr>
        <w:t>ع</w:t>
      </w:r>
      <w:r>
        <w:rPr>
          <w:rFonts w:ascii="Sakkal Majalla" w:hAnsi="Sakkal Majalla" w:cs="Sakkal Majalla"/>
          <w:color w:val="002060"/>
          <w:sz w:val="34"/>
          <w:szCs w:val="34"/>
          <w:rtl/>
        </w:rPr>
        <w:t>واطف العملاء</w:t>
      </w:r>
      <w:r>
        <w:rPr>
          <w:rFonts w:ascii="Sakkal Majalla" w:hAnsi="Sakkal Majalla" w:cs="Sakkal Majalla" w:hint="cs"/>
          <w:color w:val="002060"/>
          <w:sz w:val="34"/>
          <w:szCs w:val="34"/>
          <w:rtl/>
        </w:rPr>
        <w:t xml:space="preserve">, </w:t>
      </w:r>
      <w:r w:rsidRPr="00600067">
        <w:rPr>
          <w:rFonts w:ascii="Sakkal Majalla" w:hAnsi="Sakkal Majalla" w:cs="Sakkal Majalla"/>
          <w:color w:val="002060"/>
          <w:sz w:val="34"/>
          <w:szCs w:val="34"/>
          <w:rtl/>
        </w:rPr>
        <w:t xml:space="preserve">والداخلية كحجم الفريق والأسلوب المتبع في القيادية. </w:t>
      </w:r>
    </w:p>
    <w:p w:rsidR="000D0CA1" w:rsidRPr="005237FB" w:rsidRDefault="000D0CA1" w:rsidP="000D0CA1">
      <w:pPr>
        <w:ind w:left="26"/>
        <w:rPr>
          <w:rFonts w:ascii="Sakkal Majalla" w:hAnsi="Sakkal Majalla"/>
          <w:color w:val="002060"/>
          <w:sz w:val="34"/>
        </w:rPr>
      </w:pPr>
      <w:r>
        <w:rPr>
          <w:rFonts w:ascii="Sakkal Majalla" w:hAnsi="Sakkal Majalla" w:hint="cs"/>
          <w:noProof/>
          <w:sz w:val="34"/>
          <w:rtl/>
        </w:rPr>
        <mc:AlternateContent>
          <mc:Choice Requires="wpg">
            <w:drawing>
              <wp:inline distT="0" distB="0" distL="0" distR="0" wp14:anchorId="00FCE5F3" wp14:editId="010E5A12">
                <wp:extent cx="3215005" cy="814705"/>
                <wp:effectExtent l="0" t="0" r="4445" b="4445"/>
                <wp:docPr id="665" name="Google Shape;2249;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215005" cy="814705"/>
                          <a:chOff x="32923" y="21140"/>
                          <a:chExt cx="34843" cy="8829"/>
                        </a:xfrm>
                      </wpg:grpSpPr>
                      <wps:wsp>
                        <wps:cNvPr id="666" name="Google Shape;2250;p44"/>
                        <wps:cNvSpPr>
                          <a:spLocks/>
                        </wps:cNvSpPr>
                        <wps:spPr bwMode="auto">
                          <a:xfrm>
                            <a:off x="36062" y="21147"/>
                            <a:ext cx="31704" cy="6710"/>
                          </a:xfrm>
                          <a:custGeom>
                            <a:avLst/>
                            <a:gdLst>
                              <a:gd name="T0" fmla="*/ 1 w 104002"/>
                              <a:gd name="T1" fmla="*/ 1 h 26838"/>
                              <a:gd name="T2" fmla="*/ 1 w 104002"/>
                              <a:gd name="T3" fmla="*/ 26838 h 26838"/>
                              <a:gd name="T4" fmla="*/ 90917 w 104002"/>
                              <a:gd name="T5" fmla="*/ 26838 h 26838"/>
                              <a:gd name="T6" fmla="*/ 104002 w 104002"/>
                              <a:gd name="T7" fmla="*/ 13753 h 26838"/>
                              <a:gd name="T8" fmla="*/ 104002 w 104002"/>
                              <a:gd name="T9" fmla="*/ 11205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8"/>
                                </a:lnTo>
                                <a:lnTo>
                                  <a:pt x="90917" y="26838"/>
                                </a:lnTo>
                                <a:cubicBezTo>
                                  <a:pt x="98144" y="26838"/>
                                  <a:pt x="104002" y="20980"/>
                                  <a:pt x="104002" y="13753"/>
                                </a:cubicBezTo>
                                <a:lnTo>
                                  <a:pt x="104002" y="11205"/>
                                </a:lnTo>
                                <a:cubicBezTo>
                                  <a:pt x="104002" y="5013"/>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67" name="Google Shape;2251;p44"/>
                        <wps:cNvSpPr>
                          <a:spLocks/>
                        </wps:cNvSpPr>
                        <wps:spPr bwMode="auto">
                          <a:xfrm>
                            <a:off x="34632" y="26802"/>
                            <a:ext cx="3310" cy="3167"/>
                          </a:xfrm>
                          <a:custGeom>
                            <a:avLst/>
                            <a:gdLst>
                              <a:gd name="T0" fmla="*/ 0 w 13241"/>
                              <a:gd name="T1" fmla="*/ 0 h 12669"/>
                              <a:gd name="T2" fmla="*/ 0 w 13241"/>
                              <a:gd name="T3" fmla="*/ 12669 h 12669"/>
                              <a:gd name="T4" fmla="*/ 6608 w 13241"/>
                              <a:gd name="T5" fmla="*/ 8359 h 12669"/>
                              <a:gd name="T6" fmla="*/ 13240 w 13241"/>
                              <a:gd name="T7" fmla="*/ 12669 h 12669"/>
                              <a:gd name="T8" fmla="*/ 13240 w 13241"/>
                              <a:gd name="T9" fmla="*/ 0 h 12669"/>
                              <a:gd name="T10" fmla="*/ 0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0" y="0"/>
                                </a:moveTo>
                                <a:lnTo>
                                  <a:pt x="0" y="12669"/>
                                </a:lnTo>
                                <a:lnTo>
                                  <a:pt x="6608" y="8359"/>
                                </a:lnTo>
                                <a:lnTo>
                                  <a:pt x="13240" y="12669"/>
                                </a:lnTo>
                                <a:lnTo>
                                  <a:pt x="13240" y="0"/>
                                </a:lnTo>
                                <a:lnTo>
                                  <a:pt x="0" y="0"/>
                                </a:lnTo>
                                <a:close/>
                              </a:path>
                            </a:pathLst>
                          </a:custGeom>
                          <a:solidFill>
                            <a:srgbClr val="576F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68" name="Google Shape;2252;p44"/>
                        <wps:cNvSpPr>
                          <a:spLocks/>
                        </wps:cNvSpPr>
                        <wps:spPr bwMode="auto">
                          <a:xfrm>
                            <a:off x="32923" y="21140"/>
                            <a:ext cx="6725" cy="6724"/>
                          </a:xfrm>
                          <a:custGeom>
                            <a:avLst/>
                            <a:gdLst>
                              <a:gd name="T0" fmla="*/ 13454 w 26897"/>
                              <a:gd name="T1" fmla="*/ 1 h 26898"/>
                              <a:gd name="T2" fmla="*/ 0 w 26897"/>
                              <a:gd name="T3" fmla="*/ 13443 h 26898"/>
                              <a:gd name="T4" fmla="*/ 13454 w 26897"/>
                              <a:gd name="T5" fmla="*/ 26897 h 26898"/>
                              <a:gd name="T6" fmla="*/ 26896 w 26897"/>
                              <a:gd name="T7" fmla="*/ 13443 h 26898"/>
                              <a:gd name="T8" fmla="*/ 13454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54" y="1"/>
                                </a:moveTo>
                                <a:cubicBezTo>
                                  <a:pt x="6025" y="1"/>
                                  <a:pt x="0" y="6025"/>
                                  <a:pt x="0" y="13443"/>
                                </a:cubicBezTo>
                                <a:cubicBezTo>
                                  <a:pt x="0" y="20873"/>
                                  <a:pt x="6025" y="26897"/>
                                  <a:pt x="13454" y="26897"/>
                                </a:cubicBezTo>
                                <a:cubicBezTo>
                                  <a:pt x="20884" y="26897"/>
                                  <a:pt x="26896" y="20873"/>
                                  <a:pt x="26896" y="13443"/>
                                </a:cubicBezTo>
                                <a:cubicBezTo>
                                  <a:pt x="26896" y="6025"/>
                                  <a:pt x="20884" y="1"/>
                                  <a:pt x="13454" y="1"/>
                                </a:cubicBezTo>
                                <a:close/>
                              </a:path>
                            </a:pathLst>
                          </a:custGeom>
                          <a:solidFill>
                            <a:srgbClr val="AFBD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69" name="Google Shape;2253;p44"/>
                        <wps:cNvSpPr>
                          <a:spLocks/>
                        </wps:cNvSpPr>
                        <wps:spPr bwMode="auto">
                          <a:xfrm>
                            <a:off x="33855" y="22068"/>
                            <a:ext cx="4864" cy="4867"/>
                          </a:xfrm>
                          <a:custGeom>
                            <a:avLst/>
                            <a:gdLst>
                              <a:gd name="T0" fmla="*/ 9728 w 19456"/>
                              <a:gd name="T1" fmla="*/ 1 h 19468"/>
                              <a:gd name="T2" fmla="*/ 1 w 19456"/>
                              <a:gd name="T3" fmla="*/ 9728 h 19468"/>
                              <a:gd name="T4" fmla="*/ 9728 w 19456"/>
                              <a:gd name="T5" fmla="*/ 19467 h 19468"/>
                              <a:gd name="T6" fmla="*/ 19456 w 19456"/>
                              <a:gd name="T7" fmla="*/ 9728 h 19468"/>
                              <a:gd name="T8" fmla="*/ 9728 w 19456"/>
                              <a:gd name="T9" fmla="*/ 1 h 19468"/>
                              <a:gd name="T10" fmla="*/ 0 w 19456"/>
                              <a:gd name="T11" fmla="*/ 0 h 19468"/>
                              <a:gd name="T12" fmla="*/ 19456 w 19456"/>
                              <a:gd name="T13" fmla="*/ 19468 h 19468"/>
                            </a:gdLst>
                            <a:ahLst/>
                            <a:cxnLst>
                              <a:cxn ang="0">
                                <a:pos x="T0" y="T1"/>
                              </a:cxn>
                              <a:cxn ang="0">
                                <a:pos x="T2" y="T3"/>
                              </a:cxn>
                              <a:cxn ang="0">
                                <a:pos x="T4" y="T5"/>
                              </a:cxn>
                              <a:cxn ang="0">
                                <a:pos x="T6" y="T7"/>
                              </a:cxn>
                              <a:cxn ang="0">
                                <a:pos x="T8" y="T9"/>
                              </a:cxn>
                            </a:cxnLst>
                            <a:rect l="T10" t="T11" r="T12" b="T13"/>
                            <a:pathLst>
                              <a:path w="19456" h="19468" extrusionOk="0">
                                <a:moveTo>
                                  <a:pt x="9728" y="1"/>
                                </a:moveTo>
                                <a:cubicBezTo>
                                  <a:pt x="4347" y="1"/>
                                  <a:pt x="1" y="4358"/>
                                  <a:pt x="1" y="9728"/>
                                </a:cubicBezTo>
                                <a:cubicBezTo>
                                  <a:pt x="1" y="15110"/>
                                  <a:pt x="4347" y="19467"/>
                                  <a:pt x="9728" y="19467"/>
                                </a:cubicBezTo>
                                <a:cubicBezTo>
                                  <a:pt x="15098" y="19467"/>
                                  <a:pt x="19456" y="15110"/>
                                  <a:pt x="19456" y="9728"/>
                                </a:cubicBezTo>
                                <a:cubicBezTo>
                                  <a:pt x="19456" y="4358"/>
                                  <a:pt x="15098" y="1"/>
                                  <a:pt x="9728" y="1"/>
                                </a:cubicBezTo>
                                <a:close/>
                              </a:path>
                            </a:pathLst>
                          </a:custGeom>
                          <a:solidFill>
                            <a:srgbClr val="869FB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2563F8" w:rsidRDefault="00693FEF" w:rsidP="000D0CA1">
                              <w:pPr>
                                <w:keepNext/>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4</w:t>
                              </w:r>
                            </w:p>
                          </w:txbxContent>
                        </wps:txbx>
                        <wps:bodyPr rot="0" vert="horz" wrap="square" lIns="91425" tIns="91425" rIns="91425" bIns="91425" anchor="ctr" anchorCtr="0" upright="1">
                          <a:noAutofit/>
                        </wps:bodyPr>
                      </wps:wsp>
                      <wps:wsp>
                        <wps:cNvPr id="670" name="Google Shape;2255;p44"/>
                        <wps:cNvSpPr txBox="1">
                          <a:spLocks noChangeArrowheads="1"/>
                        </wps:cNvSpPr>
                        <wps:spPr bwMode="auto">
                          <a:xfrm>
                            <a:off x="40538" y="21479"/>
                            <a:ext cx="25482" cy="6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F1809" w:rsidRDefault="00693FEF" w:rsidP="000D0CA1">
                              <w:pPr>
                                <w:keepNext/>
                                <w:jc w:val="center"/>
                                <w:rPr>
                                  <w:rFonts w:ascii="Adobe Arabic" w:eastAsia="Roboto" w:hAnsi="Adobe Arabic" w:cs="Adobe Arabic"/>
                                  <w:b/>
                                  <w:bCs/>
                                  <w:color w:val="002060"/>
                                  <w:sz w:val="24"/>
                                  <w:szCs w:val="24"/>
                                  <w:rtl/>
                                </w:rPr>
                              </w:pPr>
                              <w:r>
                                <w:rPr>
                                  <w:rFonts w:ascii="Adobe Arabic" w:hAnsi="Adobe Arabic" w:cs="Adobe Arabic" w:hint="cs"/>
                                  <w:b/>
                                  <w:bCs/>
                                  <w:color w:val="002060"/>
                                  <w:sz w:val="36"/>
                                  <w:szCs w:val="36"/>
                                  <w:rtl/>
                                </w:rPr>
                                <w:t>نظرية الرجل العظيم أو السمات:</w:t>
                              </w:r>
                            </w:p>
                          </w:txbxContent>
                        </wps:txbx>
                        <wps:bodyPr rot="0" vert="horz" wrap="square" lIns="91425" tIns="91425" rIns="91425" bIns="91425" anchor="ctr" anchorCtr="0" upright="1">
                          <a:noAutofit/>
                        </wps:bodyPr>
                      </wps:wsp>
                    </wpg:wgp>
                  </a:graphicData>
                </a:graphic>
              </wp:inline>
            </w:drawing>
          </mc:Choice>
          <mc:Fallback>
            <w:pict>
              <v:group id="Google Shape;2249;p44" o:spid="_x0000_s1313" style="width:253.15pt;height:64.15pt;flip:x;mso-position-horizontal-relative:char;mso-position-vertical-relative:line" coordorigin="32923,21140" coordsize="34843,8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">
                <v:shape id="Google Shape;2250;p44" o:spid="_x0000_s1314" style="position:absolute;left:36062;top:21147;width:31704;height:6710;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M1sIA&#10;AADcAAAADwAAAGRycy9kb3ducmV2LnhtbESPT4vCMBTE78J+h/AWvGm6IkG6RnGXFcWL+Af2+mie&#10;TbF5KU3U+u2NIHgcZuY3zHTeuVpcqQ2VZw1fwwwEceFNxaWG42E5mIAIEdlg7Zk03CnAfPbRm2Ju&#10;/I13dN3HUiQIhxw12BibXMpQWHIYhr4hTt7Jtw5jkm0pTYu3BHe1HGWZkg4rTgsWG/q1VJz3F6ch&#10;0H+k0eHsV3Y7zn52fxsKjdK6/9ktvkFE6uI7/GqvjQalFDzPpCM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oszWwgAAANwAAAAPAAAAAAAAAAAAAAAAAJgCAABkcnMvZG93&#10;bnJldi54bWxQSwUGAAAAAAQABAD1AAAAhwMAAAAA&#10;" path="m1,1r,26837l90917,26838v7227,,13085,-5858,13085,-13085l104002,11205c104002,5013,98989,1,92798,1l1,1xe" fillcolor="#eee" stroked="f">
                  <v:path arrowok="t" o:extrusionok="f" o:connecttype="custom" o:connectlocs="0,0;0,6710;27715,6710;31704,3439;31704,2801;28289,0;0,0" o:connectangles="0,0,0,0,0,0,0"/>
                </v:shape>
                <v:shape id="Google Shape;2251;p44" o:spid="_x0000_s1315" style="position:absolute;left:34632;top:26802;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lKoMMA&#10;AADcAAAADwAAAGRycy9kb3ducmV2LnhtbESPQWsCMRSE70L/Q3gFL1KTiqzL1ihSqHh1FUtvj83r&#10;7tLNy5Kkuv57Iwgeh5n5hlmuB9uJM/nQOtbwPlUgiCtnWq41HA9fbzmIEJENdo5Jw5UCrFcvoyUW&#10;xl14T+cy1iJBOBSooYmxL6QMVUMWw9T1xMn7dd5iTNLX0ni8JLjt5EypTFpsOS002NNnQ9Vf+W81&#10;/ChjpcrL9jSxvJlHP6u/J1utx6/D5gNEpCE+w4/2zmjIsgXcz6Qj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lKoMMAAADcAAAADwAAAAAAAAAAAAAAAACYAgAAZHJzL2Rv&#10;d25yZXYueG1sUEsFBgAAAAAEAAQA9QAAAIgDAAAAAA==&#10;" path="m,l,12669,6608,8359r6632,4310l13240,,,xe" fillcolor="#576f7a" stroked="f">
                  <v:path arrowok="t" o:extrusionok="f" o:connecttype="custom" o:connectlocs="0,0;0,3167;1652,2090;3310,3167;3310,0;0,0" o:connectangles="0,0,0,0,0,0"/>
                </v:shape>
                <v:shape id="Google Shape;2252;p44" o:spid="_x0000_s1316" style="position:absolute;left:32923;top:21140;width:6725;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hLN8IA&#10;AADcAAAADwAAAGRycy9kb3ducmV2LnhtbERPy2rCQBTdF/oPwxW6qxOlhhIzES0o3RRqrODykrkm&#10;IZk7ITPN4+87C6HLw3mnu8m0YqDe1ZYVrJYRCOLC6ppLBT+X4+s7COeRNbaWScFMDnbZ81OKibYj&#10;n2nIfSlCCLsEFVTed4mUrqjIoFvajjhwd9sb9AH2pdQ9jiHctHIdRbE0WHNoqLCjj4qKJv81Cg6n&#10;2H2/3a7FKV/Nm0PTfJ3N6JV6WUz7LQhPk/8XP9yfWkEch7XhTDgCM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iEs3wgAAANwAAAAPAAAAAAAAAAAAAAAAAJgCAABkcnMvZG93&#10;bnJldi54bWxQSwUGAAAAAAQABAD1AAAAhwMAAAAA&#10;" path="m13454,1c6025,1,,6025,,13443v,7430,6025,13454,13454,13454c20884,26897,26896,20873,26896,13443,26896,6025,20884,1,13454,1xe" fillcolor="#afbdc6" stroked="f">
                  <v:path arrowok="t" o:extrusionok="f" o:connecttype="custom" o:connectlocs="3364,0;0,3361;3364,6724;6725,3361;3364,0" o:connectangles="0,0,0,0,0"/>
                </v:shape>
                <v:shape id="Google Shape;2253;p44" o:spid="_x0000_s1317" style="position:absolute;left:33855;top:22068;width:4864;height:4867;visibility:visible;mso-wrap-style:square;v-text-anchor:middle" coordsize="19456,194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R3CMQA&#10;AADcAAAADwAAAGRycy9kb3ducmV2LnhtbESP0WrCQBRE3wv+w3KFvunGPESNrqJioQhaGv2Aa/aa&#10;BLN3Q3Y16d+7hUIfh5k5wyzXvanFk1pXWVYwGUcgiHOrKy4UXM4foxkI55E11pZJwQ85WK8Gb0tM&#10;te34m56ZL0SAsEtRQel9k0rp8pIMurFtiIN3s61BH2RbSN1iF+CmlnEUJdJgxWGhxIZ2JeX37GEU&#10;xPE1646zrbTTaH+Q993p67p/KPU+7DcLEJ56/x/+a39qBUkyh98z4QjI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kdwjEAAAA3AAAAA8AAAAAAAAAAAAAAAAAmAIAAGRycy9k&#10;b3ducmV2LnhtbFBLBQYAAAAABAAEAPUAAACJAwAAAAA=&#10;" adj="-11796480,,5400" path="m9728,1c4347,1,1,4358,1,9728v,5382,4346,9739,9727,9739c15098,19467,19456,15110,19456,9728,19456,4358,15098,1,9728,1xe" fillcolor="#869fb2" stroked="f">
                  <v:stroke joinstyle="miter"/>
                  <v:formulas/>
                  <v:path arrowok="t" o:extrusionok="f" o:connecttype="custom" o:connectlocs="2432,0;0,2432;2432,4867;4864,2432;2432,0" o:connectangles="0,0,0,0,0" textboxrect="0,0,19456,19468"/>
                  <v:textbox inset="2.53958mm,2.53958mm,2.53958mm,2.53958mm">
                    <w:txbxContent>
                      <w:p w:rsidR="00693FEF" w:rsidRPr="002563F8" w:rsidRDefault="00693FEF" w:rsidP="000D0CA1">
                        <w:pPr>
                          <w:keepNext/>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4</w:t>
                        </w:r>
                      </w:p>
                    </w:txbxContent>
                  </v:textbox>
                </v:shape>
                <v:shape id="Google Shape;2255;p44" o:spid="_x0000_s1318" type="#_x0000_t202" style="position:absolute;left:40538;top:21479;width:25482;height:65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xkXr8A&#10;AADcAAAADwAAAGRycy9kb3ducmV2LnhtbERPu4oCMRTtF/yHcIVtFs1ooTIaRQRBCwsfWF+SOw+c&#10;3AxJRse/3xSC5eG8V5veNuJJPtSOFUzGGQhi7UzNpYLbdT9agAgR2WDjmBS8KcBmPfhZYW7ci8/0&#10;vMRSpBAOOSqoYmxzKYOuyGIYu5Y4cYXzFmOCvpTG4yuF20ZOs2wmLdacGipsaVeRflw6q+BPl8d5&#10;ke26R9P5ayRtivvxpNTvsN8uQUTq41f8cR+Mgtk8zU9n0hGQ6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XGRevwAAANwAAAAPAAAAAAAAAAAAAAAAAJgCAABkcnMvZG93bnJl&#10;di54bWxQSwUGAAAAAAQABAD1AAAAhAMAAAAA&#10;" filled="f" stroked="f">
                  <v:textbox inset="2.53958mm,2.53958mm,2.53958mm,2.53958mm">
                    <w:txbxContent>
                      <w:p w:rsidR="00693FEF" w:rsidRPr="003F1809" w:rsidRDefault="00693FEF" w:rsidP="000D0CA1">
                        <w:pPr>
                          <w:keepNext/>
                          <w:jc w:val="center"/>
                          <w:rPr>
                            <w:rFonts w:ascii="Adobe Arabic" w:eastAsia="Roboto" w:hAnsi="Adobe Arabic" w:cs="Adobe Arabic"/>
                            <w:b/>
                            <w:bCs/>
                            <w:color w:val="002060"/>
                            <w:sz w:val="24"/>
                            <w:szCs w:val="24"/>
                            <w:rtl/>
                          </w:rPr>
                        </w:pPr>
                        <w:r>
                          <w:rPr>
                            <w:rFonts w:ascii="Adobe Arabic" w:hAnsi="Adobe Arabic" w:cs="Adobe Arabic" w:hint="cs"/>
                            <w:b/>
                            <w:bCs/>
                            <w:color w:val="002060"/>
                            <w:sz w:val="36"/>
                            <w:szCs w:val="36"/>
                            <w:rtl/>
                          </w:rPr>
                          <w:t>نظرية الرجل العظيم أو السمات:</w:t>
                        </w:r>
                      </w:p>
                    </w:txbxContent>
                  </v:textbox>
                </v:shape>
                <w10:wrap anchorx="page"/>
                <w10:anchorlock/>
              </v:group>
            </w:pict>
          </mc:Fallback>
        </mc:AlternateContent>
      </w:r>
    </w:p>
    <w:p w:rsidR="000D0CA1" w:rsidRDefault="000D0CA1" w:rsidP="000D0CA1">
      <w:pPr>
        <w:rPr>
          <w:rtl/>
        </w:rPr>
      </w:pPr>
      <w:r>
        <w:rPr>
          <w:noProof/>
          <w:rtl/>
        </w:rPr>
        <w:drawing>
          <wp:anchor distT="0" distB="0" distL="114300" distR="114300" simplePos="0" relativeHeight="252277760" behindDoc="0" locked="0" layoutInCell="1" allowOverlap="1" wp14:anchorId="1EA22043" wp14:editId="4CBC6066">
            <wp:simplePos x="0" y="0"/>
            <wp:positionH relativeFrom="margin">
              <wp:align>left</wp:align>
            </wp:positionH>
            <wp:positionV relativeFrom="paragraph">
              <wp:posOffset>779780</wp:posOffset>
            </wp:positionV>
            <wp:extent cx="2645410" cy="1714500"/>
            <wp:effectExtent l="0" t="0" r="0" b="0"/>
            <wp:wrapSquare wrapText="bothSides"/>
            <wp:docPr id="200" name="صورة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roduct presentation-pana (1).png"/>
                    <pic:cNvPicPr/>
                  </pic:nvPicPr>
                  <pic:blipFill rotWithShape="1">
                    <a:blip r:embed="rId43" cstate="print">
                      <a:extLst>
                        <a:ext uri="{28A0092B-C50C-407E-A947-70E740481C1C}">
                          <a14:useLocalDpi xmlns:a14="http://schemas.microsoft.com/office/drawing/2010/main" val="0"/>
                        </a:ext>
                      </a:extLst>
                    </a:blip>
                    <a:srcRect l="2160" t="20165" r="-2160" b="15027"/>
                    <a:stretch/>
                  </pic:blipFill>
                  <pic:spPr bwMode="auto">
                    <a:xfrm>
                      <a:off x="0" y="0"/>
                      <a:ext cx="2645410" cy="1714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7379">
        <w:rPr>
          <w:rtl/>
        </w:rPr>
        <w:t>حسب هذه النظرية، فإن القادة الجيدين يولدون ويكون لديهم العديد من المهارات والصفات بشكل فطري؛ الأمر الذي يجعل منهم قادة رائعين ويعتبرون أنّ هذا الشيء لا يمكن القيام بتعليمه وتعلمه، وأن هؤلاء القادة جديرون أن يكونوا بمراكزهم بسبب الصفات الخاصة التي يمتلكونها، وترتبط بهذه النظرية الصفات الذكورية، ولا تتماثل مع علم النفس المادي للقادة، حيث تعد الق</w:t>
      </w:r>
      <w:r>
        <w:rPr>
          <w:rtl/>
        </w:rPr>
        <w:t>يادة العسكرية مثالاً على ذلك</w:t>
      </w:r>
      <w:r>
        <w:rPr>
          <w:rFonts w:hint="cs"/>
          <w:rtl/>
        </w:rPr>
        <w:t xml:space="preserve"> </w:t>
      </w:r>
      <w:r w:rsidRPr="008E7379">
        <w:rPr>
          <w:rtl/>
        </w:rPr>
        <w:t>لذا فإن معظم القادة يصلون من خلال المواهب الموروثة التي يمتلكونها.</w:t>
      </w:r>
    </w:p>
    <w:p w:rsidR="000D0CA1" w:rsidRDefault="000D0CA1" w:rsidP="000D0CA1">
      <w:pPr>
        <w:rPr>
          <w:rtl/>
        </w:rPr>
      </w:pPr>
      <w:r>
        <w:rPr>
          <w:noProof/>
          <w:rtl/>
        </w:rPr>
        <mc:AlternateContent>
          <mc:Choice Requires="wps">
            <w:drawing>
              <wp:anchor distT="0" distB="0" distL="114300" distR="114300" simplePos="0" relativeHeight="252275712" behindDoc="0" locked="0" layoutInCell="1" allowOverlap="1" wp14:anchorId="71CB0121" wp14:editId="13F74FDE">
                <wp:simplePos x="0" y="0"/>
                <wp:positionH relativeFrom="column">
                  <wp:posOffset>3573912</wp:posOffset>
                </wp:positionH>
                <wp:positionV relativeFrom="paragraph">
                  <wp:posOffset>102433</wp:posOffset>
                </wp:positionV>
                <wp:extent cx="2030054" cy="320633"/>
                <wp:effectExtent l="0" t="0" r="0" b="3810"/>
                <wp:wrapNone/>
                <wp:docPr id="185" name="مربع نص 185"/>
                <wp:cNvGraphicFramePr/>
                <a:graphic xmlns:a="http://schemas.openxmlformats.org/drawingml/2006/main">
                  <a:graphicData uri="http://schemas.microsoft.com/office/word/2010/wordprocessingShape">
                    <wps:wsp>
                      <wps:cNvSpPr txBox="1"/>
                      <wps:spPr>
                        <a:xfrm>
                          <a:off x="0" y="0"/>
                          <a:ext cx="2030054" cy="3206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600067" w:rsidRDefault="00693FEF" w:rsidP="000D0CA1">
                            <w:pPr>
                              <w:rPr>
                                <w:rFonts w:ascii="Adobe Arabic" w:hAnsi="Adobe Arabic" w:cs="Adobe Arabic"/>
                                <w:color w:val="FFFFFF" w:themeColor="background1"/>
                                <w:sz w:val="30"/>
                                <w:szCs w:val="36"/>
                              </w:rPr>
                            </w:pPr>
                            <w:r w:rsidRPr="00600067">
                              <w:rPr>
                                <w:rFonts w:ascii="Adobe Arabic" w:hAnsi="Adobe Arabic" w:cs="Adobe Arabic"/>
                                <w:color w:val="FFFFFF" w:themeColor="background1"/>
                                <w:sz w:val="30"/>
                                <w:szCs w:val="36"/>
                                <w:rtl/>
                              </w:rPr>
                              <w:t xml:space="preserve">فوائد نظرية </w:t>
                            </w:r>
                            <w:r>
                              <w:rPr>
                                <w:rFonts w:ascii="Adobe Arabic" w:hAnsi="Adobe Arabic" w:cs="Adobe Arabic" w:hint="cs"/>
                                <w:color w:val="FFFFFF" w:themeColor="background1"/>
                                <w:sz w:val="30"/>
                                <w:szCs w:val="36"/>
                                <w:rtl/>
                              </w:rPr>
                              <w:t>الرجل العظيم</w:t>
                            </w:r>
                            <w:r w:rsidRPr="00600067">
                              <w:rPr>
                                <w:rFonts w:ascii="Adobe Arabic" w:hAnsi="Adobe Arabic" w:cs="Adobe Arabic"/>
                                <w:color w:val="FFFFFF" w:themeColor="background1"/>
                                <w:sz w:val="30"/>
                                <w:szCs w:val="36"/>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id="مربع نص 185" o:spid="_x0000_s1319" type="#_x0000_t202" style="position:absolute;left:0;text-align:left;margin-left:281.4pt;margin-top:8.05pt;width:159.85pt;height:25.25pt;z-index:252275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" filled="f" stroked="f" strokeweight=".5pt">
                <v:textbox>
                  <w:txbxContent>
                    <w:p w:rsidR="00693FEF" w:rsidRPr="00600067" w:rsidRDefault="00693FEF" w:rsidP="000D0CA1">
                      <w:pPr>
                        <w:rPr>
                          <w:rFonts w:ascii="Adobe Arabic" w:hAnsi="Adobe Arabic" w:cs="Adobe Arabic"/>
                          <w:color w:val="FFFFFF" w:themeColor="background1"/>
                          <w:sz w:val="30"/>
                          <w:szCs w:val="36"/>
                        </w:rPr>
                      </w:pPr>
                      <w:r w:rsidRPr="00600067">
                        <w:rPr>
                          <w:rFonts w:ascii="Adobe Arabic" w:hAnsi="Adobe Arabic" w:cs="Adobe Arabic"/>
                          <w:color w:val="FFFFFF" w:themeColor="background1"/>
                          <w:sz w:val="30"/>
                          <w:szCs w:val="36"/>
                          <w:rtl/>
                        </w:rPr>
                        <w:t xml:space="preserve">فوائد نظرية </w:t>
                      </w:r>
                      <w:r>
                        <w:rPr>
                          <w:rFonts w:ascii="Adobe Arabic" w:hAnsi="Adobe Arabic" w:cs="Adobe Arabic" w:hint="cs"/>
                          <w:color w:val="FFFFFF" w:themeColor="background1"/>
                          <w:sz w:val="30"/>
                          <w:szCs w:val="36"/>
                          <w:rtl/>
                        </w:rPr>
                        <w:t>الرجل العظيم</w:t>
                      </w:r>
                      <w:r w:rsidRPr="00600067">
                        <w:rPr>
                          <w:rFonts w:ascii="Adobe Arabic" w:hAnsi="Adobe Arabic" w:cs="Adobe Arabic"/>
                          <w:color w:val="FFFFFF" w:themeColor="background1"/>
                          <w:sz w:val="30"/>
                          <w:szCs w:val="36"/>
                          <w:rtl/>
                        </w:rPr>
                        <w:t>:</w:t>
                      </w:r>
                    </w:p>
                  </w:txbxContent>
                </v:textbox>
              </v:shape>
            </w:pict>
          </mc:Fallback>
        </mc:AlternateContent>
      </w:r>
      <w:r w:rsidRPr="00B75BFA">
        <w:rPr>
          <w:noProof/>
          <w:rtl/>
        </w:rPr>
        <w:drawing>
          <wp:inline distT="0" distB="0" distL="0" distR="0" wp14:anchorId="11BFBB50" wp14:editId="0381A05E">
            <wp:extent cx="2228215" cy="565876"/>
            <wp:effectExtent l="0" t="0" r="635" b="5715"/>
            <wp:docPr id="184"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38"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242223" cy="569434"/>
                    </a:xfrm>
                    <a:prstGeom prst="rect">
                      <a:avLst/>
                    </a:prstGeom>
                  </pic:spPr>
                </pic:pic>
              </a:graphicData>
            </a:graphic>
          </wp:inline>
        </w:drawing>
      </w:r>
    </w:p>
    <w:p w:rsidR="000D0CA1" w:rsidRPr="00600067" w:rsidRDefault="000D0CA1">
      <w:pPr>
        <w:pStyle w:val="ListParagraph"/>
        <w:numPr>
          <w:ilvl w:val="0"/>
          <w:numId w:val="15"/>
        </w:numPr>
        <w:rPr>
          <w:rFonts w:ascii="Sakkal Majalla" w:hAnsi="Sakkal Majalla" w:cs="Sakkal Majalla"/>
          <w:color w:val="002060"/>
          <w:sz w:val="34"/>
          <w:szCs w:val="34"/>
          <w:rtl/>
        </w:rPr>
      </w:pPr>
      <w:r w:rsidRPr="00600067">
        <w:rPr>
          <w:rFonts w:ascii="Sakkal Majalla" w:hAnsi="Sakkal Majalla" w:cs="Sakkal Majalla"/>
          <w:color w:val="002060"/>
          <w:sz w:val="34"/>
          <w:szCs w:val="34"/>
          <w:rtl/>
        </w:rPr>
        <w:t>تعزيز الموظفين بشكل إيجابي.</w:t>
      </w:r>
    </w:p>
    <w:p w:rsidR="000D0CA1" w:rsidRDefault="000D0CA1">
      <w:pPr>
        <w:pStyle w:val="ListParagraph"/>
        <w:numPr>
          <w:ilvl w:val="0"/>
          <w:numId w:val="15"/>
        </w:numPr>
        <w:rPr>
          <w:rFonts w:ascii="Times New Roman" w:hAnsi="Times New Roman" w:cs="Sakkal Majalla"/>
          <w:sz w:val="28"/>
          <w:szCs w:val="34"/>
        </w:rPr>
      </w:pPr>
      <w:r w:rsidRPr="00600067">
        <w:rPr>
          <w:rFonts w:ascii="Sakkal Majalla" w:hAnsi="Sakkal Majalla" w:cs="Sakkal Majalla"/>
          <w:color w:val="002060"/>
          <w:sz w:val="34"/>
          <w:szCs w:val="34"/>
          <w:rtl/>
        </w:rPr>
        <w:t>القيام بتحفيز الموظفين وتشجيعهم ليحققوا النجاح</w:t>
      </w:r>
      <w:r>
        <w:rPr>
          <w:rFonts w:ascii="Times New Roman" w:hAnsi="Times New Roman" w:cs="Sakkal Majalla" w:hint="cs"/>
          <w:sz w:val="28"/>
          <w:szCs w:val="34"/>
          <w:rtl/>
        </w:rPr>
        <w:t>.</w:t>
      </w:r>
    </w:p>
    <w:p w:rsidR="000D0CA1" w:rsidRPr="00600067" w:rsidRDefault="000D0CA1" w:rsidP="000D0CA1">
      <w:pPr>
        <w:pageBreakBefore/>
        <w:rPr>
          <w:rtl/>
        </w:rPr>
      </w:pPr>
      <w:r>
        <w:rPr>
          <w:rFonts w:ascii="Sakkal Majalla" w:eastAsia="Times New Roman" w:hAnsi="Sakkal Majalla"/>
          <w:noProof/>
          <w:sz w:val="34"/>
          <w:rtl/>
        </w:rPr>
        <w:lastRenderedPageBreak/>
        <mc:AlternateContent>
          <mc:Choice Requires="wpg">
            <w:drawing>
              <wp:inline distT="0" distB="0" distL="0" distR="0" wp14:anchorId="1EF1E162" wp14:editId="40603F06">
                <wp:extent cx="2126244" cy="559180"/>
                <wp:effectExtent l="0" t="0" r="7620" b="0"/>
                <wp:docPr id="186" name="Group 250"/>
                <wp:cNvGraphicFramePr/>
                <a:graphic xmlns:a="http://schemas.openxmlformats.org/drawingml/2006/main">
                  <a:graphicData uri="http://schemas.microsoft.com/office/word/2010/wordprocessingGroup">
                    <wpg:wgp>
                      <wpg:cNvGrpSpPr/>
                      <wpg:grpSpPr>
                        <a:xfrm>
                          <a:off x="0" y="0"/>
                          <a:ext cx="2126244" cy="559180"/>
                          <a:chOff x="0" y="0"/>
                          <a:chExt cx="1753235" cy="582930"/>
                        </a:xfrm>
                      </wpg:grpSpPr>
                      <pic:pic xmlns:pic="http://schemas.openxmlformats.org/drawingml/2006/picture">
                        <pic:nvPicPr>
                          <pic:cNvPr id="187" name="Picture 3646"/>
                          <pic:cNvPicPr>
                            <a:picLocks noChangeAspect="1"/>
                          </pic:cNvPicPr>
                        </pic:nvPicPr>
                        <pic:blipFill>
                          <a:blip r:embed="rId41" cstate="print"/>
                          <a:stretch>
                            <a:fillRect/>
                          </a:stretch>
                        </pic:blipFill>
                        <pic:spPr>
                          <a:xfrm>
                            <a:off x="0" y="0"/>
                            <a:ext cx="1753235" cy="582930"/>
                          </a:xfrm>
                          <a:prstGeom prst="rect">
                            <a:avLst/>
                          </a:prstGeom>
                        </pic:spPr>
                      </pic:pic>
                      <wps:wsp>
                        <wps:cNvPr id="188" name="مربع نص 188"/>
                        <wps:cNvSpPr txBox="1"/>
                        <wps:spPr>
                          <a:xfrm>
                            <a:off x="69050" y="133709"/>
                            <a:ext cx="1649730"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3D6E16" w:rsidRDefault="00693FEF"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 xml:space="preserve">عيوب </w:t>
                              </w:r>
                              <w:r>
                                <w:rPr>
                                  <w:rFonts w:ascii="Adobe Arabic" w:hAnsi="Adobe Arabic" w:cs="Adobe Arabic" w:hint="cs"/>
                                  <w:color w:val="FFFFFF" w:themeColor="background1"/>
                                  <w:sz w:val="32"/>
                                  <w:szCs w:val="36"/>
                                  <w:rtl/>
                                </w:rPr>
                                <w:t>نظرية القيادة الطارئة</w:t>
                              </w:r>
                              <w:r w:rsidRPr="003D6E16">
                                <w:rPr>
                                  <w:rFonts w:ascii="Adobe Arabic" w:hAnsi="Adobe Arabic" w:cs="Adobe Arabic" w:hint="cs"/>
                                  <w:color w:val="FFFFFF" w:themeColor="background1"/>
                                  <w:sz w:val="32"/>
                                  <w:szCs w:val="36"/>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_x0000_s1320" style="width:167.4pt;height:44.05pt;mso-position-horizontal-relative:char;mso-position-vertical-relative:line" coordsize="17532,5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">
                <v:shape id="Picture 3646" o:spid="_x0000_s1321" type="#_x0000_t75" style="position:absolute;width:17532;height:58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GKVDAAAAA3AAAAA8AAABkcnMvZG93bnJldi54bWxET01rwkAQvQv+h2UEb7qx0NamrlJspfaY&#10;qPdhd0yC2dmQ3Sbx37uC4G0e73NWm8HWoqPWV44VLOYJCGLtTMWFguNhN1uC8AHZYO2YFFzJw2Y9&#10;Hq0wNa7njLo8FCKGsE9RQRlCk0rpdUkW/dw1xJE7u9ZiiLAtpGmxj+G2li9J8iYtVhwbSmxoW5K+&#10;5P9WwUeT6e/tr33tdfdzOlJY5H/1SanpZPj6BBFoCE/xw703cf7yHe7PxAvk+gY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8YpUMAAAADcAAAADwAAAAAAAAAAAAAAAACfAgAA&#10;ZHJzL2Rvd25yZXYueG1sUEsFBgAAAAAEAAQA9wAAAIwDAAAAAA==&#10;">
                  <v:imagedata r:id="rId42" o:title=""/>
                  <v:path arrowok="t"/>
                </v:shape>
                <v:shape id="مربع نص 188" o:spid="_x0000_s1322" type="#_x0000_t202" style="position:absolute;left:690;top:1337;width:16497;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FX8YA&#10;AADcAAAADwAAAGRycy9kb3ducmV2LnhtbESPT2vCQBDF7wW/wzIFb3VTQQnRVSQgLWIP/rl4m2bH&#10;JDQ7G7Orxn5651DobYb35r3fzJe9a9SNulB7NvA+SkARF97WXBo4HtZvKagQkS02nsnAgwIsF4OX&#10;OWbW33lHt30slYRwyNBAFWObaR2KihyGkW+JRTv7zmGUtSu17fAu4a7R4ySZaoc1S0OFLeUVFT/7&#10;qzOwyddfuPseu/S3yT+251V7OZ4mxgxf+9UMVKQ+/pv/rj+t4KdCK8/IBHr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FX8YAAADcAAAADwAAAAAAAAAAAAAAAACYAgAAZHJz&#10;L2Rvd25yZXYueG1sUEsFBgAAAAAEAAQA9QAAAIsDAAAAAA==&#10;" filled="f" stroked="f" strokeweight=".5pt">
                  <v:textbox>
                    <w:txbxContent>
                      <w:p w:rsidR="00693FEF" w:rsidRPr="003D6E16" w:rsidRDefault="00693FEF"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 xml:space="preserve">عيوب </w:t>
                        </w:r>
                        <w:r>
                          <w:rPr>
                            <w:rFonts w:ascii="Adobe Arabic" w:hAnsi="Adobe Arabic" w:cs="Adobe Arabic" w:hint="cs"/>
                            <w:color w:val="FFFFFF" w:themeColor="background1"/>
                            <w:sz w:val="32"/>
                            <w:szCs w:val="36"/>
                            <w:rtl/>
                          </w:rPr>
                          <w:t>نظرية القيادة الطارئة</w:t>
                        </w:r>
                        <w:r w:rsidRPr="003D6E16">
                          <w:rPr>
                            <w:rFonts w:ascii="Adobe Arabic" w:hAnsi="Adobe Arabic" w:cs="Adobe Arabic" w:hint="cs"/>
                            <w:color w:val="FFFFFF" w:themeColor="background1"/>
                            <w:sz w:val="32"/>
                            <w:szCs w:val="36"/>
                            <w:rtl/>
                          </w:rPr>
                          <w:t>:</w:t>
                        </w:r>
                      </w:p>
                    </w:txbxContent>
                  </v:textbox>
                </v:shape>
                <w10:wrap anchorx="page"/>
                <w10:anchorlock/>
              </v:group>
            </w:pict>
          </mc:Fallback>
        </mc:AlternateContent>
      </w:r>
    </w:p>
    <w:p w:rsidR="000D0CA1" w:rsidRPr="00600067" w:rsidRDefault="000D0CA1">
      <w:pPr>
        <w:pStyle w:val="ListParagraph"/>
        <w:numPr>
          <w:ilvl w:val="0"/>
          <w:numId w:val="16"/>
        </w:numPr>
        <w:rPr>
          <w:rFonts w:ascii="Sakkal Majalla" w:hAnsi="Sakkal Majalla" w:cs="Sakkal Majalla"/>
          <w:color w:val="002060"/>
          <w:sz w:val="34"/>
          <w:szCs w:val="34"/>
          <w:rtl/>
        </w:rPr>
      </w:pPr>
      <w:r w:rsidRPr="00600067">
        <w:rPr>
          <w:rFonts w:ascii="Sakkal Majalla" w:hAnsi="Sakkal Majalla" w:cs="Sakkal Majalla"/>
          <w:color w:val="002060"/>
          <w:sz w:val="34"/>
          <w:szCs w:val="34"/>
          <w:rtl/>
        </w:rPr>
        <w:t xml:space="preserve">القيام بمعاملة الموظفين بشكل صارم. </w:t>
      </w:r>
    </w:p>
    <w:p w:rsidR="000D0CA1" w:rsidRPr="00600067" w:rsidRDefault="000D0CA1">
      <w:pPr>
        <w:pStyle w:val="ListParagraph"/>
        <w:numPr>
          <w:ilvl w:val="0"/>
          <w:numId w:val="16"/>
        </w:numPr>
        <w:rPr>
          <w:rFonts w:ascii="Sakkal Majalla" w:hAnsi="Sakkal Majalla" w:cs="Sakkal Majalla"/>
          <w:color w:val="002060"/>
          <w:sz w:val="34"/>
          <w:szCs w:val="34"/>
          <w:rtl/>
        </w:rPr>
      </w:pPr>
      <w:r w:rsidRPr="00600067">
        <w:rPr>
          <w:rFonts w:ascii="Sakkal Majalla" w:hAnsi="Sakkal Majalla" w:cs="Sakkal Majalla"/>
          <w:color w:val="002060"/>
          <w:sz w:val="34"/>
          <w:szCs w:val="34"/>
          <w:rtl/>
        </w:rPr>
        <w:t xml:space="preserve">خفض الروح المعنوية والتأثير السلبي على الموظف. </w:t>
      </w:r>
    </w:p>
    <w:p w:rsidR="000D0CA1" w:rsidRDefault="000D0CA1">
      <w:pPr>
        <w:pStyle w:val="ListParagraph"/>
        <w:numPr>
          <w:ilvl w:val="0"/>
          <w:numId w:val="16"/>
        </w:numPr>
        <w:rPr>
          <w:rFonts w:ascii="Sakkal Majalla" w:hAnsi="Sakkal Majalla" w:cs="Sakkal Majalla"/>
          <w:color w:val="002060"/>
          <w:sz w:val="34"/>
          <w:szCs w:val="34"/>
        </w:rPr>
      </w:pPr>
      <w:r w:rsidRPr="00600067">
        <w:rPr>
          <w:rFonts w:ascii="Sakkal Majalla" w:hAnsi="Sakkal Majalla" w:cs="Sakkal Majalla"/>
          <w:color w:val="002060"/>
          <w:sz w:val="34"/>
          <w:szCs w:val="34"/>
          <w:rtl/>
        </w:rPr>
        <w:t>يعتبر أحد أساليب الإدارة الكسولة، حيث تعد طريقة بسيطة لقيادة الأفراد.</w:t>
      </w:r>
    </w:p>
    <w:p w:rsidR="000D0CA1" w:rsidRDefault="000D0CA1" w:rsidP="000D0CA1">
      <w:pPr>
        <w:ind w:left="-64"/>
        <w:rPr>
          <w:rFonts w:ascii="Sakkal Majalla" w:hAnsi="Sakkal Majalla"/>
          <w:color w:val="002060"/>
          <w:sz w:val="34"/>
          <w:rtl/>
        </w:rPr>
      </w:pPr>
      <w:r>
        <w:rPr>
          <w:rFonts w:ascii="Sakkal Majalla" w:hAnsi="Sakkal Majalla" w:hint="cs"/>
          <w:noProof/>
          <w:sz w:val="34"/>
          <w:rtl/>
        </w:rPr>
        <mc:AlternateContent>
          <mc:Choice Requires="wpg">
            <w:drawing>
              <wp:inline distT="0" distB="0" distL="0" distR="0" wp14:anchorId="475E9B87" wp14:editId="1381556D">
                <wp:extent cx="3658405" cy="807779"/>
                <wp:effectExtent l="0" t="0" r="0" b="0"/>
                <wp:docPr id="3193" name="Google Shape;2233;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658405" cy="807779"/>
                          <a:chOff x="0" y="0"/>
                          <a:chExt cx="39639" cy="8767"/>
                        </a:xfrm>
                      </wpg:grpSpPr>
                      <wps:wsp>
                        <wps:cNvPr id="3194" name="Google Shape;2234;p44"/>
                        <wps:cNvSpPr>
                          <a:spLocks/>
                        </wps:cNvSpPr>
                        <wps:spPr bwMode="auto">
                          <a:xfrm>
                            <a:off x="3125" y="7"/>
                            <a:ext cx="36514" cy="6709"/>
                          </a:xfrm>
                          <a:custGeom>
                            <a:avLst/>
                            <a:gdLst>
                              <a:gd name="T0" fmla="*/ 1 w 104014"/>
                              <a:gd name="T1" fmla="*/ 1 h 26838"/>
                              <a:gd name="T2" fmla="*/ 1 w 104014"/>
                              <a:gd name="T3" fmla="*/ 26837 h 26838"/>
                              <a:gd name="T4" fmla="*/ 90929 w 104014"/>
                              <a:gd name="T5" fmla="*/ 26837 h 26838"/>
                              <a:gd name="T6" fmla="*/ 104014 w 104014"/>
                              <a:gd name="T7" fmla="*/ 13753 h 26838"/>
                              <a:gd name="T8" fmla="*/ 104014 w 104014"/>
                              <a:gd name="T9" fmla="*/ 11205 h 26838"/>
                              <a:gd name="T10" fmla="*/ 92810 w 104014"/>
                              <a:gd name="T11" fmla="*/ 1 h 26838"/>
                              <a:gd name="T12" fmla="*/ 1 w 104014"/>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14" h="26838" extrusionOk="0">
                                <a:moveTo>
                                  <a:pt x="1" y="1"/>
                                </a:moveTo>
                                <a:lnTo>
                                  <a:pt x="1" y="26837"/>
                                </a:lnTo>
                                <a:lnTo>
                                  <a:pt x="90929" y="26837"/>
                                </a:lnTo>
                                <a:cubicBezTo>
                                  <a:pt x="98156" y="26837"/>
                                  <a:pt x="104014" y="20980"/>
                                  <a:pt x="104014" y="13753"/>
                                </a:cubicBezTo>
                                <a:lnTo>
                                  <a:pt x="104014" y="11205"/>
                                </a:lnTo>
                                <a:cubicBezTo>
                                  <a:pt x="104014" y="5013"/>
                                  <a:pt x="98989" y="1"/>
                                  <a:pt x="92810"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95" name="Google Shape;2235;p44"/>
                        <wps:cNvSpPr>
                          <a:spLocks/>
                        </wps:cNvSpPr>
                        <wps:spPr bwMode="auto">
                          <a:xfrm>
                            <a:off x="1705" y="5600"/>
                            <a:ext cx="3310" cy="3167"/>
                          </a:xfrm>
                          <a:custGeom>
                            <a:avLst/>
                            <a:gdLst>
                              <a:gd name="T0" fmla="*/ 1 w 13241"/>
                              <a:gd name="T1" fmla="*/ 0 h 12669"/>
                              <a:gd name="T2" fmla="*/ 1 w 13241"/>
                              <a:gd name="T3" fmla="*/ 12669 h 12669"/>
                              <a:gd name="T4" fmla="*/ 6620 w 13241"/>
                              <a:gd name="T5" fmla="*/ 8359 h 12669"/>
                              <a:gd name="T6" fmla="*/ 13240 w 13241"/>
                              <a:gd name="T7" fmla="*/ 12669 h 12669"/>
                              <a:gd name="T8" fmla="*/ 13240 w 13241"/>
                              <a:gd name="T9" fmla="*/ 0 h 12669"/>
                              <a:gd name="T10" fmla="*/ 1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1" y="0"/>
                                </a:moveTo>
                                <a:lnTo>
                                  <a:pt x="1" y="12669"/>
                                </a:lnTo>
                                <a:lnTo>
                                  <a:pt x="6620" y="8359"/>
                                </a:lnTo>
                                <a:lnTo>
                                  <a:pt x="13240" y="12669"/>
                                </a:lnTo>
                                <a:lnTo>
                                  <a:pt x="13240" y="0"/>
                                </a:lnTo>
                                <a:lnTo>
                                  <a:pt x="1" y="0"/>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96" name="Google Shape;2236;p44"/>
                        <wps:cNvSpPr>
                          <a:spLocks/>
                        </wps:cNvSpPr>
                        <wps:spPr bwMode="auto">
                          <a:xfrm>
                            <a:off x="0" y="0"/>
                            <a:ext cx="6724" cy="6724"/>
                          </a:xfrm>
                          <a:custGeom>
                            <a:avLst/>
                            <a:gdLst>
                              <a:gd name="T0" fmla="*/ 13442 w 26897"/>
                              <a:gd name="T1" fmla="*/ 1 h 26897"/>
                              <a:gd name="T2" fmla="*/ 0 w 26897"/>
                              <a:gd name="T3" fmla="*/ 13443 h 26897"/>
                              <a:gd name="T4" fmla="*/ 13442 w 26897"/>
                              <a:gd name="T5" fmla="*/ 26897 h 26897"/>
                              <a:gd name="T6" fmla="*/ 26896 w 26897"/>
                              <a:gd name="T7" fmla="*/ 13443 h 26897"/>
                              <a:gd name="T8" fmla="*/ 13442 w 26897"/>
                              <a:gd name="T9" fmla="*/ 1 h 26897"/>
                            </a:gdLst>
                            <a:ahLst/>
                            <a:cxnLst>
                              <a:cxn ang="0">
                                <a:pos x="T0" y="T1"/>
                              </a:cxn>
                              <a:cxn ang="0">
                                <a:pos x="T2" y="T3"/>
                              </a:cxn>
                              <a:cxn ang="0">
                                <a:pos x="T4" y="T5"/>
                              </a:cxn>
                              <a:cxn ang="0">
                                <a:pos x="T6" y="T7"/>
                              </a:cxn>
                              <a:cxn ang="0">
                                <a:pos x="T8" y="T9"/>
                              </a:cxn>
                            </a:cxnLst>
                            <a:rect l="0" t="0" r="r" b="b"/>
                            <a:pathLst>
                              <a:path w="26897" h="26897" extrusionOk="0">
                                <a:moveTo>
                                  <a:pt x="13442" y="1"/>
                                </a:moveTo>
                                <a:cubicBezTo>
                                  <a:pt x="6013" y="1"/>
                                  <a:pt x="0" y="6013"/>
                                  <a:pt x="0" y="13443"/>
                                </a:cubicBezTo>
                                <a:cubicBezTo>
                                  <a:pt x="0" y="20872"/>
                                  <a:pt x="6013" y="26897"/>
                                  <a:pt x="13442" y="26897"/>
                                </a:cubicBezTo>
                                <a:cubicBezTo>
                                  <a:pt x="20872" y="26897"/>
                                  <a:pt x="26896" y="20872"/>
                                  <a:pt x="26896" y="13443"/>
                                </a:cubicBezTo>
                                <a:cubicBezTo>
                                  <a:pt x="26896" y="6013"/>
                                  <a:pt x="20872" y="1"/>
                                  <a:pt x="13442" y="1"/>
                                </a:cubicBez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97" name="Google Shape;2237;p44"/>
                        <wps:cNvSpPr>
                          <a:spLocks/>
                        </wps:cNvSpPr>
                        <wps:spPr bwMode="auto">
                          <a:xfrm>
                            <a:off x="928" y="930"/>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59" y="1"/>
                                  <a:pt x="1" y="4358"/>
                                  <a:pt x="1" y="9728"/>
                                </a:cubicBezTo>
                                <a:cubicBezTo>
                                  <a:pt x="1" y="15098"/>
                                  <a:pt x="4359" y="19455"/>
                                  <a:pt x="9728" y="19455"/>
                                </a:cubicBezTo>
                                <a:cubicBezTo>
                                  <a:pt x="15098" y="19455"/>
                                  <a:pt x="19456" y="15098"/>
                                  <a:pt x="19456" y="9728"/>
                                </a:cubicBezTo>
                                <a:cubicBezTo>
                                  <a:pt x="19456" y="4358"/>
                                  <a:pt x="15098" y="1"/>
                                  <a:pt x="9728" y="1"/>
                                </a:cubicBez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2563F8" w:rsidRDefault="00693FEF" w:rsidP="000D0CA1">
                              <w:pPr>
                                <w:keepNext/>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5</w:t>
                              </w:r>
                            </w:p>
                          </w:txbxContent>
                        </wps:txbx>
                        <wps:bodyPr rot="0" vert="horz" wrap="square" lIns="91425" tIns="91425" rIns="91425" bIns="91425" anchor="ctr" anchorCtr="0" upright="1">
                          <a:noAutofit/>
                        </wps:bodyPr>
                      </wps:wsp>
                      <wps:wsp>
                        <wps:cNvPr id="3198" name="Google Shape;2239;p44"/>
                        <wps:cNvSpPr txBox="1">
                          <a:spLocks noChangeArrowheads="1"/>
                        </wps:cNvSpPr>
                        <wps:spPr bwMode="auto">
                          <a:xfrm>
                            <a:off x="6684" y="20"/>
                            <a:ext cx="31669" cy="6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F1809" w:rsidRDefault="00693FEF" w:rsidP="000D0CA1">
                              <w:pPr>
                                <w:keepNext/>
                                <w:jc w:val="center"/>
                                <w:rPr>
                                  <w:rFonts w:ascii="Adobe Arabic" w:eastAsia="Roboto" w:hAnsi="Adobe Arabic" w:cs="Adobe Arabic"/>
                                  <w:color w:val="002060"/>
                                  <w:sz w:val="24"/>
                                  <w:szCs w:val="24"/>
                                </w:rPr>
                              </w:pPr>
                              <w:r>
                                <w:rPr>
                                  <w:rFonts w:ascii="Adobe Arabic" w:hAnsi="Adobe Arabic" w:cs="Adobe Arabic" w:hint="cs"/>
                                  <w:b/>
                                  <w:bCs/>
                                  <w:color w:val="002060"/>
                                  <w:sz w:val="36"/>
                                  <w:szCs w:val="36"/>
                                  <w:rtl/>
                                </w:rPr>
                                <w:t>النظرية التشاركية أو القيادة الديموقراطية:</w:t>
                              </w:r>
                            </w:p>
                          </w:txbxContent>
                        </wps:txbx>
                        <wps:bodyPr rot="0" vert="horz" wrap="square" lIns="91425" tIns="91425" rIns="91425" bIns="91425" anchor="ctr" anchorCtr="0" upright="1">
                          <a:noAutofit/>
                        </wps:bodyPr>
                      </wps:wsp>
                    </wpg:wgp>
                  </a:graphicData>
                </a:graphic>
              </wp:inline>
            </w:drawing>
          </mc:Choice>
          <mc:Fallback>
            <w:pict>
              <v:group id="Google Shape;2233;p44" o:spid="_x0000_s1323" style="width:288.05pt;height:63.6pt;flip:x;mso-position-horizontal-relative:char;mso-position-vertical-relative:line" coordsize="39639,8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">
                <v:shape id="Google Shape;2234;p44" o:spid="_x0000_s1324" style="position:absolute;left:3125;top:7;width:36514;height:6709;visibility:visible;mso-wrap-style:square;v-text-anchor:middle" coordsize="104014,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6P/cYA&#10;AADdAAAADwAAAGRycy9kb3ducmV2LnhtbESP3UoDMRSE74W+QzgF7+zZqhRdm5ai+IO90P48wGFz&#10;3Gy7OVmSuF3f3ggFL4eZ+YaZLwfXqp5DbLxomE4KUCyVN43UGva756s7UDGRGGq9sIYfjrBcjC7m&#10;VBp/kg3321SrDJFYkgabUlcixsqyozjxHUv2vnxwlLIMNZpApwx3LV4XxQwdNZIXLHX8aLk6br+d&#10;hpDsbH3wDb5+4gvG9fvH0+bQa305HlYPoBIP6T98br8ZDTfT+1v4e5OfA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6P/cYAAADdAAAADwAAAAAAAAAAAAAAAACYAgAAZHJz&#10;L2Rvd25yZXYueG1sUEsFBgAAAAAEAAQA9QAAAIsDAAAAAA==&#10;" path="m1,1r,26836l90929,26837v7227,,13085,-5857,13085,-13084l104014,11205c104014,5013,98989,1,92810,1l1,1xe" fillcolor="#eee" stroked="f">
                  <v:path arrowok="t" o:extrusionok="f" o:connecttype="custom" o:connectlocs="0,0;0,6709;31921,6709;36514,3438;36514,2801;32581,0;0,0" o:connectangles="0,0,0,0,0,0,0"/>
                </v:shape>
                <v:shape id="Google Shape;2235;p44" o:spid="_x0000_s1325" style="position:absolute;left:1705;top:5600;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YN/sUA&#10;AADdAAAADwAAAGRycy9kb3ducmV2LnhtbESPQWvCQBSE7wX/w/KE3nQTS1uNrqJiSz2aBrw+s88k&#10;mH0bdldN/323IPQ4zMw3zGLVm1bcyPnGsoJ0nIAgLq1uuFJQfH+MpiB8QNbYWiYFP+RhtRw8LTDT&#10;9s4HuuWhEhHCPkMFdQhdJqUvazLox7Yjjt7ZOoMhSldJ7fAe4aaVkyR5kwYbjgs1drStqbzkV6OA&#10;D58TJ4t0kxe7ZC+r0+b9uO2Veh726zmIQH34Dz/aX1rBSzp7hb838Qn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Ng3+xQAAAN0AAAAPAAAAAAAAAAAAAAAAAJgCAABkcnMv&#10;ZG93bnJldi54bWxQSwUGAAAAAAQABAD1AAAAigMAAAAA&#10;" path="m1,r,12669l6620,8359r6620,4310l13240,,1,xe" fillcolor="#2020ba" stroked="f">
                  <v:path arrowok="t" o:extrusionok="f" o:connecttype="custom" o:connectlocs="0,0;0,3167;1655,2090;3310,3167;3310,0;0,0" o:connectangles="0,0,0,0,0,0"/>
                </v:shape>
                <v:shape id="Google Shape;2236;p44" o:spid="_x0000_s1326" style="position:absolute;width:6724;height:6724;visibility:visible;mso-wrap-style:square;v-text-anchor:middle" coordsize="26897,26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oZ7sMA&#10;AADdAAAADwAAAGRycy9kb3ducmV2LnhtbESPQYvCMBSE74L/ITxhb5pWF3G7pqKC4LVVxOOjedt2&#10;bV5qE7X77zeC4HGYmW+Y5ao3jbhT52rLCuJJBIK4sLrmUsHxsBsvQDiPrLGxTAr+yMEqHQ6WmGj7&#10;4IzuuS9FgLBLUEHlfZtI6YqKDLqJbYmD92M7gz7IrpS6w0eAm0ZOo2guDdYcFipsaVtRcclvRoFZ&#10;0HWzb6bn09V9/nJ2qnW2zpX6GPXrbxCeev8Ov9p7rWAWf83h+SY8AZ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oZ7sMAAADdAAAADwAAAAAAAAAAAAAAAACYAgAAZHJzL2Rv&#10;d25yZXYueG1sUEsFBgAAAAAEAAQA9QAAAIgDAAAAAA==&#10;" path="m13442,1c6013,1,,6013,,13443v,7429,6013,13454,13442,13454c20872,26897,26896,20872,26896,13443,26896,6013,20872,1,13442,1xe" fillcolor="#8080ed" stroked="f">
                  <v:path arrowok="t" o:extrusionok="f" o:connecttype="custom" o:connectlocs="3360,0;0,3361;3360,6724;6724,3361;3360,0" o:connectangles="0,0,0,0,0"/>
                </v:shape>
                <v:shape id="Google Shape;2237;p44" o:spid="_x0000_s1327" style="position:absolute;left:928;top:930;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EgXMYA&#10;AADdAAAADwAAAGRycy9kb3ducmV2LnhtbESPQWsCMRCF7wX/Qxiht5pVYaurUUQQSw8t2vXgbdiM&#10;m8XNZEmibv99Uyj0+Hjzvjdvue5tK+7kQ+NYwXiUgSCunG64VlB+7V5mIEJE1tg6JgXfFGC9Gjwt&#10;sdDuwQe6H2MtEoRDgQpMjF0hZagMWQwj1xEn7+K8xZikr6X2+Ehw28pJluXSYsOpwWBHW0PV9Xiz&#10;6Y3s81CeZwFzH/YTU7bvHyfKlXoe9psFiEh9/D/+S79pBdPx/BV+1yQE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CEgXMYAAADdAAAADwAAAAAAAAAAAAAAAACYAgAAZHJz&#10;L2Rvd25yZXYueG1sUEsFBgAAAAAEAAQA9QAAAIsDAAAAAA==&#10;" adj="-11796480,,5400" path="m9728,1c4359,1,1,4358,1,9728v,5370,4358,9727,9727,9727c15098,19455,19456,15098,19456,9728,19456,4358,15098,1,9728,1xe" fillcolor="#4949e7" stroked="f">
                  <v:stroke joinstyle="miter"/>
                  <v:formulas/>
                  <v:path arrowok="t" o:extrusionok="f" o:connecttype="custom" o:connectlocs="2432,0;0,2432;2432,4864;4864,2432;2432,0" o:connectangles="0,0,0,0,0" textboxrect="0,0,19456,19456"/>
                  <v:textbox inset="2.53958mm,2.53958mm,2.53958mm,2.53958mm">
                    <w:txbxContent>
                      <w:p w:rsidR="00693FEF" w:rsidRPr="002563F8" w:rsidRDefault="00693FEF" w:rsidP="000D0CA1">
                        <w:pPr>
                          <w:keepNext/>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5</w:t>
                        </w:r>
                      </w:p>
                    </w:txbxContent>
                  </v:textbox>
                </v:shape>
                <v:shape id="Google Shape;2239;p44" o:spid="_x0000_s1328" type="#_x0000_t202" style="position:absolute;left:6684;top:20;width:31669;height:65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QAO8MA&#10;AADdAAAADwAAAGRycy9kb3ducmV2LnhtbERPu2rDMBTdC/kHcQtZSiO7hSZ1o5gQKDRDh9oh80W6&#10;fhDrykhy4vx9NRQ6Hs57W852EFfyoXesIF9lIIi1Mz23Ck715/MGRIjIBgfHpOBOAcrd4mGLhXE3&#10;/qFrFVuRQjgUqKCLcSykDLoji2HlRuLENc5bjAn6VhqPtxRuB/mSZW/SYs+pocORDh3pSzVZBU+6&#10;Pa6b7DBdhsnXkbRpzsdvpZaP8/4DRKQ5/ov/3F9GwWv+nuamN+kJ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QAO8MAAADdAAAADwAAAAAAAAAAAAAAAACYAgAAZHJzL2Rv&#10;d25yZXYueG1sUEsFBgAAAAAEAAQA9QAAAIgDAAAAAA==&#10;" filled="f" stroked="f">
                  <v:textbox inset="2.53958mm,2.53958mm,2.53958mm,2.53958mm">
                    <w:txbxContent>
                      <w:p w:rsidR="00693FEF" w:rsidRPr="003F1809" w:rsidRDefault="00693FEF" w:rsidP="000D0CA1">
                        <w:pPr>
                          <w:keepNext/>
                          <w:jc w:val="center"/>
                          <w:rPr>
                            <w:rFonts w:ascii="Adobe Arabic" w:eastAsia="Roboto" w:hAnsi="Adobe Arabic" w:cs="Adobe Arabic"/>
                            <w:color w:val="002060"/>
                            <w:sz w:val="24"/>
                            <w:szCs w:val="24"/>
                          </w:rPr>
                        </w:pPr>
                        <w:r>
                          <w:rPr>
                            <w:rFonts w:ascii="Adobe Arabic" w:hAnsi="Adobe Arabic" w:cs="Adobe Arabic" w:hint="cs"/>
                            <w:b/>
                            <w:bCs/>
                            <w:color w:val="002060"/>
                            <w:sz w:val="36"/>
                            <w:szCs w:val="36"/>
                            <w:rtl/>
                          </w:rPr>
                          <w:t>النظرية التشاركية أو القيادة الديموقراطية:</w:t>
                        </w:r>
                      </w:p>
                    </w:txbxContent>
                  </v:textbox>
                </v:shape>
                <w10:wrap anchorx="page"/>
                <w10:anchorlock/>
              </v:group>
            </w:pict>
          </mc:Fallback>
        </mc:AlternateContent>
      </w:r>
    </w:p>
    <w:p w:rsidR="000D0CA1" w:rsidRDefault="000D0CA1" w:rsidP="000D0CA1">
      <w:pPr>
        <w:rPr>
          <w:rtl/>
        </w:rPr>
      </w:pPr>
      <w:r>
        <w:rPr>
          <w:rFonts w:hint="cs"/>
          <w:rtl/>
        </w:rPr>
        <w:t>وتنص على</w:t>
      </w:r>
      <w:r w:rsidRPr="00E67114">
        <w:rPr>
          <w:rtl/>
        </w:rPr>
        <w:t xml:space="preserve"> أنّ الموظفين يقومون بالمشاركة بصورة مباشرة في عملية صنع القرارات في الشركة، وفي هذه النظرية يقوم جميع الأفراد بالمشاركة والقائد يقوم بتوجيه المسؤولية.</w:t>
      </w:r>
    </w:p>
    <w:p w:rsidR="000D0CA1" w:rsidRDefault="000D0CA1" w:rsidP="000D0CA1">
      <w:pPr>
        <w:rPr>
          <w:rtl/>
        </w:rPr>
      </w:pPr>
      <w:r>
        <w:rPr>
          <w:noProof/>
          <w:rtl/>
        </w:rPr>
        <mc:AlternateContent>
          <mc:Choice Requires="wps">
            <w:drawing>
              <wp:anchor distT="0" distB="0" distL="114300" distR="114300" simplePos="0" relativeHeight="252276736" behindDoc="0" locked="0" layoutInCell="1" allowOverlap="1" wp14:anchorId="63B6DFBB" wp14:editId="79B1FE6B">
                <wp:simplePos x="0" y="0"/>
                <wp:positionH relativeFrom="column">
                  <wp:posOffset>3598223</wp:posOffset>
                </wp:positionH>
                <wp:positionV relativeFrom="paragraph">
                  <wp:posOffset>110977</wp:posOffset>
                </wp:positionV>
                <wp:extent cx="1886956" cy="320633"/>
                <wp:effectExtent l="0" t="0" r="0" b="3810"/>
                <wp:wrapNone/>
                <wp:docPr id="190" name="مربع نص 190"/>
                <wp:cNvGraphicFramePr/>
                <a:graphic xmlns:a="http://schemas.openxmlformats.org/drawingml/2006/main">
                  <a:graphicData uri="http://schemas.microsoft.com/office/word/2010/wordprocessingShape">
                    <wps:wsp>
                      <wps:cNvSpPr txBox="1"/>
                      <wps:spPr>
                        <a:xfrm>
                          <a:off x="0" y="0"/>
                          <a:ext cx="1886956" cy="3206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600067" w:rsidRDefault="00693FEF" w:rsidP="000D0CA1">
                            <w:pPr>
                              <w:rPr>
                                <w:rFonts w:ascii="Adobe Arabic" w:hAnsi="Adobe Arabic" w:cs="Adobe Arabic"/>
                                <w:color w:val="FFFFFF" w:themeColor="background1"/>
                                <w:sz w:val="30"/>
                                <w:szCs w:val="36"/>
                              </w:rPr>
                            </w:pPr>
                            <w:r w:rsidRPr="00600067">
                              <w:rPr>
                                <w:rFonts w:ascii="Adobe Arabic" w:hAnsi="Adobe Arabic" w:cs="Adobe Arabic"/>
                                <w:color w:val="FFFFFF" w:themeColor="background1"/>
                                <w:sz w:val="30"/>
                                <w:szCs w:val="36"/>
                                <w:rtl/>
                              </w:rPr>
                              <w:t xml:space="preserve">فوائد </w:t>
                            </w:r>
                            <w:r>
                              <w:rPr>
                                <w:rFonts w:ascii="Adobe Arabic" w:hAnsi="Adobe Arabic" w:cs="Adobe Arabic" w:hint="cs"/>
                                <w:color w:val="FFFFFF" w:themeColor="background1"/>
                                <w:sz w:val="30"/>
                                <w:szCs w:val="36"/>
                                <w:rtl/>
                              </w:rPr>
                              <w:t>النظرية التشاركية: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id="مربع نص 190" o:spid="_x0000_s1329" type="#_x0000_t202" style="position:absolute;left:0;text-align:left;margin-left:283.3pt;margin-top:8.75pt;width:148.6pt;height:25.25pt;z-index:252276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" filled="f" stroked="f" strokeweight=".5pt">
                <v:textbox>
                  <w:txbxContent>
                    <w:p w:rsidR="00693FEF" w:rsidRPr="00600067" w:rsidRDefault="00693FEF" w:rsidP="000D0CA1">
                      <w:pPr>
                        <w:rPr>
                          <w:rFonts w:ascii="Adobe Arabic" w:hAnsi="Adobe Arabic" w:cs="Adobe Arabic"/>
                          <w:color w:val="FFFFFF" w:themeColor="background1"/>
                          <w:sz w:val="30"/>
                          <w:szCs w:val="36"/>
                        </w:rPr>
                      </w:pPr>
                      <w:r w:rsidRPr="00600067">
                        <w:rPr>
                          <w:rFonts w:ascii="Adobe Arabic" w:hAnsi="Adobe Arabic" w:cs="Adobe Arabic"/>
                          <w:color w:val="FFFFFF" w:themeColor="background1"/>
                          <w:sz w:val="30"/>
                          <w:szCs w:val="36"/>
                          <w:rtl/>
                        </w:rPr>
                        <w:t xml:space="preserve">فوائد </w:t>
                      </w:r>
                      <w:r>
                        <w:rPr>
                          <w:rFonts w:ascii="Adobe Arabic" w:hAnsi="Adobe Arabic" w:cs="Adobe Arabic" w:hint="cs"/>
                          <w:color w:val="FFFFFF" w:themeColor="background1"/>
                          <w:sz w:val="30"/>
                          <w:szCs w:val="36"/>
                          <w:rtl/>
                        </w:rPr>
                        <w:t>النظرية التشاركية:</w:t>
                      </w:r>
                    </w:p>
                  </w:txbxContent>
                </v:textbox>
              </v:shape>
            </w:pict>
          </mc:Fallback>
        </mc:AlternateContent>
      </w:r>
      <w:r w:rsidRPr="00B75BFA">
        <w:rPr>
          <w:noProof/>
          <w:rtl/>
        </w:rPr>
        <w:drawing>
          <wp:inline distT="0" distB="0" distL="0" distR="0" wp14:anchorId="3C7A47E1" wp14:editId="3A246A11">
            <wp:extent cx="2228215" cy="565876"/>
            <wp:effectExtent l="0" t="0" r="635" b="5715"/>
            <wp:docPr id="18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38"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242223" cy="569434"/>
                    </a:xfrm>
                    <a:prstGeom prst="rect">
                      <a:avLst/>
                    </a:prstGeom>
                  </pic:spPr>
                </pic:pic>
              </a:graphicData>
            </a:graphic>
          </wp:inline>
        </w:drawing>
      </w:r>
    </w:p>
    <w:p w:rsidR="000D0CA1" w:rsidRDefault="000D0CA1" w:rsidP="000D0CA1">
      <w:pPr>
        <w:rPr>
          <w:rtl/>
        </w:rPr>
      </w:pPr>
      <w:r w:rsidRPr="00E67114">
        <w:rPr>
          <w:rtl/>
        </w:rPr>
        <w:t>شعور الموظفين بالتحفيز والرضا وذلك</w:t>
      </w:r>
      <w:r>
        <w:rPr>
          <w:rtl/>
        </w:rPr>
        <w:t xml:space="preserve"> لمشاركتهم في اتخاذ القرارات</w:t>
      </w:r>
      <w:r>
        <w:rPr>
          <w:rFonts w:hint="cs"/>
          <w:rtl/>
        </w:rPr>
        <w:t>.</w:t>
      </w:r>
    </w:p>
    <w:p w:rsidR="000D0CA1" w:rsidRDefault="000D0CA1" w:rsidP="000D0CA1">
      <w:pPr>
        <w:rPr>
          <w:rtl/>
        </w:rPr>
      </w:pPr>
      <w:r>
        <w:rPr>
          <w:rFonts w:ascii="Sakkal Majalla" w:eastAsia="Times New Roman" w:hAnsi="Sakkal Majalla"/>
          <w:noProof/>
          <w:sz w:val="34"/>
          <w:rtl/>
        </w:rPr>
        <mc:AlternateContent>
          <mc:Choice Requires="wpg">
            <w:drawing>
              <wp:inline distT="0" distB="0" distL="0" distR="0" wp14:anchorId="2205D429" wp14:editId="54A8F565">
                <wp:extent cx="2126244" cy="559180"/>
                <wp:effectExtent l="0" t="0" r="7620" b="0"/>
                <wp:docPr id="191" name="Group 250"/>
                <wp:cNvGraphicFramePr/>
                <a:graphic xmlns:a="http://schemas.openxmlformats.org/drawingml/2006/main">
                  <a:graphicData uri="http://schemas.microsoft.com/office/word/2010/wordprocessingGroup">
                    <wpg:wgp>
                      <wpg:cNvGrpSpPr/>
                      <wpg:grpSpPr>
                        <a:xfrm>
                          <a:off x="0" y="0"/>
                          <a:ext cx="2126244" cy="559180"/>
                          <a:chOff x="0" y="0"/>
                          <a:chExt cx="1753235" cy="582930"/>
                        </a:xfrm>
                      </wpg:grpSpPr>
                      <pic:pic xmlns:pic="http://schemas.openxmlformats.org/drawingml/2006/picture">
                        <pic:nvPicPr>
                          <pic:cNvPr id="192" name="Picture 3646"/>
                          <pic:cNvPicPr>
                            <a:picLocks noChangeAspect="1"/>
                          </pic:cNvPicPr>
                        </pic:nvPicPr>
                        <pic:blipFill>
                          <a:blip r:embed="rId41" cstate="print"/>
                          <a:stretch>
                            <a:fillRect/>
                          </a:stretch>
                        </pic:blipFill>
                        <pic:spPr>
                          <a:xfrm>
                            <a:off x="0" y="0"/>
                            <a:ext cx="1753235" cy="582930"/>
                          </a:xfrm>
                          <a:prstGeom prst="rect">
                            <a:avLst/>
                          </a:prstGeom>
                        </pic:spPr>
                      </pic:pic>
                      <wps:wsp>
                        <wps:cNvPr id="193" name="مربع نص 193"/>
                        <wps:cNvSpPr txBox="1"/>
                        <wps:spPr>
                          <a:xfrm>
                            <a:off x="69050" y="133709"/>
                            <a:ext cx="1649730"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3D6E16" w:rsidRDefault="00693FEF"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 xml:space="preserve">عيوب </w:t>
                              </w:r>
                              <w:r>
                                <w:rPr>
                                  <w:rFonts w:ascii="Adobe Arabic" w:hAnsi="Adobe Arabic" w:cs="Adobe Arabic" w:hint="cs"/>
                                  <w:color w:val="FFFFFF" w:themeColor="background1"/>
                                  <w:sz w:val="32"/>
                                  <w:szCs w:val="36"/>
                                  <w:rtl/>
                                </w:rPr>
                                <w:t>النظرية التشاركية</w:t>
                              </w:r>
                              <w:r w:rsidRPr="003D6E16">
                                <w:rPr>
                                  <w:rFonts w:ascii="Adobe Arabic" w:hAnsi="Adobe Arabic" w:cs="Adobe Arabic" w:hint="cs"/>
                                  <w:color w:val="FFFFFF" w:themeColor="background1"/>
                                  <w:sz w:val="32"/>
                                  <w:szCs w:val="36"/>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_x0000_s1330" style="width:167.4pt;height:44.05pt;mso-position-horizontal-relative:char;mso-position-vertical-relative:line" coordsize="17532,5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">
                <v:shape id="Picture 3646" o:spid="_x0000_s1331" type="#_x0000_t75" style="position:absolute;width:17532;height:58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oHBW/AAAA3AAAAA8AAABkcnMvZG93bnJldi54bWxET0uLwjAQvgv7H8IseNNUQVmrURYfuB6t&#10;eh+SsS3bTEoT2/rvN4Kwt/n4nrPa9LYSLTW+dKxgMk5AEGtnSs4VXC+H0RcIH5ANVo5JwZM8bNYf&#10;gxWmxnV8pjYLuYgh7FNUUIRQp1J6XZBFP3Y1ceTurrEYImxyaRrsYrit5DRJ5tJiybGhwJq2Benf&#10;7GEVLOqz3m2Pdtbpdn+7Uphkp+qm1PCz/16CCNSHf/Hb/WPi/MUUXs/EC+T6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aBwVvwAAANwAAAAPAAAAAAAAAAAAAAAAAJ8CAABk&#10;cnMvZG93bnJldi54bWxQSwUGAAAAAAQABAD3AAAAiwMAAAAA&#10;">
                  <v:imagedata r:id="rId42" o:title=""/>
                  <v:path arrowok="t"/>
                </v:shape>
                <v:shape id="مربع نص 193" o:spid="_x0000_s1332" type="#_x0000_t202" style="position:absolute;left:690;top:1337;width:16497;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wB88MA&#10;AADcAAAADwAAAGRycy9kb3ducmV2LnhtbERPS4vCMBC+L/gfwgje1lQXF61GkYKsiHvwcfE2NmNb&#10;bCa1iVr99ZsFwdt8fM+ZzBpTihvVrrCsoNeNQBCnVhecKdjvFp9DEM4jaywtk4IHOZhNWx8TjLW9&#10;84ZuW5+JEMIuRgW591UspUtzMui6tiIO3MnWBn2AdSZ1jfcQbkrZj6JvabDg0JBjRUlO6Xl7NQpW&#10;yeIXN8e+GT7L5Gd9mleX/WGgVKfdzMcgPDX+LX65lzrMH33B/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wB88MAAADcAAAADwAAAAAAAAAAAAAAAACYAgAAZHJzL2Rv&#10;d25yZXYueG1sUEsFBgAAAAAEAAQA9QAAAIgDAAAAAA==&#10;" filled="f" stroked="f" strokeweight=".5pt">
                  <v:textbox>
                    <w:txbxContent>
                      <w:p w:rsidR="00693FEF" w:rsidRPr="003D6E16" w:rsidRDefault="00693FEF"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 xml:space="preserve">عيوب </w:t>
                        </w:r>
                        <w:r>
                          <w:rPr>
                            <w:rFonts w:ascii="Adobe Arabic" w:hAnsi="Adobe Arabic" w:cs="Adobe Arabic" w:hint="cs"/>
                            <w:color w:val="FFFFFF" w:themeColor="background1"/>
                            <w:sz w:val="32"/>
                            <w:szCs w:val="36"/>
                            <w:rtl/>
                          </w:rPr>
                          <w:t>النظرية التشاركية</w:t>
                        </w:r>
                        <w:r w:rsidRPr="003D6E16">
                          <w:rPr>
                            <w:rFonts w:ascii="Adobe Arabic" w:hAnsi="Adobe Arabic" w:cs="Adobe Arabic" w:hint="cs"/>
                            <w:color w:val="FFFFFF" w:themeColor="background1"/>
                            <w:sz w:val="32"/>
                            <w:szCs w:val="36"/>
                            <w:rtl/>
                          </w:rPr>
                          <w:t>:</w:t>
                        </w:r>
                      </w:p>
                    </w:txbxContent>
                  </v:textbox>
                </v:shape>
                <w10:wrap anchorx="page"/>
                <w10:anchorlock/>
              </v:group>
            </w:pict>
          </mc:Fallback>
        </mc:AlternateContent>
      </w:r>
    </w:p>
    <w:p w:rsidR="000D0CA1" w:rsidRPr="005237FB" w:rsidRDefault="000D0CA1">
      <w:pPr>
        <w:pStyle w:val="ListParagraph"/>
        <w:numPr>
          <w:ilvl w:val="0"/>
          <w:numId w:val="17"/>
        </w:numPr>
        <w:ind w:left="386"/>
        <w:rPr>
          <w:rFonts w:ascii="Sakkal Majalla" w:hAnsi="Sakkal Majalla" w:cs="Sakkal Majalla"/>
          <w:color w:val="002060"/>
          <w:sz w:val="34"/>
          <w:szCs w:val="34"/>
          <w:rtl/>
        </w:rPr>
      </w:pPr>
      <w:r w:rsidRPr="005237FB">
        <w:rPr>
          <w:rFonts w:ascii="Sakkal Majalla" w:hAnsi="Sakkal Majalla" w:cs="Sakkal Majalla"/>
          <w:color w:val="002060"/>
          <w:sz w:val="34"/>
          <w:szCs w:val="34"/>
          <w:rtl/>
        </w:rPr>
        <w:t>ظهور القادة بشكل ضعيف أو الافتراض بأن وجوده غير ضروري.</w:t>
      </w:r>
    </w:p>
    <w:p w:rsidR="000D0CA1" w:rsidRDefault="000D0CA1">
      <w:pPr>
        <w:pStyle w:val="ListParagraph"/>
        <w:numPr>
          <w:ilvl w:val="0"/>
          <w:numId w:val="17"/>
        </w:numPr>
        <w:ind w:left="386"/>
        <w:rPr>
          <w:rFonts w:ascii="Sakkal Majalla" w:hAnsi="Sakkal Majalla" w:cs="Sakkal Majalla"/>
          <w:color w:val="002060"/>
          <w:sz w:val="34"/>
          <w:szCs w:val="34"/>
        </w:rPr>
      </w:pPr>
      <w:r w:rsidRPr="005237FB">
        <w:rPr>
          <w:rFonts w:ascii="Sakkal Majalla" w:hAnsi="Sakkal Majalla" w:cs="Sakkal Majalla"/>
          <w:color w:val="002060"/>
          <w:sz w:val="34"/>
          <w:szCs w:val="34"/>
          <w:rtl/>
        </w:rPr>
        <w:t xml:space="preserve">عدم الحصول على النتائج القصوى بسبب الاهتمام بما يريده الأفراد أكثر من متطلبات الشركة. </w:t>
      </w:r>
    </w:p>
    <w:p w:rsidR="000D0CA1" w:rsidRDefault="000D0CA1" w:rsidP="000D0CA1">
      <w:pPr>
        <w:rPr>
          <w:rFonts w:ascii="Sakkal Majalla" w:hAnsi="Sakkal Majalla"/>
          <w:color w:val="002060"/>
          <w:sz w:val="34"/>
          <w:rtl/>
        </w:rPr>
      </w:pPr>
      <w:r>
        <w:rPr>
          <w:rFonts w:ascii="Sakkal Majalla" w:hAnsi="Sakkal Majalla"/>
          <w:noProof/>
          <w:sz w:val="34"/>
          <w:rtl/>
        </w:rPr>
        <mc:AlternateContent>
          <mc:Choice Requires="wpg">
            <w:drawing>
              <wp:inline distT="0" distB="0" distL="0" distR="0" wp14:anchorId="70DB0EFC" wp14:editId="1EDADDF3">
                <wp:extent cx="2511022" cy="811530"/>
                <wp:effectExtent l="0" t="0" r="3810" b="7620"/>
                <wp:docPr id="194" name="Google Shape;2273;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511022" cy="811530"/>
                          <a:chOff x="0" y="10568"/>
                          <a:chExt cx="27202" cy="8802"/>
                        </a:xfrm>
                      </wpg:grpSpPr>
                      <wps:wsp>
                        <wps:cNvPr id="195" name="Google Shape;2274;p44"/>
                        <wps:cNvSpPr>
                          <a:spLocks/>
                        </wps:cNvSpPr>
                        <wps:spPr bwMode="auto">
                          <a:xfrm>
                            <a:off x="3136" y="10575"/>
                            <a:ext cx="22393" cy="6710"/>
                          </a:xfrm>
                          <a:custGeom>
                            <a:avLst/>
                            <a:gdLst>
                              <a:gd name="T0" fmla="*/ 1 w 104014"/>
                              <a:gd name="T1" fmla="*/ 1 h 26838"/>
                              <a:gd name="T2" fmla="*/ 1 w 104014"/>
                              <a:gd name="T3" fmla="*/ 26838 h 26838"/>
                              <a:gd name="T4" fmla="*/ 90929 w 104014"/>
                              <a:gd name="T5" fmla="*/ 26838 h 26838"/>
                              <a:gd name="T6" fmla="*/ 104014 w 104014"/>
                              <a:gd name="T7" fmla="*/ 13753 h 26838"/>
                              <a:gd name="T8" fmla="*/ 104014 w 104014"/>
                              <a:gd name="T9" fmla="*/ 11217 h 26838"/>
                              <a:gd name="T10" fmla="*/ 92810 w 104014"/>
                              <a:gd name="T11" fmla="*/ 1 h 26838"/>
                              <a:gd name="T12" fmla="*/ 1 w 104014"/>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14" h="26838" extrusionOk="0">
                                <a:moveTo>
                                  <a:pt x="1" y="1"/>
                                </a:moveTo>
                                <a:lnTo>
                                  <a:pt x="1" y="26838"/>
                                </a:lnTo>
                                <a:lnTo>
                                  <a:pt x="90929" y="26838"/>
                                </a:lnTo>
                                <a:cubicBezTo>
                                  <a:pt x="98156" y="26838"/>
                                  <a:pt x="104014" y="20980"/>
                                  <a:pt x="104014" y="13753"/>
                                </a:cubicBezTo>
                                <a:lnTo>
                                  <a:pt x="104014" y="11217"/>
                                </a:lnTo>
                                <a:cubicBezTo>
                                  <a:pt x="104014" y="5025"/>
                                  <a:pt x="98989" y="1"/>
                                  <a:pt x="92810"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 name="Google Shape;2275;p44"/>
                        <wps:cNvSpPr>
                          <a:spLocks/>
                        </wps:cNvSpPr>
                        <wps:spPr bwMode="auto">
                          <a:xfrm>
                            <a:off x="1705" y="16200"/>
                            <a:ext cx="3310" cy="3170"/>
                          </a:xfrm>
                          <a:custGeom>
                            <a:avLst/>
                            <a:gdLst>
                              <a:gd name="T0" fmla="*/ 1 w 13241"/>
                              <a:gd name="T1" fmla="*/ 0 h 12681"/>
                              <a:gd name="T2" fmla="*/ 1 w 13241"/>
                              <a:gd name="T3" fmla="*/ 12681 h 12681"/>
                              <a:gd name="T4" fmla="*/ 6620 w 13241"/>
                              <a:gd name="T5" fmla="*/ 8371 h 12681"/>
                              <a:gd name="T6" fmla="*/ 13240 w 13241"/>
                              <a:gd name="T7" fmla="*/ 12681 h 12681"/>
                              <a:gd name="T8" fmla="*/ 13240 w 13241"/>
                              <a:gd name="T9" fmla="*/ 0 h 12681"/>
                              <a:gd name="T10" fmla="*/ 1 w 13241"/>
                              <a:gd name="T11" fmla="*/ 0 h 12681"/>
                            </a:gdLst>
                            <a:ahLst/>
                            <a:cxnLst>
                              <a:cxn ang="0">
                                <a:pos x="T0" y="T1"/>
                              </a:cxn>
                              <a:cxn ang="0">
                                <a:pos x="T2" y="T3"/>
                              </a:cxn>
                              <a:cxn ang="0">
                                <a:pos x="T4" y="T5"/>
                              </a:cxn>
                              <a:cxn ang="0">
                                <a:pos x="T6" y="T7"/>
                              </a:cxn>
                              <a:cxn ang="0">
                                <a:pos x="T8" y="T9"/>
                              </a:cxn>
                              <a:cxn ang="0">
                                <a:pos x="T10" y="T11"/>
                              </a:cxn>
                            </a:cxnLst>
                            <a:rect l="0" t="0" r="r" b="b"/>
                            <a:pathLst>
                              <a:path w="13241" h="12681" extrusionOk="0">
                                <a:moveTo>
                                  <a:pt x="1" y="0"/>
                                </a:moveTo>
                                <a:lnTo>
                                  <a:pt x="1" y="12681"/>
                                </a:lnTo>
                                <a:lnTo>
                                  <a:pt x="6620" y="8371"/>
                                </a:lnTo>
                                <a:lnTo>
                                  <a:pt x="13240" y="12681"/>
                                </a:lnTo>
                                <a:lnTo>
                                  <a:pt x="13240" y="0"/>
                                </a:lnTo>
                                <a:lnTo>
                                  <a:pt x="1" y="0"/>
                                </a:lnTo>
                                <a:close/>
                              </a:path>
                            </a:pathLst>
                          </a:custGeom>
                          <a:solidFill>
                            <a:srgbClr val="2FC94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 name="Google Shape;2276;p44"/>
                        <wps:cNvSpPr>
                          <a:spLocks/>
                        </wps:cNvSpPr>
                        <wps:spPr bwMode="auto">
                          <a:xfrm>
                            <a:off x="0" y="10568"/>
                            <a:ext cx="6724" cy="6724"/>
                          </a:xfrm>
                          <a:custGeom>
                            <a:avLst/>
                            <a:gdLst>
                              <a:gd name="T0" fmla="*/ 13442 w 26897"/>
                              <a:gd name="T1" fmla="*/ 1 h 26898"/>
                              <a:gd name="T2" fmla="*/ 0 w 26897"/>
                              <a:gd name="T3" fmla="*/ 13455 h 26898"/>
                              <a:gd name="T4" fmla="*/ 13442 w 26897"/>
                              <a:gd name="T5" fmla="*/ 26897 h 26898"/>
                              <a:gd name="T6" fmla="*/ 26896 w 26897"/>
                              <a:gd name="T7" fmla="*/ 13455 h 26898"/>
                              <a:gd name="T8" fmla="*/ 13442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42" y="1"/>
                                </a:moveTo>
                                <a:cubicBezTo>
                                  <a:pt x="6013" y="1"/>
                                  <a:pt x="0" y="6025"/>
                                  <a:pt x="0" y="13455"/>
                                </a:cubicBezTo>
                                <a:cubicBezTo>
                                  <a:pt x="0" y="20884"/>
                                  <a:pt x="6013" y="26897"/>
                                  <a:pt x="13442" y="26897"/>
                                </a:cubicBezTo>
                                <a:cubicBezTo>
                                  <a:pt x="20872" y="26897"/>
                                  <a:pt x="26896" y="20884"/>
                                  <a:pt x="26896" y="13455"/>
                                </a:cubicBezTo>
                                <a:cubicBezTo>
                                  <a:pt x="26896" y="6025"/>
                                  <a:pt x="20872" y="1"/>
                                  <a:pt x="13442" y="1"/>
                                </a:cubicBezTo>
                                <a:close/>
                              </a:path>
                            </a:pathLst>
                          </a:custGeom>
                          <a:solidFill>
                            <a:srgbClr val="A5F1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8" name="Google Shape;2277;p44"/>
                        <wps:cNvSpPr>
                          <a:spLocks/>
                        </wps:cNvSpPr>
                        <wps:spPr bwMode="auto">
                          <a:xfrm>
                            <a:off x="928" y="11498"/>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59" y="1"/>
                                  <a:pt x="1" y="4346"/>
                                  <a:pt x="1" y="9728"/>
                                </a:cubicBezTo>
                                <a:cubicBezTo>
                                  <a:pt x="1" y="15098"/>
                                  <a:pt x="4359" y="19455"/>
                                  <a:pt x="9728" y="19455"/>
                                </a:cubicBezTo>
                                <a:cubicBezTo>
                                  <a:pt x="15098" y="19455"/>
                                  <a:pt x="19456" y="15098"/>
                                  <a:pt x="19456" y="9728"/>
                                </a:cubicBezTo>
                                <a:cubicBezTo>
                                  <a:pt x="19456" y="4346"/>
                                  <a:pt x="15098" y="1"/>
                                  <a:pt x="9728" y="1"/>
                                </a:cubicBezTo>
                                <a:close/>
                              </a:path>
                            </a:pathLst>
                          </a:custGeom>
                          <a:solidFill>
                            <a:srgbClr val="69E78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2563F8" w:rsidRDefault="00693FEF" w:rsidP="000D0CA1">
                              <w:pPr>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6</w:t>
                              </w:r>
                            </w:p>
                          </w:txbxContent>
                        </wps:txbx>
                        <wps:bodyPr rot="0" vert="horz" wrap="square" lIns="91425" tIns="91425" rIns="91425" bIns="91425" anchor="ctr" anchorCtr="0" upright="1">
                          <a:noAutofit/>
                        </wps:bodyPr>
                      </wps:wsp>
                      <wps:wsp>
                        <wps:cNvPr id="199" name="Google Shape;2279;p44"/>
                        <wps:cNvSpPr txBox="1">
                          <a:spLocks noChangeArrowheads="1"/>
                        </wps:cNvSpPr>
                        <wps:spPr bwMode="auto">
                          <a:xfrm>
                            <a:off x="6952" y="10664"/>
                            <a:ext cx="20250" cy="65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F1809" w:rsidRDefault="00693FEF" w:rsidP="000D0CA1">
                              <w:pPr>
                                <w:jc w:val="left"/>
                                <w:rPr>
                                  <w:rFonts w:ascii="Adobe Arabic" w:eastAsia="Roboto" w:hAnsi="Adobe Arabic" w:cs="Adobe Arabic"/>
                                  <w:b/>
                                  <w:bCs/>
                                  <w:color w:val="002060"/>
                                  <w:sz w:val="24"/>
                                  <w:szCs w:val="24"/>
                                  <w:rtl/>
                                </w:rPr>
                              </w:pPr>
                              <w:r>
                                <w:rPr>
                                  <w:rFonts w:ascii="Adobe Arabic" w:hAnsi="Adobe Arabic" w:cs="Adobe Arabic" w:hint="cs"/>
                                  <w:b/>
                                  <w:bCs/>
                                  <w:color w:val="002060"/>
                                  <w:sz w:val="36"/>
                                  <w:szCs w:val="36"/>
                                  <w:rtl/>
                                </w:rPr>
                                <w:t xml:space="preserve">    نظرية القوة:</w:t>
                              </w:r>
                            </w:p>
                          </w:txbxContent>
                        </wps:txbx>
                        <wps:bodyPr rot="0" vert="horz" wrap="square" lIns="91425" tIns="91425" rIns="91425" bIns="91425" anchor="ctr" anchorCtr="0" upright="1">
                          <a:noAutofit/>
                        </wps:bodyPr>
                      </wps:wsp>
                    </wpg:wgp>
                  </a:graphicData>
                </a:graphic>
              </wp:inline>
            </w:drawing>
          </mc:Choice>
          <mc:Fallback>
            <w:pict>
              <v:group id="Google Shape;2273;p44" o:spid="_x0000_s1333" style="width:197.7pt;height:63.9pt;flip:x;mso-position-horizontal-relative:char;mso-position-vertical-relative:line" coordorigin=",10568" coordsize="27202,8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">
                <v:shape id="Google Shape;2274;p44" o:spid="_x0000_s1334" style="position:absolute;left:3136;top:10575;width:22393;height:6710;visibility:visible;mso-wrap-style:square;v-text-anchor:middle" coordsize="104014,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Vl0MIA&#10;AADcAAAADwAAAGRycy9kb3ducmV2LnhtbERP20oDMRB9F/yHMELf7KxCi26bFlFaxT7UXj5g2Ew3&#10;WzeTJYnb9e+NIPg2h3Od+XJwreo5xMaLhrtxAYql8qaRWsPxsLp9ABUTiaHWC2v45gjLxfXVnErj&#10;L7Ljfp9qlUMklqTBptSViLGy7CiOfceSuZMPjlKGoUYT6JLDXYv3RTFFR43kBksdP1uuPvdfTkNI&#10;dro5+wZfP3CNcfO+fdmde61HN8PTDFTiIf2L/9xvJs9/nMDvM/kCX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pWXQwgAAANwAAAAPAAAAAAAAAAAAAAAAAJgCAABkcnMvZG93&#10;bnJldi54bWxQSwUGAAAAAAQABAD1AAAAhwMAAAAA&#10;" path="m1,1r,26837l90929,26838v7227,,13085,-5858,13085,-13085l104014,11217c104014,5025,98989,1,92810,1l1,1xe" fillcolor="#eee" stroked="f">
                  <v:path arrowok="t" o:extrusionok="f" o:connecttype="custom" o:connectlocs="0,0;0,6710;19576,6710;22393,3439;22393,2804;19981,0;0,0" o:connectangles="0,0,0,0,0,0,0"/>
                </v:shape>
                <v:shape id="Google Shape;2275;p44" o:spid="_x0000_s1335" style="position:absolute;left:1705;top:16200;width:3310;height:3170;visibility:visible;mso-wrap-style:square;v-text-anchor:middle" coordsize="13241,12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Gn8AA&#10;AADcAAAADwAAAGRycy9kb3ducmV2LnhtbERP3WrCMBS+H/gO4QjezVSFTjujiKAIwoZ1D3Bozpqy&#10;5qQk0da3N4PB7s7H93vW28G24k4+NI4VzKYZCOLK6YZrBV/Xw+sSRIjIGlvHpOBBAbab0csaC+16&#10;vtC9jLVIIRwKVGBi7AopQ2XIYpi6jjhx385bjAn6WmqPfQq3rZxnWS4tNpwaDHa0N1T9lDer4NN8&#10;0AoPx8V5yKPfv117O9e1UpPxsHsHEWmI/+I/90mn+ascfp9JF8jN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CGn8AAAADcAAAADwAAAAAAAAAAAAAAAACYAgAAZHJzL2Rvd25y&#10;ZXYueG1sUEsFBgAAAAAEAAQA9QAAAIUDAAAAAA==&#10;" path="m1,r,12681l6620,8371r6620,4310l13240,,1,xe" fillcolor="#2fc948" stroked="f">
                  <v:path arrowok="t" o:extrusionok="f" o:connecttype="custom" o:connectlocs="0,0;0,3170;1655,2093;3310,3170;3310,0;0,0" o:connectangles="0,0,0,0,0,0"/>
                </v:shape>
                <v:shape id="Google Shape;2276;p44" o:spid="_x0000_s1336" style="position:absolute;top:10568;width:6724;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Z+usIA&#10;AADcAAAADwAAAGRycy9kb3ducmV2LnhtbERPzYrCMBC+C/sOYQRvmupB3a5RlgVRRBatPsDQjG3Z&#10;ZlKTqNWnNwuCt/n4fme2aE0truR8ZVnBcJCAIM6trrhQcDws+1MQPiBrrC2Tgjt5WMw/OjNMtb3x&#10;nq5ZKEQMYZ+igjKEJpXS5yUZ9APbEEfuZJ3BEKErpHZ4i+GmlqMkGUuDFceGEhv6KSn/yy5GwXh9&#10;2J3O553byuXjuN1Yt/oNE6V63fb7C0SgNrzFL/dax/mfE/h/Jl4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Zn66wgAAANwAAAAPAAAAAAAAAAAAAAAAAJgCAABkcnMvZG93&#10;bnJldi54bWxQSwUGAAAAAAQABAD1AAAAhwMAAAAA&#10;" path="m13442,1c6013,1,,6025,,13455v,7429,6013,13442,13442,13442c20872,26897,26896,20884,26896,13455,26896,6025,20872,1,13442,1xe" fillcolor="#a5f1b3" stroked="f">
                  <v:path arrowok="t" o:extrusionok="f" o:connecttype="custom" o:connectlocs="3360,0;0,3363;3360,6724;6724,3363;3360,0" o:connectangles="0,0,0,0,0"/>
                </v:shape>
                <v:shape id="Google Shape;2277;p44" o:spid="_x0000_s1337" style="position:absolute;left:928;top:11498;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t8WsQA&#10;AADcAAAADwAAAGRycy9kb3ducmV2LnhtbESPS2/CQAyE75X6H1au1FvZQBGPlAUhpErtkefZZE2S&#10;kvVG2SUEfn19QOJma8Yzn2eLzlWqpSaUng30ewko4szbknMDu+33xwRUiMgWK89k4EYBFvPXlxmm&#10;1l95Te0m5kpCOKRooIixTrUOWUEOQ8/XxKKdfOMwytrk2jZ4lXBX6UGSjLTDkqWhwJpWBWXnzcUZ&#10;aO/bv/tIfw6pWt264+94sBvuD8a8v3XLL1CRuvg0P65/rOBPhVaekQn0/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rfFrEAAAA3AAAAA8AAAAAAAAAAAAAAAAAmAIAAGRycy9k&#10;b3ducmV2LnhtbFBLBQYAAAAABAAEAPUAAACJAwAAAAA=&#10;" adj="-11796480,,5400" path="m9728,1c4359,1,1,4346,1,9728v,5370,4358,9727,9727,9727c15098,19455,19456,15098,19456,9728,19456,4346,15098,1,9728,1xe" fillcolor="#69e781" stroked="f">
                  <v:stroke joinstyle="miter"/>
                  <v:formulas/>
                  <v:path arrowok="t" o:extrusionok="f" o:connecttype="custom" o:connectlocs="2432,0;0,2432;2432,4864;4864,2432;2432,0" o:connectangles="0,0,0,0,0" textboxrect="0,0,19456,19456"/>
                  <v:textbox inset="2.53958mm,2.53958mm,2.53958mm,2.53958mm">
                    <w:txbxContent>
                      <w:p w:rsidR="00693FEF" w:rsidRPr="002563F8" w:rsidRDefault="00693FEF" w:rsidP="000D0CA1">
                        <w:pPr>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6</w:t>
                        </w:r>
                      </w:p>
                    </w:txbxContent>
                  </v:textbox>
                </v:shape>
                <v:shape id="Google Shape;2279;p44" o:spid="_x0000_s1338" type="#_x0000_t202" style="position:absolute;left:6952;top:10664;width:20250;height:65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DmXMIA&#10;AADcAAAADwAAAGRycy9kb3ducmV2LnhtbERPS0sDMRC+F/wPYYReis3qoXbXpkUKgj30YLd4HpLZ&#10;B91MliT76L83guBtPr7n7A6z7cRIPrSOFTyvMxDE2pmWawXX8uNpCyJEZIOdY1JwpwCH/cNih4Vx&#10;E3/ReIm1SCEcClTQxNgXUgbdkMWwdj1x4irnLcYEfS2NxymF206+ZNlGWmw5NTTY07EhfbsMVsFK&#10;16fXKjsOt27wZSRtqu/TWanl4/z+BiLSHP/Ff+5Pk+bnOfw+ky6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wOZcwgAAANwAAAAPAAAAAAAAAAAAAAAAAJgCAABkcnMvZG93&#10;bnJldi54bWxQSwUGAAAAAAQABAD1AAAAhwMAAAAA&#10;" filled="f" stroked="f">
                  <v:textbox inset="2.53958mm,2.53958mm,2.53958mm,2.53958mm">
                    <w:txbxContent>
                      <w:p w:rsidR="00693FEF" w:rsidRPr="003F1809" w:rsidRDefault="00693FEF" w:rsidP="000D0CA1">
                        <w:pPr>
                          <w:jc w:val="left"/>
                          <w:rPr>
                            <w:rFonts w:ascii="Adobe Arabic" w:eastAsia="Roboto" w:hAnsi="Adobe Arabic" w:cs="Adobe Arabic"/>
                            <w:b/>
                            <w:bCs/>
                            <w:color w:val="002060"/>
                            <w:sz w:val="24"/>
                            <w:szCs w:val="24"/>
                            <w:rtl/>
                          </w:rPr>
                        </w:pPr>
                        <w:r>
                          <w:rPr>
                            <w:rFonts w:ascii="Adobe Arabic" w:hAnsi="Adobe Arabic" w:cs="Adobe Arabic" w:hint="cs"/>
                            <w:b/>
                            <w:bCs/>
                            <w:color w:val="002060"/>
                            <w:sz w:val="36"/>
                            <w:szCs w:val="36"/>
                            <w:rtl/>
                          </w:rPr>
                          <w:t xml:space="preserve">    نظرية القوة:</w:t>
                        </w:r>
                      </w:p>
                    </w:txbxContent>
                  </v:textbox>
                </v:shape>
                <w10:wrap anchorx="page"/>
                <w10:anchorlock/>
              </v:group>
            </w:pict>
          </mc:Fallback>
        </mc:AlternateContent>
      </w:r>
    </w:p>
    <w:p w:rsidR="000D0CA1" w:rsidRDefault="000D0CA1" w:rsidP="000D0CA1">
      <w:pPr>
        <w:rPr>
          <w:rtl/>
        </w:rPr>
      </w:pPr>
      <w:r w:rsidRPr="00E67114">
        <w:rPr>
          <w:rtl/>
        </w:rPr>
        <w:t>تتمثل في القوة التي يستخدمها القائد وتأثيره للقيام بإنجاز الأعمال، حيث يقوم القادة ذوو القوة العالية بإنجاز الأعمال بسرعة كبيرة، ومن أهم العيوب في النظرية أنها لا تصل للنتيجة التي يفترض بها أن تتحقق، وهي القيام بتشجيع الموظفين على الإبداع، حيث تجعلهم فقط يشعرون بالسيطرة عليهم، ويعد التسلسل الهرمي ف</w:t>
      </w:r>
      <w:r>
        <w:rPr>
          <w:rtl/>
        </w:rPr>
        <w:t>ي هذه النظرية هو سبب النجاح</w:t>
      </w:r>
      <w:r>
        <w:rPr>
          <w:rFonts w:hint="cs"/>
          <w:rtl/>
        </w:rPr>
        <w:t>.</w:t>
      </w:r>
    </w:p>
    <w:p w:rsidR="000D0CA1" w:rsidRDefault="000D0CA1" w:rsidP="000D0CA1">
      <w:pPr>
        <w:rPr>
          <w:rtl/>
        </w:rPr>
      </w:pPr>
      <w:r w:rsidRPr="00F129FD">
        <w:rPr>
          <w:rFonts w:ascii="Sakkal Majalla" w:hAnsi="Sakkal Majalla"/>
          <w:noProof/>
          <w:color w:val="C00000"/>
          <w:sz w:val="34"/>
          <w:rtl/>
        </w:rPr>
        <w:lastRenderedPageBreak/>
        <mc:AlternateContent>
          <mc:Choice Requires="wpg">
            <w:drawing>
              <wp:inline distT="0" distB="0" distL="0" distR="0" wp14:anchorId="4D816541" wp14:editId="78164E5E">
                <wp:extent cx="2758861" cy="965579"/>
                <wp:effectExtent l="0" t="0" r="3810" b="6350"/>
                <wp:docPr id="764" name="Google Shape;2241;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758861" cy="965579"/>
                          <a:chOff x="32923" y="8636"/>
                          <a:chExt cx="29897" cy="10734"/>
                        </a:xfrm>
                      </wpg:grpSpPr>
                      <wps:wsp>
                        <wps:cNvPr id="765" name="Google Shape;2242;p44"/>
                        <wps:cNvSpPr>
                          <a:spLocks/>
                        </wps:cNvSpPr>
                        <wps:spPr bwMode="auto">
                          <a:xfrm>
                            <a:off x="36058" y="10575"/>
                            <a:ext cx="24960" cy="6710"/>
                          </a:xfrm>
                          <a:custGeom>
                            <a:avLst/>
                            <a:gdLst>
                              <a:gd name="T0" fmla="*/ 1 w 104002"/>
                              <a:gd name="T1" fmla="*/ 1 h 26838"/>
                              <a:gd name="T2" fmla="*/ 1 w 104002"/>
                              <a:gd name="T3" fmla="*/ 26838 h 26838"/>
                              <a:gd name="T4" fmla="*/ 90917 w 104002"/>
                              <a:gd name="T5" fmla="*/ 26838 h 26838"/>
                              <a:gd name="T6" fmla="*/ 104002 w 104002"/>
                              <a:gd name="T7" fmla="*/ 13753 h 26838"/>
                              <a:gd name="T8" fmla="*/ 104002 w 104002"/>
                              <a:gd name="T9" fmla="*/ 11217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8"/>
                                </a:lnTo>
                                <a:lnTo>
                                  <a:pt x="90917" y="26838"/>
                                </a:lnTo>
                                <a:cubicBezTo>
                                  <a:pt x="98144" y="26838"/>
                                  <a:pt x="104002" y="20980"/>
                                  <a:pt x="104002" y="13753"/>
                                </a:cubicBezTo>
                                <a:lnTo>
                                  <a:pt x="104002" y="11217"/>
                                </a:lnTo>
                                <a:cubicBezTo>
                                  <a:pt x="104002" y="5025"/>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6" name="Google Shape;2243;p44"/>
                        <wps:cNvSpPr>
                          <a:spLocks/>
                        </wps:cNvSpPr>
                        <wps:spPr bwMode="auto">
                          <a:xfrm>
                            <a:off x="34632" y="16200"/>
                            <a:ext cx="3310" cy="3170"/>
                          </a:xfrm>
                          <a:custGeom>
                            <a:avLst/>
                            <a:gdLst>
                              <a:gd name="T0" fmla="*/ 0 w 13241"/>
                              <a:gd name="T1" fmla="*/ 0 h 12681"/>
                              <a:gd name="T2" fmla="*/ 0 w 13241"/>
                              <a:gd name="T3" fmla="*/ 12681 h 12681"/>
                              <a:gd name="T4" fmla="*/ 6608 w 13241"/>
                              <a:gd name="T5" fmla="*/ 8371 h 12681"/>
                              <a:gd name="T6" fmla="*/ 13240 w 13241"/>
                              <a:gd name="T7" fmla="*/ 12681 h 12681"/>
                              <a:gd name="T8" fmla="*/ 13240 w 13241"/>
                              <a:gd name="T9" fmla="*/ 0 h 12681"/>
                              <a:gd name="T10" fmla="*/ 0 w 13241"/>
                              <a:gd name="T11" fmla="*/ 0 h 12681"/>
                            </a:gdLst>
                            <a:ahLst/>
                            <a:cxnLst>
                              <a:cxn ang="0">
                                <a:pos x="T0" y="T1"/>
                              </a:cxn>
                              <a:cxn ang="0">
                                <a:pos x="T2" y="T3"/>
                              </a:cxn>
                              <a:cxn ang="0">
                                <a:pos x="T4" y="T5"/>
                              </a:cxn>
                              <a:cxn ang="0">
                                <a:pos x="T6" y="T7"/>
                              </a:cxn>
                              <a:cxn ang="0">
                                <a:pos x="T8" y="T9"/>
                              </a:cxn>
                              <a:cxn ang="0">
                                <a:pos x="T10" y="T11"/>
                              </a:cxn>
                            </a:cxnLst>
                            <a:rect l="0" t="0" r="r" b="b"/>
                            <a:pathLst>
                              <a:path w="13241" h="12681" extrusionOk="0">
                                <a:moveTo>
                                  <a:pt x="0" y="0"/>
                                </a:moveTo>
                                <a:lnTo>
                                  <a:pt x="0" y="12681"/>
                                </a:lnTo>
                                <a:lnTo>
                                  <a:pt x="6608" y="8371"/>
                                </a:lnTo>
                                <a:lnTo>
                                  <a:pt x="13240" y="12681"/>
                                </a:lnTo>
                                <a:lnTo>
                                  <a:pt x="13240" y="0"/>
                                </a:lnTo>
                                <a:lnTo>
                                  <a:pt x="0" y="0"/>
                                </a:lnTo>
                                <a:close/>
                              </a:path>
                            </a:pathLst>
                          </a:custGeom>
                          <a:solidFill>
                            <a:srgbClr val="4685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7" name="Google Shape;2244;p44"/>
                        <wps:cNvSpPr>
                          <a:spLocks/>
                        </wps:cNvSpPr>
                        <wps:spPr bwMode="auto">
                          <a:xfrm>
                            <a:off x="32923" y="10568"/>
                            <a:ext cx="6725" cy="6724"/>
                          </a:xfrm>
                          <a:custGeom>
                            <a:avLst/>
                            <a:gdLst>
                              <a:gd name="T0" fmla="*/ 13454 w 26897"/>
                              <a:gd name="T1" fmla="*/ 1 h 26898"/>
                              <a:gd name="T2" fmla="*/ 0 w 26897"/>
                              <a:gd name="T3" fmla="*/ 13455 h 26898"/>
                              <a:gd name="T4" fmla="*/ 13454 w 26897"/>
                              <a:gd name="T5" fmla="*/ 26897 h 26898"/>
                              <a:gd name="T6" fmla="*/ 26896 w 26897"/>
                              <a:gd name="T7" fmla="*/ 13455 h 26898"/>
                              <a:gd name="T8" fmla="*/ 13454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54" y="1"/>
                                </a:moveTo>
                                <a:cubicBezTo>
                                  <a:pt x="6025" y="1"/>
                                  <a:pt x="0" y="6025"/>
                                  <a:pt x="0" y="13455"/>
                                </a:cubicBezTo>
                                <a:cubicBezTo>
                                  <a:pt x="0" y="20884"/>
                                  <a:pt x="6025" y="26897"/>
                                  <a:pt x="13454" y="26897"/>
                                </a:cubicBezTo>
                                <a:cubicBezTo>
                                  <a:pt x="20884" y="26897"/>
                                  <a:pt x="26896" y="20884"/>
                                  <a:pt x="26896" y="13455"/>
                                </a:cubicBezTo>
                                <a:cubicBezTo>
                                  <a:pt x="26896" y="6025"/>
                                  <a:pt x="20884" y="1"/>
                                  <a:pt x="13454" y="1"/>
                                </a:cubicBezTo>
                                <a:close/>
                              </a:path>
                            </a:pathLst>
                          </a:custGeom>
                          <a:solidFill>
                            <a:srgbClr val="9ED1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64" name="Google Shape;2245;p44"/>
                        <wps:cNvSpPr>
                          <a:spLocks/>
                        </wps:cNvSpPr>
                        <wps:spPr bwMode="auto">
                          <a:xfrm>
                            <a:off x="33855" y="11498"/>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47" y="1"/>
                                  <a:pt x="1" y="4346"/>
                                  <a:pt x="1" y="9728"/>
                                </a:cubicBezTo>
                                <a:cubicBezTo>
                                  <a:pt x="1" y="15098"/>
                                  <a:pt x="4347" y="19455"/>
                                  <a:pt x="9728" y="19455"/>
                                </a:cubicBezTo>
                                <a:cubicBezTo>
                                  <a:pt x="15098" y="19455"/>
                                  <a:pt x="19456" y="15098"/>
                                  <a:pt x="19456" y="9728"/>
                                </a:cubicBezTo>
                                <a:cubicBezTo>
                                  <a:pt x="19456" y="4346"/>
                                  <a:pt x="15098" y="1"/>
                                  <a:pt x="9728" y="1"/>
                                </a:cubicBezTo>
                                <a:close/>
                              </a:path>
                            </a:pathLst>
                          </a:custGeom>
                          <a:solidFill>
                            <a:srgbClr val="5EB2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2563F8" w:rsidRDefault="00693FEF" w:rsidP="000D0CA1">
                              <w:pPr>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7</w:t>
                              </w:r>
                            </w:p>
                          </w:txbxContent>
                        </wps:txbx>
                        <wps:bodyPr rot="0" vert="horz" wrap="square" lIns="91425" tIns="91425" rIns="91425" bIns="91425" anchor="ctr" anchorCtr="0" upright="1">
                          <a:noAutofit/>
                        </wps:bodyPr>
                      </wps:wsp>
                      <wps:wsp>
                        <wps:cNvPr id="3302" name="Google Shape;2247;p44"/>
                        <wps:cNvSpPr txBox="1">
                          <a:spLocks noChangeArrowheads="1"/>
                        </wps:cNvSpPr>
                        <wps:spPr bwMode="auto">
                          <a:xfrm>
                            <a:off x="39264" y="8636"/>
                            <a:ext cx="23556" cy="9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F1809" w:rsidRDefault="00693FEF" w:rsidP="000D0CA1">
                              <w:pPr>
                                <w:spacing w:before="240"/>
                                <w:jc w:val="left"/>
                                <w:rPr>
                                  <w:rFonts w:ascii="Adobe Arabic" w:eastAsia="Roboto" w:hAnsi="Adobe Arabic" w:cs="Adobe Arabic"/>
                                  <w:b/>
                                  <w:bCs/>
                                  <w:color w:val="002060"/>
                                  <w:sz w:val="24"/>
                                  <w:szCs w:val="24"/>
                                  <w:rtl/>
                                </w:rPr>
                              </w:pPr>
                              <w:r>
                                <w:rPr>
                                  <w:rFonts w:ascii="Adobe Arabic" w:hAnsi="Adobe Arabic" w:cs="Adobe Arabic" w:hint="cs"/>
                                  <w:b/>
                                  <w:bCs/>
                                  <w:color w:val="002060"/>
                                  <w:sz w:val="36"/>
                                  <w:szCs w:val="36"/>
                                  <w:rtl/>
                                </w:rPr>
                                <w:t xml:space="preserve">       نظرية العلاقة:</w:t>
                              </w:r>
                            </w:p>
                          </w:txbxContent>
                        </wps:txbx>
                        <wps:bodyPr rot="0" vert="horz" wrap="square" lIns="91425" tIns="91425" rIns="91425" bIns="91425" anchor="ctr" anchorCtr="0" upright="1">
                          <a:noAutofit/>
                        </wps:bodyPr>
                      </wps:wsp>
                    </wpg:wgp>
                  </a:graphicData>
                </a:graphic>
              </wp:inline>
            </w:drawing>
          </mc:Choice>
          <mc:Fallback>
            <w:pict>
              <v:group id="_x0000_s1339" style="width:217.25pt;height:76.05pt;flip:x;mso-position-horizontal-relative:char;mso-position-vertical-relative:line" coordorigin="32923,8636" coordsize="29897,10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">
                <v:shape id="Google Shape;2242;p44" o:spid="_x0000_s1340" style="position:absolute;left:36058;top:10575;width:24960;height:6710;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FdPMMA&#10;AADcAAAADwAAAGRycy9kb3ducmV2LnhtbESPT4vCMBTE74LfITzBm6aKVqlGcZddFC/iH/D6aJ5N&#10;sXkpTVa7394sLHgcZuY3zHLd2ko8qPGlYwWjYQKCOHe65ELB5fw9mIPwAVlj5ZgU/JKH9arbWWKm&#10;3ZOP9DiFQkQI+wwVmBDqTEqfG7Loh64mjt7NNRZDlE0hdYPPCLeVHCdJKi2WHBcM1vRpKL+ffqwC&#10;T9dA4/Pdbc1hknwcv/bk61Spfq/dLEAEasM7/N/eaQWzdAp/Z+IR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FdPMMAAADcAAAADwAAAAAAAAAAAAAAAACYAgAAZHJzL2Rv&#10;d25yZXYueG1sUEsFBgAAAAAEAAQA9QAAAIgDAAAAAA==&#10;" path="m1,1r,26837l90917,26838v7227,,13085,-5858,13085,-13085l104002,11217c104002,5025,98989,1,92798,1l1,1xe" fillcolor="#eee" stroked="f">
                  <v:path arrowok="t" o:extrusionok="f" o:connecttype="custom" o:connectlocs="0,0;0,6710;21820,6710;24960,3439;24960,2804;22271,0;0,0" o:connectangles="0,0,0,0,0,0,0"/>
                </v:shape>
                <v:shape id="Google Shape;2243;p44" o:spid="_x0000_s1341" style="position:absolute;left:34632;top:16200;width:3310;height:3170;visibility:visible;mso-wrap-style:square;v-text-anchor:middle" coordsize="13241,12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qFcsQA&#10;AADcAAAADwAAAGRycy9kb3ducmV2LnhtbESPQWvCQBSE7wX/w/KEXkrd1UMsqasUwdKL0sZCro/s&#10;axLMvo272xj/vSsUehxm5htmtRltJwbyoXWsYT5TIIgrZ1quNXwfd88vIEJENtg5Jg1XCrBZTx5W&#10;mBt34S8ailiLBOGQo4Ymxj6XMlQNWQwz1xMn78d5izFJX0vj8ZLgtpMLpTJpseW00GBP24aqU/Fr&#10;NRxOy/1QlnRWsvRsP/HwvlBPWj9Ox7dXEJHG+B/+a38YDcssg/uZdAT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6hXLEAAAA3AAAAA8AAAAAAAAAAAAAAAAAmAIAAGRycy9k&#10;b3ducmV2LnhtbFBLBQYAAAAABAAEAPUAAACJAwAAAAA=&#10;" path="m,l,12681,6608,8371r6632,4310l13240,,,xe" fillcolor="#4685bc" stroked="f">
                  <v:path arrowok="t" o:extrusionok="f" o:connecttype="custom" o:connectlocs="0,0;0,3170;1652,2093;3310,3170;3310,0;0,0" o:connectangles="0,0,0,0,0,0"/>
                </v:shape>
                <v:shape id="Google Shape;2244;p44" o:spid="_x0000_s1342" style="position:absolute;left:32923;top:10568;width:6725;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KEXMMA&#10;AADcAAAADwAAAGRycy9kb3ducmV2LnhtbESPQWvCQBSE74X+h+UVequbekhK6hpKa6EeNWKvz+wz&#10;iWbfht1tEv+9Kwg9DjPzDbMoJtOJgZxvLSt4nSUgiCurW64V7MrvlzcQPiBr7CyTggt5KJaPDwvM&#10;tR15Q8M21CJC2OeooAmhz6X0VUMG/cz2xNE7WmcwROlqqR2OEW46OU+SVBpsOS402NNnQ9V5+2cU&#10;pL/uJFcVZfvUlQc3fa33Y9kr9fw0fbyDCDSF//C9/aMVZGkGtzPxCMjl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KEXMMAAADcAAAADwAAAAAAAAAAAAAAAACYAgAAZHJzL2Rv&#10;d25yZXYueG1sUEsFBgAAAAAEAAQA9QAAAIgDAAAAAA==&#10;" path="m13454,1c6025,1,,6025,,13455v,7429,6025,13442,13454,13442c20884,26897,26896,20884,26896,13455,26896,6025,20884,1,13454,1xe" fillcolor="#9ed1fd" stroked="f">
                  <v:path arrowok="t" o:extrusionok="f" o:connecttype="custom" o:connectlocs="3364,0;0,3363;3364,6724;6725,3363;3364,0" o:connectangles="0,0,0,0,0"/>
                </v:shape>
                <v:shape id="Google Shape;2245;p44" o:spid="_x0000_s1343" style="position:absolute;left:33855;top:11498;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kqMUA&#10;AADdAAAADwAAAGRycy9kb3ducmV2LnhtbESPzWrDMBCE74W8g9hAbo3UpA3FjWxMTEJvpUnpebE2&#10;/qm1MpbiOG8fFQo9DrPzzc42m2wnRhp841jD01KBIC6dabjS8HXaP76C8AHZYOeYNNzIQ5bOHraY&#10;GHflTxqPoRIRwj5BDXUIfSKlL2uy6JeuJ47e2Q0WQ5RDJc2A1wi3nVwptZEWG44NNfa0q6n8OV5s&#10;fOOjP+Ttrn055406Kb4V3wW3Wi/mU/4GItAU/o//0u9Gw3q1eYbfNREBMr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NqSoxQAAAN0AAAAPAAAAAAAAAAAAAAAAAJgCAABkcnMv&#10;ZG93bnJldi54bWxQSwUGAAAAAAQABAD1AAAAigMAAAAA&#10;" adj="-11796480,,5400" path="m9728,1c4347,1,1,4346,1,9728v,5370,4346,9727,9727,9727c15098,19455,19456,15098,19456,9728,19456,4346,15098,1,9728,1xe" fillcolor="#5eb2fc" stroked="f">
                  <v:stroke joinstyle="miter"/>
                  <v:formulas/>
                  <v:path arrowok="t" o:extrusionok="f" o:connecttype="custom" o:connectlocs="2432,0;0,2432;2432,4864;4864,2432;2432,0" o:connectangles="0,0,0,0,0" textboxrect="0,0,19456,19456"/>
                  <v:textbox inset="2.53958mm,2.53958mm,2.53958mm,2.53958mm">
                    <w:txbxContent>
                      <w:p w:rsidR="00693FEF" w:rsidRPr="002563F8" w:rsidRDefault="00693FEF" w:rsidP="000D0CA1">
                        <w:pPr>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7</w:t>
                        </w:r>
                      </w:p>
                    </w:txbxContent>
                  </v:textbox>
                </v:shape>
                <v:shape id="Google Shape;2247;p44" o:spid="_x0000_s1344" type="#_x0000_t202" style="position:absolute;left:39264;top:8636;width:23556;height:9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LMt8QA&#10;AADdAAAADwAAAGRycy9kb3ducmV2LnhtbESPT2sCMRTE74LfITyhF9GkCq2sRhGhUA8eqtLzI3n7&#10;BzcvS5LV7bdvhEKPw8z8htnsBteKO4XYeNbwOlcgiI23DVcarpeP2QpETMgWW8+k4Yci7Lbj0QYL&#10;6x/8RfdzqkSGcCxQQ51SV0gZTU0O49x3xNkrfXCYsgyVtAEfGe5auVDqTTpsOC/U2NGhJnM7907D&#10;1FTH91Id+lvbh0siY8vv40nrl8mwX4NINKT/8F/702pYLtUCnm/yE5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izLfEAAAA3QAAAA8AAAAAAAAAAAAAAAAAmAIAAGRycy9k&#10;b3ducmV2LnhtbFBLBQYAAAAABAAEAPUAAACJAwAAAAA=&#10;" filled="f" stroked="f">
                  <v:textbox inset="2.53958mm,2.53958mm,2.53958mm,2.53958mm">
                    <w:txbxContent>
                      <w:p w:rsidR="00693FEF" w:rsidRPr="003F1809" w:rsidRDefault="00693FEF" w:rsidP="000D0CA1">
                        <w:pPr>
                          <w:spacing w:before="240"/>
                          <w:jc w:val="left"/>
                          <w:rPr>
                            <w:rFonts w:ascii="Adobe Arabic" w:eastAsia="Roboto" w:hAnsi="Adobe Arabic" w:cs="Adobe Arabic"/>
                            <w:b/>
                            <w:bCs/>
                            <w:color w:val="002060"/>
                            <w:sz w:val="24"/>
                            <w:szCs w:val="24"/>
                            <w:rtl/>
                          </w:rPr>
                        </w:pPr>
                        <w:r>
                          <w:rPr>
                            <w:rFonts w:ascii="Adobe Arabic" w:hAnsi="Adobe Arabic" w:cs="Adobe Arabic" w:hint="cs"/>
                            <w:b/>
                            <w:bCs/>
                            <w:color w:val="002060"/>
                            <w:sz w:val="36"/>
                            <w:szCs w:val="36"/>
                            <w:rtl/>
                          </w:rPr>
                          <w:t xml:space="preserve">       نظرية العلاقة:</w:t>
                        </w:r>
                      </w:p>
                    </w:txbxContent>
                  </v:textbox>
                </v:shape>
                <w10:wrap anchorx="page"/>
                <w10:anchorlock/>
              </v:group>
            </w:pict>
          </mc:Fallback>
        </mc:AlternateContent>
      </w:r>
    </w:p>
    <w:p w:rsidR="000D0CA1" w:rsidRDefault="000D0CA1" w:rsidP="000D0CA1">
      <w:pPr>
        <w:rPr>
          <w:rtl/>
        </w:rPr>
      </w:pPr>
      <w:r w:rsidRPr="00E67114">
        <w:rPr>
          <w:rtl/>
        </w:rPr>
        <w:t>تنص على أنّ القادة يهتمون لتعاملهم مع الموظفين بشكل فعال، وتعد هذه النظرية من أفضل النظريات التي يكون بها العديد من الفعاليات للموظفين، وهنا يقوم القادة بالتركيز على وجود بي</w:t>
      </w:r>
      <w:r>
        <w:rPr>
          <w:rtl/>
        </w:rPr>
        <w:t>ئة إيجابية وطبيعة عمل ممتعة.</w:t>
      </w:r>
    </w:p>
    <w:p w:rsidR="000D0CA1" w:rsidRDefault="000D0CA1" w:rsidP="000D0CA1">
      <w:pPr>
        <w:rPr>
          <w:rtl/>
        </w:rPr>
      </w:pPr>
      <w:r>
        <w:rPr>
          <w:rFonts w:ascii="Sakkal Majalla" w:hAnsi="Sakkal Majalla"/>
          <w:noProof/>
          <w:color w:val="002060"/>
          <w:sz w:val="20"/>
          <w:szCs w:val="20"/>
        </w:rPr>
        <w:drawing>
          <wp:anchor distT="0" distB="0" distL="114300" distR="114300" simplePos="0" relativeHeight="252279808" behindDoc="0" locked="0" layoutInCell="1" allowOverlap="1" wp14:anchorId="0AC97199" wp14:editId="6D17C163">
            <wp:simplePos x="0" y="0"/>
            <wp:positionH relativeFrom="margin">
              <wp:posOffset>0</wp:posOffset>
            </wp:positionH>
            <wp:positionV relativeFrom="paragraph">
              <wp:posOffset>210185</wp:posOffset>
            </wp:positionV>
            <wp:extent cx="2604770" cy="2040890"/>
            <wp:effectExtent l="0" t="0" r="0" b="0"/>
            <wp:wrapSquare wrapText="bothSides"/>
            <wp:docPr id="322" name="صورة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resentation-bro.png"/>
                    <pic:cNvPicPr/>
                  </pic:nvPicPr>
                  <pic:blipFill rotWithShape="1">
                    <a:blip r:embed="rId44" cstate="print">
                      <a:extLst>
                        <a:ext uri="{28A0092B-C50C-407E-A947-70E740481C1C}">
                          <a14:useLocalDpi xmlns:a14="http://schemas.microsoft.com/office/drawing/2010/main" val="0"/>
                        </a:ext>
                      </a:extLst>
                    </a:blip>
                    <a:srcRect t="7753" b="13892"/>
                    <a:stretch/>
                  </pic:blipFill>
                  <pic:spPr bwMode="auto">
                    <a:xfrm>
                      <a:off x="0" y="0"/>
                      <a:ext cx="2604770" cy="2040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tl/>
        </w:rPr>
        <mc:AlternateContent>
          <mc:Choice Requires="wps">
            <w:drawing>
              <wp:anchor distT="0" distB="0" distL="114300" distR="114300" simplePos="0" relativeHeight="252278784" behindDoc="0" locked="0" layoutInCell="1" allowOverlap="1" wp14:anchorId="4362E5C1" wp14:editId="44150171">
                <wp:simplePos x="0" y="0"/>
                <wp:positionH relativeFrom="column">
                  <wp:posOffset>3498880</wp:posOffset>
                </wp:positionH>
                <wp:positionV relativeFrom="paragraph">
                  <wp:posOffset>104288</wp:posOffset>
                </wp:positionV>
                <wp:extent cx="1886956" cy="320633"/>
                <wp:effectExtent l="0" t="0" r="0" b="3810"/>
                <wp:wrapNone/>
                <wp:docPr id="202" name="مربع نص 202"/>
                <wp:cNvGraphicFramePr/>
                <a:graphic xmlns:a="http://schemas.openxmlformats.org/drawingml/2006/main">
                  <a:graphicData uri="http://schemas.microsoft.com/office/word/2010/wordprocessingShape">
                    <wps:wsp>
                      <wps:cNvSpPr txBox="1"/>
                      <wps:spPr>
                        <a:xfrm>
                          <a:off x="0" y="0"/>
                          <a:ext cx="1886956" cy="3206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600067" w:rsidRDefault="00693FEF" w:rsidP="000D0CA1">
                            <w:pPr>
                              <w:rPr>
                                <w:rFonts w:ascii="Adobe Arabic" w:hAnsi="Adobe Arabic" w:cs="Adobe Arabic"/>
                                <w:color w:val="FFFFFF" w:themeColor="background1"/>
                                <w:sz w:val="30"/>
                                <w:szCs w:val="36"/>
                              </w:rPr>
                            </w:pPr>
                            <w:r w:rsidRPr="00600067">
                              <w:rPr>
                                <w:rFonts w:ascii="Adobe Arabic" w:hAnsi="Adobe Arabic" w:cs="Adobe Arabic"/>
                                <w:color w:val="FFFFFF" w:themeColor="background1"/>
                                <w:sz w:val="30"/>
                                <w:szCs w:val="36"/>
                                <w:rtl/>
                              </w:rPr>
                              <w:t xml:space="preserve">فوائد </w:t>
                            </w:r>
                            <w:r>
                              <w:rPr>
                                <w:rFonts w:ascii="Adobe Arabic" w:hAnsi="Adobe Arabic" w:cs="Adobe Arabic" w:hint="cs"/>
                                <w:color w:val="FFFFFF" w:themeColor="background1"/>
                                <w:sz w:val="30"/>
                                <w:szCs w:val="36"/>
                                <w:rtl/>
                              </w:rPr>
                              <w:t>نظرية العلاقة: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id="مربع نص 202" o:spid="_x0000_s1345" type="#_x0000_t202" style="position:absolute;left:0;text-align:left;margin-left:275.5pt;margin-top:8.2pt;width:148.6pt;height:25.25pt;z-index:252278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" filled="f" stroked="f" strokeweight=".5pt">
                <v:textbox>
                  <w:txbxContent>
                    <w:p w:rsidR="00693FEF" w:rsidRPr="00600067" w:rsidRDefault="00693FEF" w:rsidP="000D0CA1">
                      <w:pPr>
                        <w:rPr>
                          <w:rFonts w:ascii="Adobe Arabic" w:hAnsi="Adobe Arabic" w:cs="Adobe Arabic"/>
                          <w:color w:val="FFFFFF" w:themeColor="background1"/>
                          <w:sz w:val="30"/>
                          <w:szCs w:val="36"/>
                        </w:rPr>
                      </w:pPr>
                      <w:r w:rsidRPr="00600067">
                        <w:rPr>
                          <w:rFonts w:ascii="Adobe Arabic" w:hAnsi="Adobe Arabic" w:cs="Adobe Arabic"/>
                          <w:color w:val="FFFFFF" w:themeColor="background1"/>
                          <w:sz w:val="30"/>
                          <w:szCs w:val="36"/>
                          <w:rtl/>
                        </w:rPr>
                        <w:t xml:space="preserve">فوائد </w:t>
                      </w:r>
                      <w:r>
                        <w:rPr>
                          <w:rFonts w:ascii="Adobe Arabic" w:hAnsi="Adobe Arabic" w:cs="Adobe Arabic" w:hint="cs"/>
                          <w:color w:val="FFFFFF" w:themeColor="background1"/>
                          <w:sz w:val="30"/>
                          <w:szCs w:val="36"/>
                          <w:rtl/>
                        </w:rPr>
                        <w:t>نظرية العلاقة:</w:t>
                      </w:r>
                    </w:p>
                  </w:txbxContent>
                </v:textbox>
              </v:shape>
            </w:pict>
          </mc:Fallback>
        </mc:AlternateContent>
      </w:r>
      <w:r w:rsidRPr="00B75BFA">
        <w:rPr>
          <w:noProof/>
          <w:rtl/>
        </w:rPr>
        <w:drawing>
          <wp:inline distT="0" distB="0" distL="0" distR="0" wp14:anchorId="74E52E34" wp14:editId="172A7F26">
            <wp:extent cx="2228215" cy="565876"/>
            <wp:effectExtent l="0" t="0" r="635" b="5715"/>
            <wp:docPr id="201"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38"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242223" cy="569434"/>
                    </a:xfrm>
                    <a:prstGeom prst="rect">
                      <a:avLst/>
                    </a:prstGeom>
                  </pic:spPr>
                </pic:pic>
              </a:graphicData>
            </a:graphic>
          </wp:inline>
        </w:drawing>
      </w:r>
    </w:p>
    <w:p w:rsidR="000D0CA1" w:rsidRPr="004D0F19" w:rsidRDefault="000D0CA1">
      <w:pPr>
        <w:pStyle w:val="ListParagraph"/>
        <w:numPr>
          <w:ilvl w:val="0"/>
          <w:numId w:val="18"/>
        </w:numPr>
        <w:rPr>
          <w:rFonts w:ascii="Sakkal Majalla" w:hAnsi="Sakkal Majalla" w:cs="Sakkal Majalla"/>
          <w:color w:val="002060"/>
          <w:sz w:val="34"/>
          <w:szCs w:val="34"/>
          <w:rtl/>
        </w:rPr>
      </w:pPr>
      <w:r w:rsidRPr="004D0F19">
        <w:rPr>
          <w:rFonts w:ascii="Sakkal Majalla" w:hAnsi="Sakkal Majalla" w:cs="Sakkal Majalla"/>
          <w:color w:val="002060"/>
          <w:sz w:val="34"/>
          <w:szCs w:val="34"/>
          <w:rtl/>
        </w:rPr>
        <w:t xml:space="preserve">ثقة الموظفين في قائدهم. </w:t>
      </w:r>
    </w:p>
    <w:p w:rsidR="000D0CA1" w:rsidRPr="004D0F19" w:rsidRDefault="000D0CA1">
      <w:pPr>
        <w:pStyle w:val="ListParagraph"/>
        <w:numPr>
          <w:ilvl w:val="0"/>
          <w:numId w:val="18"/>
        </w:numPr>
        <w:rPr>
          <w:rFonts w:ascii="Sakkal Majalla" w:hAnsi="Sakkal Majalla" w:cs="Sakkal Majalla"/>
          <w:color w:val="002060"/>
          <w:sz w:val="34"/>
          <w:szCs w:val="34"/>
          <w:rtl/>
        </w:rPr>
      </w:pPr>
      <w:r w:rsidRPr="004D0F19">
        <w:rPr>
          <w:rFonts w:ascii="Sakkal Majalla" w:hAnsi="Sakkal Majalla" w:cs="Sakkal Majalla"/>
          <w:color w:val="002060"/>
          <w:sz w:val="34"/>
          <w:szCs w:val="34"/>
          <w:rtl/>
        </w:rPr>
        <w:t>جعل القائد مصدر لتشجيع الموظفين أن يكونوا قادة.</w:t>
      </w:r>
    </w:p>
    <w:p w:rsidR="000D0CA1" w:rsidRPr="004D0F19" w:rsidRDefault="000D0CA1">
      <w:pPr>
        <w:pStyle w:val="ListParagraph"/>
        <w:numPr>
          <w:ilvl w:val="0"/>
          <w:numId w:val="18"/>
        </w:numPr>
        <w:rPr>
          <w:rFonts w:ascii="Sakkal Majalla" w:hAnsi="Sakkal Majalla" w:cs="Sakkal Majalla"/>
          <w:color w:val="002060"/>
          <w:sz w:val="20"/>
          <w:szCs w:val="20"/>
        </w:rPr>
      </w:pPr>
      <w:r w:rsidRPr="004D0F19">
        <w:rPr>
          <w:rFonts w:ascii="Sakkal Majalla" w:hAnsi="Sakkal Majalla" w:cs="Sakkal Majalla"/>
          <w:color w:val="002060"/>
          <w:sz w:val="34"/>
          <w:szCs w:val="34"/>
          <w:rtl/>
        </w:rPr>
        <w:t>تعزيز عمليات التطور بالنسبة للموظفين.</w:t>
      </w:r>
    </w:p>
    <w:p w:rsidR="000D0CA1" w:rsidRDefault="000D0CA1" w:rsidP="000D0CA1">
      <w:pPr>
        <w:rPr>
          <w:rFonts w:ascii="Sakkal Majalla" w:hAnsi="Sakkal Majalla"/>
          <w:color w:val="002060"/>
          <w:rtl/>
        </w:rPr>
      </w:pPr>
      <w:r>
        <w:rPr>
          <w:rFonts w:ascii="Sakkal Majalla" w:eastAsia="Times New Roman" w:hAnsi="Sakkal Majalla"/>
          <w:noProof/>
          <w:sz w:val="34"/>
          <w:rtl/>
        </w:rPr>
        <mc:AlternateContent>
          <mc:Choice Requires="wpg">
            <w:drawing>
              <wp:inline distT="0" distB="0" distL="0" distR="0" wp14:anchorId="545C8AD4" wp14:editId="7D46BF6D">
                <wp:extent cx="2126244" cy="559180"/>
                <wp:effectExtent l="0" t="0" r="7620" b="0"/>
                <wp:docPr id="203" name="Group 250"/>
                <wp:cNvGraphicFramePr/>
                <a:graphic xmlns:a="http://schemas.openxmlformats.org/drawingml/2006/main">
                  <a:graphicData uri="http://schemas.microsoft.com/office/word/2010/wordprocessingGroup">
                    <wpg:wgp>
                      <wpg:cNvGrpSpPr/>
                      <wpg:grpSpPr>
                        <a:xfrm>
                          <a:off x="0" y="0"/>
                          <a:ext cx="2126244" cy="559180"/>
                          <a:chOff x="0" y="0"/>
                          <a:chExt cx="1753235" cy="582930"/>
                        </a:xfrm>
                      </wpg:grpSpPr>
                      <pic:pic xmlns:pic="http://schemas.openxmlformats.org/drawingml/2006/picture">
                        <pic:nvPicPr>
                          <pic:cNvPr id="204" name="Picture 3646"/>
                          <pic:cNvPicPr>
                            <a:picLocks noChangeAspect="1"/>
                          </pic:cNvPicPr>
                        </pic:nvPicPr>
                        <pic:blipFill>
                          <a:blip r:embed="rId41" cstate="print"/>
                          <a:stretch>
                            <a:fillRect/>
                          </a:stretch>
                        </pic:blipFill>
                        <pic:spPr>
                          <a:xfrm>
                            <a:off x="0" y="0"/>
                            <a:ext cx="1753235" cy="582930"/>
                          </a:xfrm>
                          <a:prstGeom prst="rect">
                            <a:avLst/>
                          </a:prstGeom>
                        </pic:spPr>
                      </pic:pic>
                      <wps:wsp>
                        <wps:cNvPr id="205" name="مربع نص 205"/>
                        <wps:cNvSpPr txBox="1"/>
                        <wps:spPr>
                          <a:xfrm>
                            <a:off x="69050" y="133709"/>
                            <a:ext cx="1649730"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3D6E16" w:rsidRDefault="00693FEF"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 xml:space="preserve">عيوب </w:t>
                              </w:r>
                              <w:r>
                                <w:rPr>
                                  <w:rFonts w:ascii="Adobe Arabic" w:hAnsi="Adobe Arabic" w:cs="Adobe Arabic" w:hint="cs"/>
                                  <w:color w:val="FFFFFF" w:themeColor="background1"/>
                                  <w:sz w:val="32"/>
                                  <w:szCs w:val="36"/>
                                  <w:rtl/>
                                </w:rPr>
                                <w:t>النظرية التشاركية</w:t>
                              </w:r>
                              <w:r w:rsidRPr="003D6E16">
                                <w:rPr>
                                  <w:rFonts w:ascii="Adobe Arabic" w:hAnsi="Adobe Arabic" w:cs="Adobe Arabic" w:hint="cs"/>
                                  <w:color w:val="FFFFFF" w:themeColor="background1"/>
                                  <w:sz w:val="32"/>
                                  <w:szCs w:val="36"/>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_x0000_s1346" style="width:167.4pt;height:44.05pt;mso-position-horizontal-relative:char;mso-position-vertical-relative:line" coordsize="17532,5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">
                <v:shape id="Picture 3646" o:spid="_x0000_s1347" type="#_x0000_t75" style="position:absolute;width:17532;height:58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i1QHDAAAA3AAAAA8AAABkcnMvZG93bnJldi54bWxEj0FrwkAUhO+F/oflFbzVjVLFplml2Ip6&#10;NDX3x+5rEpp9G7LbJP57VxA8DjPzDZNtRtuInjpfO1YwmyYgiLUzNZcKzj+71xUIH5ANNo5JwYU8&#10;bNbPTxmmxg18oj4PpYgQ9ikqqEJoUym9rsiin7qWOHq/rrMYouxKaTocItw2cp4kS2mx5rhQYUvb&#10;ivRf/m8VvLcn/bXd28Wg++/iTGGWH5tCqcnL+PkBItAYHuF7+2AUzJM3uJ2JR0Cur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eLVAcMAAADcAAAADwAAAAAAAAAAAAAAAACf&#10;AgAAZHJzL2Rvd25yZXYueG1sUEsFBgAAAAAEAAQA9wAAAI8DAAAAAA==&#10;">
                  <v:imagedata r:id="rId42" o:title=""/>
                  <v:path arrowok="t"/>
                </v:shape>
                <v:shape id="مربع نص 205" o:spid="_x0000_s1348" type="#_x0000_t202" style="position:absolute;left:690;top:1337;width:16497;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bI58YA&#10;AADcAAAADwAAAGRycy9kb3ducmV2LnhtbESPQWvCQBSE74X+h+UVems2BiySZhUJSKXoQZtLb6/Z&#10;ZxLMvk2zaxL99d1CweMwM98w2WoyrRiod41lBbMoBkFcWt1wpaD43LwsQDiPrLG1TAqu5GC1fHzI&#10;MNV25AMNR1+JAGGXooLa+y6V0pU1GXSR7YiDd7K9QR9kX0nd4xjgppVJHL9Kgw2HhRo7ymsqz8eL&#10;UfCRb/Z4+E7M4tbm77vTuvspvuZKPT9N6zcQniZ/D/+3t1pBEs/h7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bI58YAAADcAAAADwAAAAAAAAAAAAAAAACYAgAAZHJz&#10;L2Rvd25yZXYueG1sUEsFBgAAAAAEAAQA9QAAAIsDAAAAAA==&#10;" filled="f" stroked="f" strokeweight=".5pt">
                  <v:textbox>
                    <w:txbxContent>
                      <w:p w:rsidR="00693FEF" w:rsidRPr="003D6E16" w:rsidRDefault="00693FEF"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 xml:space="preserve">عيوب </w:t>
                        </w:r>
                        <w:r>
                          <w:rPr>
                            <w:rFonts w:ascii="Adobe Arabic" w:hAnsi="Adobe Arabic" w:cs="Adobe Arabic" w:hint="cs"/>
                            <w:color w:val="FFFFFF" w:themeColor="background1"/>
                            <w:sz w:val="32"/>
                            <w:szCs w:val="36"/>
                            <w:rtl/>
                          </w:rPr>
                          <w:t>النظرية التشاركية</w:t>
                        </w:r>
                        <w:r w:rsidRPr="003D6E16">
                          <w:rPr>
                            <w:rFonts w:ascii="Adobe Arabic" w:hAnsi="Adobe Arabic" w:cs="Adobe Arabic" w:hint="cs"/>
                            <w:color w:val="FFFFFF" w:themeColor="background1"/>
                            <w:sz w:val="32"/>
                            <w:szCs w:val="36"/>
                            <w:rtl/>
                          </w:rPr>
                          <w:t>:</w:t>
                        </w:r>
                      </w:p>
                    </w:txbxContent>
                  </v:textbox>
                </v:shape>
                <w10:wrap anchorx="page"/>
                <w10:anchorlock/>
              </v:group>
            </w:pict>
          </mc:Fallback>
        </mc:AlternateContent>
      </w:r>
    </w:p>
    <w:p w:rsidR="000D0CA1" w:rsidRDefault="000D0CA1" w:rsidP="000D0CA1">
      <w:pPr>
        <w:rPr>
          <w:rFonts w:ascii="Sakkal Majalla" w:hAnsi="Sakkal Majalla"/>
          <w:color w:val="002060"/>
          <w:rtl/>
        </w:rPr>
      </w:pPr>
      <w:r w:rsidRPr="004D0F19">
        <w:rPr>
          <w:color w:val="002060"/>
          <w:rtl/>
        </w:rPr>
        <w:t>التأثير بشكل سلبي على الإنتاجية بسبب التركيز على إرضاء الأفراد.</w:t>
      </w:r>
    </w:p>
    <w:p w:rsidR="000D0CA1" w:rsidRDefault="000D0CA1" w:rsidP="000D0CA1">
      <w:pPr>
        <w:shd w:val="clear" w:color="auto" w:fill="F2F2F2" w:themeFill="background1" w:themeFillShade="F2"/>
        <w:rPr>
          <w:b/>
          <w:bCs/>
          <w:rtl/>
        </w:rPr>
      </w:pPr>
      <w:r w:rsidRPr="00B540AF">
        <w:rPr>
          <w:b/>
          <w:bCs/>
          <w:color w:val="C00000"/>
          <w:shd w:val="clear" w:color="auto" w:fill="F2F2F2" w:themeFill="background1" w:themeFillShade="F2"/>
          <w:rtl/>
        </w:rPr>
        <w:t>صفات القائد الأساسية أي شخص يطمح للقيادة،</w:t>
      </w:r>
      <w:r w:rsidRPr="00B540AF">
        <w:rPr>
          <w:b/>
          <w:bCs/>
          <w:color w:val="C00000"/>
          <w:rtl/>
        </w:rPr>
        <w:t xml:space="preserve"> </w:t>
      </w:r>
    </w:p>
    <w:p w:rsidR="000D0CA1" w:rsidRDefault="000D0CA1" w:rsidP="000D0CA1">
      <w:pPr>
        <w:rPr>
          <w:rtl/>
        </w:rPr>
      </w:pPr>
      <w:r w:rsidRPr="004D0F19">
        <w:rPr>
          <w:b/>
          <w:bCs/>
          <w:rtl/>
        </w:rPr>
        <w:t>لا بد أن تتوافر فيه عدد من الصفات، والتي منها</w:t>
      </w:r>
      <w:r w:rsidRPr="004D0F19">
        <w:rPr>
          <w:rFonts w:hint="cs"/>
          <w:b/>
          <w:bCs/>
          <w:rtl/>
        </w:rPr>
        <w:t>:</w:t>
      </w:r>
      <w:r w:rsidRPr="004D0F19">
        <w:rPr>
          <w:rFonts w:hint="cs"/>
          <w:rtl/>
        </w:rPr>
        <w:t xml:space="preserve"> </w:t>
      </w:r>
      <w:r w:rsidRPr="004D0F19">
        <w:rPr>
          <w:rtl/>
        </w:rPr>
        <w:t xml:space="preserve">الاتصاف بالصفات الأخلاقية الجيدة والشخصية القوية. مهارات التنظيم الذاتي. الكفاءة العالية، وإمكانية التعلم بسرعة. تغذية الحوافز التي توجد لدى الموظفين. تعزيز عمليات الاتصال والتطور. </w:t>
      </w:r>
    </w:p>
    <w:p w:rsidR="000D0CA1" w:rsidRDefault="000D0CA1" w:rsidP="00687885">
      <w:pPr>
        <w:pageBreakBefore/>
        <w:rPr>
          <w:rFonts w:ascii="Sakkal Majalla" w:hAnsi="Sakkal Majalla"/>
          <w:color w:val="002060"/>
          <w:rtl/>
        </w:rPr>
      </w:pPr>
      <w:r>
        <w:rPr>
          <w:rFonts w:cs="Arial" w:hint="cs"/>
          <w:noProof/>
          <w:color w:val="C00000"/>
          <w:sz w:val="36"/>
          <w:szCs w:val="36"/>
          <w:rtl/>
        </w:rPr>
        <w:lastRenderedPageBreak/>
        <mc:AlternateContent>
          <mc:Choice Requires="wpg">
            <w:drawing>
              <wp:inline distT="0" distB="0" distL="0" distR="0" wp14:anchorId="210CACBC" wp14:editId="7E4B6210">
                <wp:extent cx="3088640" cy="808355"/>
                <wp:effectExtent l="0" t="0" r="0" b="0"/>
                <wp:docPr id="324" name="Google Shape;2257;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088640" cy="808355"/>
                          <a:chOff x="32923" y="0"/>
                          <a:chExt cx="33460" cy="8767"/>
                        </a:xfrm>
                      </wpg:grpSpPr>
                      <wps:wsp>
                        <wps:cNvPr id="325" name="Google Shape;2258;p44"/>
                        <wps:cNvSpPr>
                          <a:spLocks/>
                        </wps:cNvSpPr>
                        <wps:spPr bwMode="auto">
                          <a:xfrm>
                            <a:off x="36049" y="7"/>
                            <a:ext cx="30334" cy="6709"/>
                          </a:xfrm>
                          <a:custGeom>
                            <a:avLst/>
                            <a:gdLst>
                              <a:gd name="T0" fmla="*/ 1 w 104002"/>
                              <a:gd name="T1" fmla="*/ 1 h 26838"/>
                              <a:gd name="T2" fmla="*/ 1 w 104002"/>
                              <a:gd name="T3" fmla="*/ 26837 h 26838"/>
                              <a:gd name="T4" fmla="*/ 90917 w 104002"/>
                              <a:gd name="T5" fmla="*/ 26837 h 26838"/>
                              <a:gd name="T6" fmla="*/ 104002 w 104002"/>
                              <a:gd name="T7" fmla="*/ 13753 h 26838"/>
                              <a:gd name="T8" fmla="*/ 104002 w 104002"/>
                              <a:gd name="T9" fmla="*/ 11205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7"/>
                                </a:lnTo>
                                <a:lnTo>
                                  <a:pt x="90917" y="26837"/>
                                </a:lnTo>
                                <a:cubicBezTo>
                                  <a:pt x="98144" y="26837"/>
                                  <a:pt x="104002" y="20980"/>
                                  <a:pt x="104002" y="13753"/>
                                </a:cubicBezTo>
                                <a:lnTo>
                                  <a:pt x="104002" y="11205"/>
                                </a:lnTo>
                                <a:cubicBezTo>
                                  <a:pt x="104002" y="5013"/>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3" name="Google Shape;2259;p44"/>
                        <wps:cNvSpPr>
                          <a:spLocks/>
                        </wps:cNvSpPr>
                        <wps:spPr bwMode="auto">
                          <a:xfrm>
                            <a:off x="34632" y="5600"/>
                            <a:ext cx="3310" cy="3167"/>
                          </a:xfrm>
                          <a:custGeom>
                            <a:avLst/>
                            <a:gdLst>
                              <a:gd name="T0" fmla="*/ 0 w 13241"/>
                              <a:gd name="T1" fmla="*/ 0 h 12669"/>
                              <a:gd name="T2" fmla="*/ 0 w 13241"/>
                              <a:gd name="T3" fmla="*/ 12669 h 12669"/>
                              <a:gd name="T4" fmla="*/ 6608 w 13241"/>
                              <a:gd name="T5" fmla="*/ 8359 h 12669"/>
                              <a:gd name="T6" fmla="*/ 13240 w 13241"/>
                              <a:gd name="T7" fmla="*/ 12669 h 12669"/>
                              <a:gd name="T8" fmla="*/ 13240 w 13241"/>
                              <a:gd name="T9" fmla="*/ 0 h 12669"/>
                              <a:gd name="T10" fmla="*/ 0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0" y="0"/>
                                </a:moveTo>
                                <a:lnTo>
                                  <a:pt x="0" y="12669"/>
                                </a:lnTo>
                                <a:lnTo>
                                  <a:pt x="6608" y="8359"/>
                                </a:lnTo>
                                <a:lnTo>
                                  <a:pt x="13240" y="12669"/>
                                </a:lnTo>
                                <a:lnTo>
                                  <a:pt x="13240" y="0"/>
                                </a:lnTo>
                                <a:lnTo>
                                  <a:pt x="0"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4" name="Google Shape;2260;p44"/>
                        <wps:cNvSpPr>
                          <a:spLocks/>
                        </wps:cNvSpPr>
                        <wps:spPr bwMode="auto">
                          <a:xfrm>
                            <a:off x="32923" y="0"/>
                            <a:ext cx="6725" cy="6724"/>
                          </a:xfrm>
                          <a:custGeom>
                            <a:avLst/>
                            <a:gdLst>
                              <a:gd name="T0" fmla="*/ 13454 w 26897"/>
                              <a:gd name="T1" fmla="*/ 1 h 26897"/>
                              <a:gd name="T2" fmla="*/ 0 w 26897"/>
                              <a:gd name="T3" fmla="*/ 13443 h 26897"/>
                              <a:gd name="T4" fmla="*/ 13454 w 26897"/>
                              <a:gd name="T5" fmla="*/ 26897 h 26897"/>
                              <a:gd name="T6" fmla="*/ 26896 w 26897"/>
                              <a:gd name="T7" fmla="*/ 13443 h 26897"/>
                              <a:gd name="T8" fmla="*/ 13454 w 26897"/>
                              <a:gd name="T9" fmla="*/ 1 h 26897"/>
                            </a:gdLst>
                            <a:ahLst/>
                            <a:cxnLst>
                              <a:cxn ang="0">
                                <a:pos x="T0" y="T1"/>
                              </a:cxn>
                              <a:cxn ang="0">
                                <a:pos x="T2" y="T3"/>
                              </a:cxn>
                              <a:cxn ang="0">
                                <a:pos x="T4" y="T5"/>
                              </a:cxn>
                              <a:cxn ang="0">
                                <a:pos x="T6" y="T7"/>
                              </a:cxn>
                              <a:cxn ang="0">
                                <a:pos x="T8" y="T9"/>
                              </a:cxn>
                            </a:cxnLst>
                            <a:rect l="0" t="0" r="r" b="b"/>
                            <a:pathLst>
                              <a:path w="26897" h="26897" extrusionOk="0">
                                <a:moveTo>
                                  <a:pt x="13454" y="1"/>
                                </a:moveTo>
                                <a:cubicBezTo>
                                  <a:pt x="6025" y="1"/>
                                  <a:pt x="0" y="6013"/>
                                  <a:pt x="0" y="13443"/>
                                </a:cubicBezTo>
                                <a:cubicBezTo>
                                  <a:pt x="0" y="20872"/>
                                  <a:pt x="6025" y="26897"/>
                                  <a:pt x="13454" y="26897"/>
                                </a:cubicBezTo>
                                <a:cubicBezTo>
                                  <a:pt x="20884" y="26897"/>
                                  <a:pt x="26896" y="20872"/>
                                  <a:pt x="26896" y="13443"/>
                                </a:cubicBezTo>
                                <a:cubicBezTo>
                                  <a:pt x="26896" y="6013"/>
                                  <a:pt x="20884" y="1"/>
                                  <a:pt x="13454" y="1"/>
                                </a:cubicBez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5" name="Google Shape;2261;p44"/>
                        <wps:cNvSpPr>
                          <a:spLocks/>
                        </wps:cNvSpPr>
                        <wps:spPr bwMode="auto">
                          <a:xfrm>
                            <a:off x="33855" y="930"/>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47" y="1"/>
                                  <a:pt x="1" y="4358"/>
                                  <a:pt x="1" y="9728"/>
                                </a:cubicBezTo>
                                <a:cubicBezTo>
                                  <a:pt x="1" y="15098"/>
                                  <a:pt x="4347" y="19455"/>
                                  <a:pt x="9728" y="19455"/>
                                </a:cubicBezTo>
                                <a:cubicBezTo>
                                  <a:pt x="15098" y="19455"/>
                                  <a:pt x="19456" y="15098"/>
                                  <a:pt x="19456" y="9728"/>
                                </a:cubicBezTo>
                                <a:cubicBezTo>
                                  <a:pt x="19456" y="4358"/>
                                  <a:pt x="15098" y="1"/>
                                  <a:pt x="9728" y="1"/>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2563F8" w:rsidRDefault="00693FEF" w:rsidP="000D0CA1">
                              <w:pPr>
                                <w:bidi w:val="0"/>
                                <w:spacing w:after="240" w:line="360"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8</w:t>
                              </w:r>
                            </w:p>
                          </w:txbxContent>
                        </wps:txbx>
                        <wps:bodyPr rot="0" vert="horz" wrap="square" lIns="91425" tIns="91425" rIns="91425" bIns="91425" anchor="ctr" anchorCtr="0" upright="1">
                          <a:noAutofit/>
                        </wps:bodyPr>
                      </wps:wsp>
                      <wps:wsp>
                        <wps:cNvPr id="346" name="Google Shape;2263;p44"/>
                        <wps:cNvSpPr txBox="1">
                          <a:spLocks noChangeArrowheads="1"/>
                        </wps:cNvSpPr>
                        <wps:spPr bwMode="auto">
                          <a:xfrm>
                            <a:off x="39193" y="619"/>
                            <a:ext cx="23994" cy="57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F1809" w:rsidRDefault="00693FEF" w:rsidP="000D0CA1">
                              <w:pPr>
                                <w:jc w:val="center"/>
                                <w:rPr>
                                  <w:rFonts w:ascii="Adobe Arabic" w:eastAsia="Roboto" w:hAnsi="Adobe Arabic" w:cs="Adobe Arabic"/>
                                  <w:b/>
                                  <w:bCs/>
                                  <w:color w:val="002060"/>
                                  <w:szCs w:val="28"/>
                                </w:rPr>
                              </w:pPr>
                              <w:r>
                                <w:rPr>
                                  <w:rFonts w:ascii="Adobe Arabic" w:hAnsi="Adobe Arabic" w:cs="Adobe Arabic" w:hint="cs"/>
                                  <w:b/>
                                  <w:bCs/>
                                  <w:color w:val="002060"/>
                                  <w:sz w:val="36"/>
                                  <w:szCs w:val="36"/>
                                  <w:rtl/>
                                </w:rPr>
                                <w:t>نظرية الشبكة الإدارية في القيادة:</w:t>
                              </w:r>
                            </w:p>
                          </w:txbxContent>
                        </wps:txbx>
                        <wps:bodyPr rot="0" vert="horz" wrap="square" lIns="91425" tIns="91425" rIns="91425" bIns="91425" anchor="ctr" anchorCtr="0" upright="1">
                          <a:noAutofit/>
                        </wps:bodyPr>
                      </wps:wsp>
                    </wpg:wgp>
                  </a:graphicData>
                </a:graphic>
              </wp:inline>
            </w:drawing>
          </mc:Choice>
          <mc:Fallback>
            <w:pict>
              <v:group id="_x0000_s1349" style="width:243.2pt;height:63.65pt;flip:x;mso-position-horizontal-relative:char;mso-position-vertical-relative:line" coordorigin="32923" coordsize="33460,8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">
                <v:shape id="Google Shape;2258;p44" o:spid="_x0000_s1350" style="position:absolute;left:36049;top:7;width:30334;height:6709;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RI5cMA&#10;AADcAAAADwAAAGRycy9kb3ducmV2LnhtbESPT4vCMBTE74LfITzBm6ZWV6QaRWUXZS/iH/D6aJ5N&#10;sXkpTVa7394sLHgcZuY3zGLV2ko8qPGlYwWjYQKCOHe65ELB5fw1mIHwAVlj5ZgU/JKH1bLbWWCm&#10;3ZOP9DiFQkQI+wwVmBDqTEqfG7Loh64mjt7NNRZDlE0hdYPPCLeVTJNkKi2WHBcM1rQ1lN9PP1aB&#10;p2ug9Hx3O3OYJJvj5zf5eqpUv9eu5yACteEd/m/vtYJx+gF/Z+IR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RI5cMAAADcAAAADwAAAAAAAAAAAAAAAACYAgAAZHJzL2Rv&#10;d25yZXYueG1sUEsFBgAAAAAEAAQA9QAAAIgDAAAAAA==&#10;" path="m1,1r,26836l90917,26837v7227,,13085,-5857,13085,-13084l104002,11205c104002,5013,98989,1,92798,1l1,1xe" fillcolor="#eee" stroked="f">
                  <v:path arrowok="t" o:extrusionok="f" o:connecttype="custom" o:connectlocs="0,0;0,6709;26518,6709;30334,3438;30334,2801;27066,0;0,0" o:connectangles="0,0,0,0,0,0,0"/>
                </v:shape>
                <v:shape id="Google Shape;2259;p44" o:spid="_x0000_s1351" style="position:absolute;left:34632;top:5600;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caccYA&#10;AADcAAAADwAAAGRycy9kb3ducmV2LnhtbESPQUsDMRSE70L/Q3gFbzZbW6Vdm5bSIngQxOqhx8fm&#10;NVncvCyb5+7qrzeC4HGYmW+YzW4MjeqpS3VkA/NZAYq4irZmZ+D97fFmBSoJssUmMhn4ogS77eRq&#10;g6WNA79SfxKnMoRTiQa8SFtqnSpPAdMstsTZu8QuoGTZOW07HDI8NPq2KO51wJrzgseWDp6qj9Nn&#10;MLA+9sviWc4vrh8ug5e748Gtv425no77B1BCo/yH/9pP1sBiuYDfM/kI6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8caccYAAADcAAAADwAAAAAAAAAAAAAAAACYAgAAZHJz&#10;L2Rvd25yZXYueG1sUEsFBgAAAAAEAAQA9QAAAIsDAAAAAA==&#10;" path="m,l,12669,6608,8359r6632,4310l13240,,,xe" fillcolor="#e09214" stroked="f">
                  <v:path arrowok="t" o:extrusionok="f" o:connecttype="custom" o:connectlocs="0,0;0,3167;1652,2090;3310,3167;3310,0;0,0" o:connectangles="0,0,0,0,0,0"/>
                </v:shape>
                <v:shape id="Google Shape;2260;p44" o:spid="_x0000_s1352" style="position:absolute;left:32923;width:6725;height:6724;visibility:visible;mso-wrap-style:square;v-text-anchor:middle" coordsize="26897,26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2bE8UA&#10;AADcAAAADwAAAGRycy9kb3ducmV2LnhtbESPT2sCMRTE70K/Q3gFb5qtSitbo6io6EWo/86vm9fN&#10;tpuXZRN1/famIHgcZuY3zGjS2FJcqPaFYwVv3QQEceZ0wbmCw37ZGYLwAVlj6ZgU3MjDZPzSGmGq&#10;3ZW/6LILuYgQ9ikqMCFUqZQ+M2TRd11FHL0fV1sMUda51DVeI9yWspck79JiwXHBYEVzQ9nf7mwV&#10;rJfFt2sWx97H9jbfGPm7Oq1mJ6Xar830E0SgJjzDj/ZaK+gPBvB/Jh4BO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XZsTxQAAANwAAAAPAAAAAAAAAAAAAAAAAJgCAABkcnMv&#10;ZG93bnJldi54bWxQSwUGAAAAAAQABAD1AAAAigMAAAAA&#10;" path="m13454,1c6025,1,,6013,,13443v,7429,6025,13454,13454,13454c20884,26897,26896,20872,26896,13443,26896,6013,20884,1,13454,1xe" fillcolor="#fdd77c" stroked="f">
                  <v:path arrowok="t" o:extrusionok="f" o:connecttype="custom" o:connectlocs="3364,0;0,3361;3364,6724;6725,3361;3364,0" o:connectangles="0,0,0,0,0"/>
                </v:shape>
                <v:shape id="Google Shape;2261;p44" o:spid="_x0000_s1353" style="position:absolute;left:33855;top:930;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8XdccA&#10;AADcAAAADwAAAGRycy9kb3ducmV2LnhtbESPQWvCQBSE74L/YXmCN7OxtVWiq1jFVtpD0UrB2zP7&#10;TEKzb0N2a+K/7xYEj8PMfMPMFq0pxYVqV1hWMIxiEMSp1QVnCg5fm8EEhPPIGkvLpOBKDhbzbmeG&#10;ibYN7+iy95kIEHYJKsi9rxIpXZqTQRfZijh4Z1sb9EHWmdQ1NgFuSvkQx8/SYMFhIceKVjmlP/tf&#10;o+Bt/NL49eqwPJ7ldfJ+ev3++GSjVL/XLqcgPLX+Hr61t1rB4+gJ/s+EI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PF3XHAAAA3AAAAA8AAAAAAAAAAAAAAAAAmAIAAGRy&#10;cy9kb3ducmV2LnhtbFBLBQYAAAAABAAEAPUAAACMAwAAAAA=&#10;" adj="-11796480,,5400" path="m9728,1c4347,1,1,4358,1,9728v,5370,4346,9727,9727,9727c15098,19455,19456,15098,19456,9728,19456,4358,15098,1,9728,1xe" fillcolor="#fcbd24" stroked="f">
                  <v:stroke joinstyle="miter"/>
                  <v:formulas/>
                  <v:path arrowok="t" o:extrusionok="f" o:connecttype="custom" o:connectlocs="2432,0;0,2432;2432,4864;4864,2432;2432,0" o:connectangles="0,0,0,0,0" textboxrect="0,0,19456,19456"/>
                  <v:textbox inset="2.53958mm,2.53958mm,2.53958mm,2.53958mm">
                    <w:txbxContent>
                      <w:p w:rsidR="00693FEF" w:rsidRPr="002563F8" w:rsidRDefault="00693FEF" w:rsidP="000D0CA1">
                        <w:pPr>
                          <w:bidi w:val="0"/>
                          <w:spacing w:after="240" w:line="360"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8</w:t>
                        </w:r>
                      </w:p>
                    </w:txbxContent>
                  </v:textbox>
                </v:shape>
                <v:shape id="Google Shape;2263;p44" o:spid="_x0000_s1354" type="#_x0000_t202" style="position:absolute;left:39193;top:619;width:23994;height:5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swiMMA&#10;AADcAAAADwAAAGRycy9kb3ducmV2LnhtbESPT2sCMRTE7wW/Q3iCl6LZ2qKyGkWEgh56qIrnR/L2&#10;D25eliSr67dvBKHHYWZ+w6w2vW3EjXyoHSv4mGQgiLUzNZcKzqfv8QJEiMgGG8ek4EEBNuvB2wpz&#10;4+78S7djLEWCcMhRQRVjm0sZdEUWw8S1xMkrnLcYk/SlNB7vCW4bOc2ymbRYc1qosKVdRfp67KyC&#10;d10e5kW2665N50+RtCkuhx+lRsN+uwQRqY//4Vd7bxR8fs3geSYd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fswiMMAAADcAAAADwAAAAAAAAAAAAAAAACYAgAAZHJzL2Rv&#10;d25yZXYueG1sUEsFBgAAAAAEAAQA9QAAAIgDAAAAAA==&#10;" filled="f" stroked="f">
                  <v:textbox inset="2.53958mm,2.53958mm,2.53958mm,2.53958mm">
                    <w:txbxContent>
                      <w:p w:rsidR="00693FEF" w:rsidRPr="003F1809" w:rsidRDefault="00693FEF" w:rsidP="000D0CA1">
                        <w:pPr>
                          <w:jc w:val="center"/>
                          <w:rPr>
                            <w:rFonts w:ascii="Adobe Arabic" w:eastAsia="Roboto" w:hAnsi="Adobe Arabic" w:cs="Adobe Arabic"/>
                            <w:b/>
                            <w:bCs/>
                            <w:color w:val="002060"/>
                            <w:szCs w:val="28"/>
                          </w:rPr>
                        </w:pPr>
                        <w:r>
                          <w:rPr>
                            <w:rFonts w:ascii="Adobe Arabic" w:hAnsi="Adobe Arabic" w:cs="Adobe Arabic" w:hint="cs"/>
                            <w:b/>
                            <w:bCs/>
                            <w:color w:val="002060"/>
                            <w:sz w:val="36"/>
                            <w:szCs w:val="36"/>
                            <w:rtl/>
                          </w:rPr>
                          <w:t>نظرية الشبكة الإدارية في القيادة:</w:t>
                        </w:r>
                      </w:p>
                    </w:txbxContent>
                  </v:textbox>
                </v:shape>
                <w10:wrap anchorx="page"/>
                <w10:anchorlock/>
              </v:group>
            </w:pict>
          </mc:Fallback>
        </mc:AlternateContent>
      </w:r>
    </w:p>
    <w:p w:rsidR="000D0CA1" w:rsidRPr="00626FE0" w:rsidRDefault="000D0CA1" w:rsidP="000D0CA1">
      <w:pPr>
        <w:rPr>
          <w:rtl/>
        </w:rPr>
      </w:pPr>
      <w:r w:rsidRPr="00626FE0">
        <w:rPr>
          <w:rtl/>
        </w:rPr>
        <w:t>نظرية الشبكة الادارية في ال</w:t>
      </w:r>
      <w:r>
        <w:rPr>
          <w:rtl/>
        </w:rPr>
        <w:t>قيادة تقترح أن القادة لا يولدون</w:t>
      </w:r>
      <w:r w:rsidRPr="00626FE0">
        <w:rPr>
          <w:rtl/>
        </w:rPr>
        <w:t>، بل يتم تكوينهم من خلال تفاعلاتهم وعلاقاتهم مع الآخرين. تركز هذه النظرية</w:t>
      </w:r>
      <w:r>
        <w:rPr>
          <w:rtl/>
        </w:rPr>
        <w:t xml:space="preserve"> على العلاقة بين القائد والتابع</w:t>
      </w:r>
      <w:r w:rsidRPr="00626FE0">
        <w:rPr>
          <w:rtl/>
        </w:rPr>
        <w:t>، وكيف يمكن استخدام هذه</w:t>
      </w:r>
      <w:r>
        <w:rPr>
          <w:rtl/>
        </w:rPr>
        <w:t xml:space="preserve"> الديناميكية لإنشاء قادة ناجحين</w:t>
      </w:r>
      <w:r w:rsidRPr="00626FE0">
        <w:rPr>
          <w:rtl/>
        </w:rPr>
        <w:t>.</w:t>
      </w:r>
    </w:p>
    <w:p w:rsidR="000D0CA1" w:rsidRPr="00626FE0" w:rsidRDefault="000D0CA1" w:rsidP="000D0CA1">
      <w:pPr>
        <w:rPr>
          <w:rtl/>
        </w:rPr>
      </w:pPr>
      <w:r>
        <w:rPr>
          <w:noProof/>
          <w:rtl/>
        </w:rPr>
        <w:drawing>
          <wp:anchor distT="0" distB="0" distL="114300" distR="114300" simplePos="0" relativeHeight="252280832" behindDoc="0" locked="0" layoutInCell="1" allowOverlap="1" wp14:anchorId="2CFE01BD" wp14:editId="2795884D">
            <wp:simplePos x="0" y="0"/>
            <wp:positionH relativeFrom="margin">
              <wp:align>left</wp:align>
            </wp:positionH>
            <wp:positionV relativeFrom="paragraph">
              <wp:posOffset>6523</wp:posOffset>
            </wp:positionV>
            <wp:extent cx="2202180" cy="2202180"/>
            <wp:effectExtent l="0" t="0" r="0" b="0"/>
            <wp:wrapSquare wrapText="bothSides"/>
            <wp:docPr id="347" name="صورة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Investor presentation-cuate.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202180" cy="2202180"/>
                    </a:xfrm>
                    <a:prstGeom prst="rect">
                      <a:avLst/>
                    </a:prstGeom>
                  </pic:spPr>
                </pic:pic>
              </a:graphicData>
            </a:graphic>
            <wp14:sizeRelH relativeFrom="margin">
              <wp14:pctWidth>0</wp14:pctWidth>
            </wp14:sizeRelH>
            <wp14:sizeRelV relativeFrom="margin">
              <wp14:pctHeight>0</wp14:pctHeight>
            </wp14:sizeRelV>
          </wp:anchor>
        </w:drawing>
      </w:r>
      <w:r w:rsidRPr="00626FE0">
        <w:rPr>
          <w:rtl/>
        </w:rPr>
        <w:t>هذه النظرية لها جذورها ف</w:t>
      </w:r>
      <w:r>
        <w:rPr>
          <w:rtl/>
        </w:rPr>
        <w:t>ي تحليل الشبكات الاجتماعية</w:t>
      </w:r>
      <w:r w:rsidRPr="00626FE0">
        <w:rPr>
          <w:rtl/>
        </w:rPr>
        <w:t>، الذي ينظر في الطريقة التي يرتبط بها الناس ببعضهم البعض. تأخذ نظرية الشبكة الإدارية هذه خطوة إلى الأمام من خلال النظر في كيفية استخدام هذه الاتصال</w:t>
      </w:r>
      <w:r>
        <w:rPr>
          <w:rtl/>
        </w:rPr>
        <w:t>ات للتأثير على الآخرين وقيادتهم</w:t>
      </w:r>
      <w:r w:rsidRPr="00626FE0">
        <w:rPr>
          <w:rtl/>
        </w:rPr>
        <w:t>.</w:t>
      </w:r>
    </w:p>
    <w:p w:rsidR="000D0CA1" w:rsidRDefault="000D0CA1" w:rsidP="000D0CA1">
      <w:pPr>
        <w:rPr>
          <w:rtl/>
        </w:rPr>
      </w:pPr>
      <w:r>
        <w:rPr>
          <w:rtl/>
        </w:rPr>
        <w:t>ببساطة</w:t>
      </w:r>
      <w:r w:rsidRPr="00626FE0">
        <w:rPr>
          <w:rtl/>
        </w:rPr>
        <w:t>، تقترح نظرية الشبكة الإدا</w:t>
      </w:r>
      <w:r>
        <w:rPr>
          <w:rtl/>
        </w:rPr>
        <w:t>رية أن القيادة تدور حول من تعرف</w:t>
      </w:r>
      <w:r w:rsidRPr="00626FE0">
        <w:rPr>
          <w:rtl/>
        </w:rPr>
        <w:t>، وكيف تستخدم هذه العلاقات للتأثير على الآخرين وقيادتهم. إذا</w:t>
      </w:r>
      <w:r>
        <w:rPr>
          <w:rtl/>
        </w:rPr>
        <w:t xml:space="preserve"> كنت تريد أن تصبح قائدًا ناجحًا</w:t>
      </w:r>
      <w:r w:rsidRPr="00626FE0">
        <w:rPr>
          <w:rtl/>
        </w:rPr>
        <w:t>، فأنت بحاجة إلى التركيز ع</w:t>
      </w:r>
      <w:r>
        <w:rPr>
          <w:rtl/>
        </w:rPr>
        <w:t>لى تطوير علاقات قوية مع من حولك</w:t>
      </w:r>
      <w:r w:rsidRPr="00626FE0">
        <w:rPr>
          <w:rtl/>
        </w:rPr>
        <w:t>.</w:t>
      </w:r>
      <w:r>
        <w:rPr>
          <w:rtl/>
        </w:rPr>
        <w:tab/>
      </w:r>
    </w:p>
    <w:p w:rsidR="000D0CA1" w:rsidRDefault="003C0A58" w:rsidP="000D0CA1">
      <w:pPr>
        <w:rPr>
          <w:color w:val="C00000"/>
          <w:rtl/>
        </w:rPr>
      </w:pPr>
      <w:hyperlink r:id="rId46" w:history="1">
        <w:r w:rsidR="000D0CA1" w:rsidRPr="003C0A58">
          <w:rPr>
            <w:rStyle w:val="Hyperlink"/>
            <w:rtl/>
          </w:rPr>
          <w:t xml:space="preserve">كيف يستخدم المديرون نظرية الشبكة </w:t>
        </w:r>
        <w:r w:rsidR="000D0CA1" w:rsidRPr="003C0A58">
          <w:rPr>
            <w:rStyle w:val="Hyperlink"/>
            <w:rFonts w:hint="cs"/>
            <w:rtl/>
          </w:rPr>
          <w:t>الإدارية؟</w:t>
        </w:r>
      </w:hyperlink>
    </w:p>
    <w:p w:rsidR="000D0CA1" w:rsidRPr="00626FE0" w:rsidRDefault="000D0CA1" w:rsidP="000D0CA1">
      <w:pPr>
        <w:rPr>
          <w:rtl/>
        </w:rPr>
      </w:pPr>
      <w:r w:rsidRPr="00626FE0">
        <w:rPr>
          <w:rtl/>
        </w:rPr>
        <w:t xml:space="preserve">يستخدم المديرون الشبكات للتواصل مع الأفراد والمؤسسات الأخرى التي يمكن أن تساعدهم في تحقيق أهدافهم. الشبكة هي مجموعة من الأشخاص المرتبطين ببعضهم البعض من خلال علاقات رسمية أو غير رسمية. يمكن استخدام الشبكات لتبادل المعلومات ومشاركة الموارد وتطوير أفكار </w:t>
      </w:r>
      <w:r w:rsidRPr="00626FE0">
        <w:rPr>
          <w:rFonts w:hint="cs"/>
          <w:rtl/>
        </w:rPr>
        <w:t>جديدة.</w:t>
      </w:r>
    </w:p>
    <w:p w:rsidR="000D0CA1" w:rsidRPr="00E67114" w:rsidRDefault="000D0CA1" w:rsidP="000D0CA1">
      <w:pPr>
        <w:rPr>
          <w:rtl/>
        </w:rPr>
      </w:pPr>
      <w:r w:rsidRPr="00626FE0">
        <w:rPr>
          <w:rtl/>
        </w:rPr>
        <w:t xml:space="preserve">يستخدم المديرون الشبكات للوصول إلى مجموعة متنوعة من الموارد التي لم تكن لديهم لولا ذلك. على سبيل </w:t>
      </w:r>
      <w:r w:rsidRPr="00626FE0">
        <w:rPr>
          <w:rFonts w:hint="cs"/>
          <w:rtl/>
        </w:rPr>
        <w:t>المثال،</w:t>
      </w:r>
      <w:r w:rsidRPr="00626FE0">
        <w:rPr>
          <w:rtl/>
        </w:rPr>
        <w:t xml:space="preserve"> قد يستخدم المدير شبكته للعثور على مورد جديد للمواد الخام أو للحصول على المشورة من زميل أكثر خبرة. </w:t>
      </w:r>
    </w:p>
    <w:p w:rsidR="000D0CA1" w:rsidRDefault="000D0CA1" w:rsidP="000D0CA1">
      <w:pPr>
        <w:rPr>
          <w:rtl/>
        </w:rPr>
      </w:pPr>
    </w:p>
    <w:p w:rsidR="000D0CA1" w:rsidRDefault="000D0CA1" w:rsidP="00687885">
      <w:pPr>
        <w:keepNext/>
        <w:rPr>
          <w:rFonts w:ascii="Sakkal Majalla" w:hAnsi="Sakkal Majalla"/>
          <w:color w:val="002060"/>
          <w:sz w:val="34"/>
          <w:rtl/>
        </w:rPr>
      </w:pPr>
      <w:r>
        <w:rPr>
          <w:noProof/>
          <w:rtl/>
        </w:rPr>
        <w:lastRenderedPageBreak/>
        <mc:AlternateContent>
          <mc:Choice Requires="wps">
            <w:drawing>
              <wp:anchor distT="0" distB="0" distL="114300" distR="114300" simplePos="0" relativeHeight="252281856" behindDoc="0" locked="0" layoutInCell="1" allowOverlap="1" wp14:anchorId="2E9AC73E" wp14:editId="02DA6421">
                <wp:simplePos x="0" y="0"/>
                <wp:positionH relativeFrom="column">
                  <wp:posOffset>3040083</wp:posOffset>
                </wp:positionH>
                <wp:positionV relativeFrom="paragraph">
                  <wp:posOffset>106878</wp:posOffset>
                </wp:positionV>
                <wp:extent cx="2349723" cy="320633"/>
                <wp:effectExtent l="0" t="0" r="0" b="3810"/>
                <wp:wrapNone/>
                <wp:docPr id="349" name="مربع نص 349"/>
                <wp:cNvGraphicFramePr/>
                <a:graphic xmlns:a="http://schemas.openxmlformats.org/drawingml/2006/main">
                  <a:graphicData uri="http://schemas.microsoft.com/office/word/2010/wordprocessingShape">
                    <wps:wsp>
                      <wps:cNvSpPr txBox="1"/>
                      <wps:spPr>
                        <a:xfrm>
                          <a:off x="0" y="0"/>
                          <a:ext cx="2349723" cy="3206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600067" w:rsidRDefault="00693FEF" w:rsidP="000D0CA1">
                            <w:pPr>
                              <w:rPr>
                                <w:rFonts w:ascii="Adobe Arabic" w:hAnsi="Adobe Arabic" w:cs="Adobe Arabic"/>
                                <w:color w:val="FFFFFF" w:themeColor="background1"/>
                                <w:sz w:val="30"/>
                                <w:szCs w:val="36"/>
                              </w:rPr>
                            </w:pPr>
                            <w:r>
                              <w:rPr>
                                <w:rFonts w:ascii="Adobe Arabic" w:hAnsi="Adobe Arabic" w:cs="Adobe Arabic" w:hint="cs"/>
                                <w:color w:val="FFFFFF" w:themeColor="background1"/>
                                <w:sz w:val="30"/>
                                <w:szCs w:val="36"/>
                                <w:rtl/>
                              </w:rPr>
                              <w:t>فوائد استخدام نهج الشبكة للقيادة: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id="مربع نص 349" o:spid="_x0000_s1355" type="#_x0000_t202" style="position:absolute;left:0;text-align:left;margin-left:239.4pt;margin-top:8.4pt;width:185pt;height:25.25pt;z-index:252281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" filled="f" stroked="f" strokeweight=".5pt">
                <v:textbox>
                  <w:txbxContent>
                    <w:p w:rsidR="00693FEF" w:rsidRPr="00600067" w:rsidRDefault="00693FEF" w:rsidP="000D0CA1">
                      <w:pPr>
                        <w:rPr>
                          <w:rFonts w:ascii="Adobe Arabic" w:hAnsi="Adobe Arabic" w:cs="Adobe Arabic"/>
                          <w:color w:val="FFFFFF" w:themeColor="background1"/>
                          <w:sz w:val="30"/>
                          <w:szCs w:val="36"/>
                        </w:rPr>
                      </w:pPr>
                      <w:r>
                        <w:rPr>
                          <w:rFonts w:ascii="Adobe Arabic" w:hAnsi="Adobe Arabic" w:cs="Adobe Arabic" w:hint="cs"/>
                          <w:color w:val="FFFFFF" w:themeColor="background1"/>
                          <w:sz w:val="30"/>
                          <w:szCs w:val="36"/>
                          <w:rtl/>
                        </w:rPr>
                        <w:t>فوائد استخدام نهج الشبكة للقيادة:</w:t>
                      </w:r>
                    </w:p>
                  </w:txbxContent>
                </v:textbox>
              </v:shape>
            </w:pict>
          </mc:Fallback>
        </mc:AlternateContent>
      </w:r>
      <w:r w:rsidRPr="00B75BFA">
        <w:rPr>
          <w:noProof/>
          <w:rtl/>
        </w:rPr>
        <w:drawing>
          <wp:inline distT="0" distB="0" distL="0" distR="0" wp14:anchorId="0F3FE7DC" wp14:editId="21AE9A4C">
            <wp:extent cx="2880998" cy="565785"/>
            <wp:effectExtent l="0" t="0" r="0" b="5715"/>
            <wp:docPr id="348"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38"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906264" cy="570747"/>
                    </a:xfrm>
                    <a:prstGeom prst="rect">
                      <a:avLst/>
                    </a:prstGeom>
                  </pic:spPr>
                </pic:pic>
              </a:graphicData>
            </a:graphic>
          </wp:inline>
        </w:drawing>
      </w:r>
    </w:p>
    <w:p w:rsidR="000D0CA1" w:rsidRDefault="000D0CA1" w:rsidP="000D0CA1">
      <w:pPr>
        <w:rPr>
          <w:rtl/>
        </w:rPr>
      </w:pPr>
      <w:r w:rsidRPr="00626FE0">
        <w:rPr>
          <w:rtl/>
        </w:rPr>
        <w:t>نهج استخدام نظرية الشبكة الادارية في القيادة يسمح للقادة بالاستفادة من ال</w:t>
      </w:r>
      <w:r>
        <w:rPr>
          <w:rtl/>
        </w:rPr>
        <w:t>معرفة والخبرة الجماعية لشبكاتهم</w:t>
      </w:r>
      <w:r w:rsidRPr="00626FE0">
        <w:rPr>
          <w:rtl/>
        </w:rPr>
        <w:t>، والتي يمكن أن تساعدهم في اتخاذ قرارات أفضل وحل المشكلات بشكل أكثر فعالية. بالإضافة</w:t>
      </w:r>
      <w:r>
        <w:rPr>
          <w:rtl/>
        </w:rPr>
        <w:t xml:space="preserve"> إلى ذلك</w:t>
      </w:r>
      <w:r w:rsidRPr="00626FE0">
        <w:rPr>
          <w:rtl/>
        </w:rPr>
        <w:t>، يمكن لنهج الشبكة أن يساعد القادة على بناء علاقات من الثق</w:t>
      </w:r>
      <w:r>
        <w:rPr>
          <w:rtl/>
        </w:rPr>
        <w:t>ة والاحترام المتبادل مع أتباعهم</w:t>
      </w:r>
      <w:r w:rsidRPr="00626FE0">
        <w:rPr>
          <w:rtl/>
        </w:rPr>
        <w:t xml:space="preserve">، مما يمكن أن يحسن العمل الجماعي </w:t>
      </w:r>
      <w:r w:rsidRPr="00626FE0">
        <w:rPr>
          <w:rFonts w:hint="cs"/>
          <w:rtl/>
        </w:rPr>
        <w:t>والتواصل.</w:t>
      </w:r>
    </w:p>
    <w:p w:rsidR="000D0CA1" w:rsidRPr="00626FE0" w:rsidRDefault="000D0CA1" w:rsidP="000D0CA1">
      <w:pPr>
        <w:rPr>
          <w:rtl/>
        </w:rPr>
      </w:pPr>
    </w:p>
    <w:p w:rsidR="000D0CA1" w:rsidRPr="005237FB" w:rsidRDefault="000D0CA1" w:rsidP="000D0CA1">
      <w:pPr>
        <w:jc w:val="center"/>
        <w:rPr>
          <w:rFonts w:ascii="Sakkal Majalla" w:hAnsi="Sakkal Majalla"/>
          <w:color w:val="002060"/>
          <w:sz w:val="34"/>
          <w:rtl/>
        </w:rPr>
      </w:pPr>
      <w:r>
        <w:rPr>
          <w:noProof/>
          <w:rtl/>
        </w:rPr>
        <w:drawing>
          <wp:inline distT="0" distB="0" distL="0" distR="0" wp14:anchorId="42622901" wp14:editId="4ACBEB92">
            <wp:extent cx="4282440" cy="3514725"/>
            <wp:effectExtent l="0" t="0" r="0" b="0"/>
            <wp:docPr id="350" name="صورة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Presentation-bro.png"/>
                    <pic:cNvPicPr/>
                  </pic:nvPicPr>
                  <pic:blipFill rotWithShape="1">
                    <a:blip r:embed="rId47" cstate="print">
                      <a:extLst>
                        <a:ext uri="{28A0092B-C50C-407E-A947-70E740481C1C}">
                          <a14:useLocalDpi xmlns:a14="http://schemas.microsoft.com/office/drawing/2010/main" val="0"/>
                        </a:ext>
                      </a:extLst>
                    </a:blip>
                    <a:srcRect t="7764" b="10150"/>
                    <a:stretch/>
                  </pic:blipFill>
                  <pic:spPr bwMode="auto">
                    <a:xfrm>
                      <a:off x="0" y="0"/>
                      <a:ext cx="4282440" cy="3514725"/>
                    </a:xfrm>
                    <a:prstGeom prst="rect">
                      <a:avLst/>
                    </a:prstGeom>
                    <a:ln>
                      <a:noFill/>
                    </a:ln>
                    <a:extLst>
                      <a:ext uri="{53640926-AAD7-44D8-BBD7-CCE9431645EC}">
                        <a14:shadowObscured xmlns:a14="http://schemas.microsoft.com/office/drawing/2010/main"/>
                      </a:ext>
                    </a:extLst>
                  </pic:spPr>
                </pic:pic>
              </a:graphicData>
            </a:graphic>
          </wp:inline>
        </w:drawing>
      </w:r>
    </w:p>
    <w:p w:rsidR="000D0CA1" w:rsidRDefault="000D0CA1" w:rsidP="000D0CA1">
      <w:pPr>
        <w:rPr>
          <w:rtl/>
        </w:rPr>
      </w:pPr>
    </w:p>
    <w:p w:rsidR="00B4310C" w:rsidRPr="00294397" w:rsidRDefault="00B4310C" w:rsidP="00294397">
      <w:pPr>
        <w:ind w:left="-613"/>
        <w:rPr>
          <w:color w:val="C00000"/>
          <w:rtl/>
          <w:lang w:bidi="ar-SY"/>
        </w:rPr>
      </w:pPr>
    </w:p>
    <w:p w:rsidR="00227842" w:rsidRDefault="00227842" w:rsidP="00A96E09">
      <w:pPr>
        <w:keepLines/>
        <w:pageBreakBefore/>
        <w:jc w:val="center"/>
        <w:rPr>
          <w:b/>
          <w:bCs/>
          <w:rtl/>
          <w:lang w:bidi="ar-SY"/>
        </w:rPr>
        <w:sectPr w:rsidR="00227842" w:rsidSect="00DD7CD6">
          <w:headerReference w:type="first" r:id="rId48"/>
          <w:pgSz w:w="11906" w:h="16838" w:code="9"/>
          <w:pgMar w:top="1440" w:right="1440" w:bottom="1440" w:left="1440" w:header="720" w:footer="397" w:gutter="0"/>
          <w:pgNumType w:start="7"/>
          <w:cols w:space="720"/>
          <w:titlePg/>
          <w:docGrid w:linePitch="381"/>
        </w:sectPr>
      </w:pPr>
    </w:p>
    <w:p w:rsidR="000D0CA1" w:rsidRDefault="000D0CA1" w:rsidP="000D0CA1">
      <w:pPr>
        <w:bidi w:val="0"/>
        <w:rPr>
          <w:rFonts w:asciiTheme="majorBidi" w:hAnsiTheme="majorBidi" w:cstheme="majorBidi"/>
          <w:szCs w:val="28"/>
          <w:rtl/>
          <w:lang w:bidi="ar-SY"/>
        </w:rPr>
      </w:pPr>
      <w:r>
        <w:rPr>
          <w:noProof/>
        </w:rPr>
        <w:lastRenderedPageBreak/>
        <mc:AlternateContent>
          <mc:Choice Requires="wps">
            <w:drawing>
              <wp:anchor distT="0" distB="0" distL="114300" distR="114300" simplePos="0" relativeHeight="252285952" behindDoc="0" locked="0" layoutInCell="1" allowOverlap="1" wp14:anchorId="46582FB6" wp14:editId="402B2D7D">
                <wp:simplePos x="0" y="0"/>
                <wp:positionH relativeFrom="margin">
                  <wp:posOffset>3536315</wp:posOffset>
                </wp:positionH>
                <wp:positionV relativeFrom="paragraph">
                  <wp:posOffset>-846376</wp:posOffset>
                </wp:positionV>
                <wp:extent cx="3119120" cy="558800"/>
                <wp:effectExtent l="0" t="0" r="0" b="0"/>
                <wp:wrapNone/>
                <wp:docPr id="417" name="Text Box 417"/>
                <wp:cNvGraphicFramePr/>
                <a:graphic xmlns:a="http://schemas.openxmlformats.org/drawingml/2006/main">
                  <a:graphicData uri="http://schemas.microsoft.com/office/word/2010/wordprocessingShape">
                    <wps:wsp>
                      <wps:cNvSpPr txBox="1"/>
                      <wps:spPr>
                        <a:xfrm>
                          <a:off x="0" y="0"/>
                          <a:ext cx="3119120" cy="558800"/>
                        </a:xfrm>
                        <a:prstGeom prst="rect">
                          <a:avLst/>
                        </a:prstGeom>
                        <a:noFill/>
                        <a:ln w="6350">
                          <a:noFill/>
                        </a:ln>
                      </wps:spPr>
                      <wps:txbx>
                        <w:txbxContent>
                          <w:p w:rsidR="00693FEF" w:rsidRDefault="00693FEF" w:rsidP="000D0CA1">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الأول</w:t>
                            </w:r>
                          </w:p>
                          <w:p w:rsidR="00693FEF" w:rsidRDefault="00693FEF" w:rsidP="000D0CA1">
                            <w:pPr>
                              <w:rPr>
                                <w:rFonts w:asciiTheme="majorBidi" w:hAnsiTheme="majorBidi" w:cstheme="majorBidi"/>
                                <w:b/>
                                <w:bCs/>
                                <w:color w:val="FFFFFF" w:themeColor="background1"/>
                                <w:rtl/>
                                <w:lang w:bidi="ar-SY"/>
                                <w14:shadow w14:blurRad="50800" w14:dist="38100" w14:dir="0" w14:sx="100000" w14:sy="100000" w14:kx="0" w14:ky="0" w14:algn="l">
                                  <w14:srgbClr w14:val="000000">
                                    <w14:alpha w14:val="60000"/>
                                  </w14:srgbClr>
                                </w14:shadow>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7" o:spid="_x0000_s1356" type="#_x0000_t202" style="position:absolute;left:0;text-align:left;margin-left:278.45pt;margin-top:-66.65pt;width:245.6pt;height:44pt;z-index:252285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" filled="f" stroked="f" strokeweight=".5pt">
                <v:textbox>
                  <w:txbxContent>
                    <w:p w:rsidR="00693FEF" w:rsidRDefault="00693FEF" w:rsidP="000D0CA1">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الأول</w:t>
                      </w:r>
                    </w:p>
                    <w:p w:rsidR="00693FEF" w:rsidRDefault="00693FEF" w:rsidP="000D0CA1">
                      <w:pPr>
                        <w:rPr>
                          <w:rFonts w:asciiTheme="majorBidi" w:hAnsiTheme="majorBidi" w:cstheme="majorBidi"/>
                          <w:b/>
                          <w:bCs/>
                          <w:color w:val="FFFFFF" w:themeColor="background1"/>
                          <w:rtl/>
                          <w:lang w:bidi="ar-SY"/>
                          <w14:shadow w14:blurRad="50800" w14:dist="38100" w14:dir="0" w14:sx="100000" w14:sy="100000" w14:kx="0" w14:ky="0" w14:algn="l">
                            <w14:srgbClr w14:val="000000">
                              <w14:alpha w14:val="60000"/>
                            </w14:srgbClr>
                          </w14:shadow>
                        </w:rPr>
                      </w:pPr>
                    </w:p>
                  </w:txbxContent>
                </v:textbox>
                <w10:wrap anchorx="margin"/>
              </v:shape>
            </w:pict>
          </mc:Fallback>
        </mc:AlternateContent>
      </w:r>
    </w:p>
    <w:p w:rsidR="000D0CA1" w:rsidRDefault="000D0CA1" w:rsidP="000D0CA1">
      <w:pPr>
        <w:spacing w:line="240" w:lineRule="auto"/>
        <w:jc w:val="center"/>
        <w:rPr>
          <w:rFonts w:cs="PT Bold Heading"/>
          <w:sz w:val="52"/>
          <w:szCs w:val="56"/>
        </w:rPr>
      </w:pPr>
    </w:p>
    <w:p w:rsidR="000D0CA1" w:rsidRDefault="000D0CA1" w:rsidP="000D0CA1">
      <w:pPr>
        <w:spacing w:line="240" w:lineRule="auto"/>
        <w:jc w:val="center"/>
        <w:rPr>
          <w:rFonts w:cs="PT Bold Heading"/>
          <w:sz w:val="52"/>
          <w:szCs w:val="56"/>
          <w:rtl/>
          <w:lang w:bidi="ar-SY"/>
        </w:rPr>
      </w:pPr>
      <w:r>
        <w:rPr>
          <w:rFonts w:cs="PT Bold Heading" w:hint="cs"/>
          <w:sz w:val="52"/>
          <w:szCs w:val="56"/>
          <w:rtl/>
          <w:lang w:bidi="ar-SY"/>
        </w:rPr>
        <w:t>الجلسة الثانية</w:t>
      </w:r>
    </w:p>
    <w:p w:rsidR="000D0CA1" w:rsidRDefault="000D0CA1" w:rsidP="000D0CA1">
      <w:pPr>
        <w:spacing w:line="240" w:lineRule="auto"/>
        <w:jc w:val="center"/>
        <w:rPr>
          <w:rFonts w:cs="Monotype Koufi" w:hint="cs"/>
          <w:sz w:val="52"/>
          <w:szCs w:val="56"/>
          <w:rtl/>
          <w:lang w:bidi="ar-SY"/>
        </w:rPr>
      </w:pPr>
      <w:r>
        <w:rPr>
          <w:rFonts w:cs="Monotype Koufi" w:hint="cs"/>
          <w:sz w:val="52"/>
          <w:szCs w:val="56"/>
          <w:rtl/>
          <w:lang w:bidi="ar-SY"/>
        </w:rPr>
        <w:t>أنماط الموظفين والتعامل معهم</w:t>
      </w:r>
    </w:p>
    <w:p w:rsidR="003C0A58" w:rsidRDefault="003C0A58" w:rsidP="000D0CA1">
      <w:pPr>
        <w:spacing w:line="240" w:lineRule="auto"/>
        <w:jc w:val="center"/>
        <w:rPr>
          <w:rFonts w:cs="Monotype Koufi"/>
          <w:sz w:val="52"/>
          <w:szCs w:val="56"/>
          <w:rtl/>
          <w:lang w:bidi="ar-SY"/>
        </w:rPr>
      </w:pPr>
    </w:p>
    <w:p w:rsidR="000D0CA1" w:rsidRDefault="003C0A58" w:rsidP="000D0CA1">
      <w:pPr>
        <w:spacing w:after="160" w:line="256" w:lineRule="auto"/>
        <w:jc w:val="left"/>
        <w:rPr>
          <w:rFonts w:cs="Monotype Koufi"/>
          <w:sz w:val="44"/>
          <w:szCs w:val="48"/>
          <w:rtl/>
        </w:rPr>
      </w:pPr>
      <w:hyperlink r:id="rId49" w:history="1">
        <w:r w:rsidR="000D0CA1" w:rsidRPr="003C0A58">
          <w:rPr>
            <w:rStyle w:val="Hyperlink"/>
            <w:rFonts w:cs="Monotype Koufi" w:hint="cs"/>
            <w:sz w:val="44"/>
            <w:szCs w:val="48"/>
            <w:rtl/>
          </w:rPr>
          <w:t>محاور الجلسة:</w:t>
        </w:r>
      </w:hyperlink>
    </w:p>
    <w:p w:rsidR="000D0CA1" w:rsidRPr="00FF4007" w:rsidRDefault="000D0CA1">
      <w:pPr>
        <w:pStyle w:val="ListParagraph"/>
        <w:numPr>
          <w:ilvl w:val="0"/>
          <w:numId w:val="19"/>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أساسيات السلوك الإنساني</w:t>
      </w:r>
    </w:p>
    <w:p w:rsidR="000D0CA1" w:rsidRPr="00FF4007" w:rsidRDefault="000D0CA1">
      <w:pPr>
        <w:pStyle w:val="ListParagraph"/>
        <w:numPr>
          <w:ilvl w:val="0"/>
          <w:numId w:val="19"/>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نافذة جوهاري</w:t>
      </w:r>
    </w:p>
    <w:p w:rsidR="000D0CA1" w:rsidRPr="00FF4007" w:rsidRDefault="000D0CA1">
      <w:pPr>
        <w:pStyle w:val="ListParagraph"/>
        <w:numPr>
          <w:ilvl w:val="0"/>
          <w:numId w:val="19"/>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الموظف العصبي</w:t>
      </w:r>
    </w:p>
    <w:p w:rsidR="000D0CA1" w:rsidRPr="00FF4007" w:rsidRDefault="000D0CA1">
      <w:pPr>
        <w:pStyle w:val="ListParagraph"/>
        <w:numPr>
          <w:ilvl w:val="0"/>
          <w:numId w:val="19"/>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الموظف فائق الحساسية</w:t>
      </w:r>
    </w:p>
    <w:p w:rsidR="000D0CA1" w:rsidRPr="00FF4007" w:rsidRDefault="000D0CA1">
      <w:pPr>
        <w:pStyle w:val="ListParagraph"/>
        <w:numPr>
          <w:ilvl w:val="0"/>
          <w:numId w:val="19"/>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الموظف المجادل</w:t>
      </w:r>
    </w:p>
    <w:p w:rsidR="000D0CA1" w:rsidRPr="00FF4007" w:rsidRDefault="000D0CA1">
      <w:pPr>
        <w:pStyle w:val="ListParagraph"/>
        <w:numPr>
          <w:ilvl w:val="0"/>
          <w:numId w:val="19"/>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موظف العلاوة والمكافأة</w:t>
      </w:r>
    </w:p>
    <w:p w:rsidR="000D0CA1" w:rsidRPr="00FF4007" w:rsidRDefault="000D0CA1">
      <w:pPr>
        <w:pStyle w:val="ListParagraph"/>
        <w:numPr>
          <w:ilvl w:val="0"/>
          <w:numId w:val="19"/>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موظف عديم المسؤولية</w:t>
      </w:r>
    </w:p>
    <w:p w:rsidR="000D0CA1" w:rsidRDefault="003C0A58" w:rsidP="000D0CA1">
      <w:pPr>
        <w:spacing w:after="160" w:line="256" w:lineRule="auto"/>
        <w:jc w:val="left"/>
        <w:rPr>
          <w:rFonts w:cs="Monotype Koufi"/>
          <w:sz w:val="44"/>
          <w:szCs w:val="48"/>
          <w:rtl/>
        </w:rPr>
      </w:pPr>
      <w:hyperlink r:id="rId50" w:history="1">
        <w:r w:rsidR="000D0CA1" w:rsidRPr="003C0A58">
          <w:rPr>
            <w:rStyle w:val="Hyperlink"/>
            <w:rFonts w:cs="Monotype Koufi" w:hint="cs"/>
            <w:sz w:val="44"/>
            <w:szCs w:val="48"/>
            <w:rtl/>
          </w:rPr>
          <w:t>أهداف الجلسة:</w:t>
        </w:r>
      </w:hyperlink>
    </w:p>
    <w:p w:rsidR="000D0CA1" w:rsidRPr="00FF4007" w:rsidRDefault="000D0CA1">
      <w:pPr>
        <w:pStyle w:val="ListParagraph"/>
        <w:numPr>
          <w:ilvl w:val="0"/>
          <w:numId w:val="20"/>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فهم أساسيات السلوك الإنساني</w:t>
      </w:r>
    </w:p>
    <w:p w:rsidR="000D0CA1" w:rsidRPr="00FF4007" w:rsidRDefault="000D0CA1">
      <w:pPr>
        <w:pStyle w:val="ListParagraph"/>
        <w:numPr>
          <w:ilvl w:val="0"/>
          <w:numId w:val="20"/>
        </w:numPr>
        <w:rPr>
          <w:rFonts w:ascii="Adobe Arabic" w:hAnsi="Adobe Arabic" w:cs="Adobe Arabic"/>
          <w:b/>
          <w:bCs/>
          <w:color w:val="002060"/>
          <w:sz w:val="36"/>
          <w:szCs w:val="36"/>
          <w:rtl/>
        </w:rPr>
      </w:pPr>
      <w:r>
        <w:rPr>
          <w:rFonts w:ascii="Adobe Arabic" w:hAnsi="Adobe Arabic" w:cs="Adobe Arabic"/>
          <w:b/>
          <w:bCs/>
          <w:color w:val="002060"/>
          <w:sz w:val="36"/>
          <w:szCs w:val="36"/>
          <w:rtl/>
        </w:rPr>
        <w:t>ال</w:t>
      </w:r>
      <w:r>
        <w:rPr>
          <w:rFonts w:ascii="Adobe Arabic" w:hAnsi="Adobe Arabic" w:cs="Adobe Arabic" w:hint="cs"/>
          <w:b/>
          <w:bCs/>
          <w:color w:val="002060"/>
          <w:sz w:val="36"/>
          <w:szCs w:val="36"/>
          <w:rtl/>
        </w:rPr>
        <w:t>ا</w:t>
      </w:r>
      <w:r w:rsidRPr="00B540AF">
        <w:rPr>
          <w:rFonts w:ascii="Adobe Arabic" w:hAnsi="Adobe Arabic" w:cs="Adobe Arabic"/>
          <w:b/>
          <w:bCs/>
          <w:color w:val="002060"/>
          <w:sz w:val="36"/>
          <w:szCs w:val="36"/>
          <w:rtl/>
        </w:rPr>
        <w:t>طلاع</w:t>
      </w:r>
      <w:r w:rsidRPr="00FF4007">
        <w:rPr>
          <w:rFonts w:ascii="Adobe Arabic" w:hAnsi="Adobe Arabic" w:cs="Adobe Arabic"/>
          <w:b/>
          <w:bCs/>
          <w:color w:val="002060"/>
          <w:sz w:val="36"/>
          <w:szCs w:val="36"/>
          <w:rtl/>
        </w:rPr>
        <w:t xml:space="preserve"> على نافذة جوهاري</w:t>
      </w:r>
    </w:p>
    <w:p w:rsidR="000D0CA1" w:rsidRPr="00FF4007" w:rsidRDefault="000D0CA1">
      <w:pPr>
        <w:pStyle w:val="ListParagraph"/>
        <w:numPr>
          <w:ilvl w:val="0"/>
          <w:numId w:val="20"/>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فهم صفات الموظف العصبي والتعامل معه</w:t>
      </w:r>
    </w:p>
    <w:p w:rsidR="000D0CA1" w:rsidRPr="00FF4007" w:rsidRDefault="000D0CA1">
      <w:pPr>
        <w:pStyle w:val="ListParagraph"/>
        <w:numPr>
          <w:ilvl w:val="0"/>
          <w:numId w:val="20"/>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 xml:space="preserve">فهم صفات الموظف فائق الحساسية والتعامل معه </w:t>
      </w:r>
    </w:p>
    <w:p w:rsidR="000D0CA1" w:rsidRPr="00FF4007" w:rsidRDefault="000D0CA1">
      <w:pPr>
        <w:pStyle w:val="ListParagraph"/>
        <w:numPr>
          <w:ilvl w:val="0"/>
          <w:numId w:val="20"/>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فهم صفات الموظف المجادل والتعامل معه</w:t>
      </w:r>
    </w:p>
    <w:p w:rsidR="000D0CA1" w:rsidRPr="00FF4007" w:rsidRDefault="000D0CA1">
      <w:pPr>
        <w:pStyle w:val="ListParagraph"/>
        <w:numPr>
          <w:ilvl w:val="0"/>
          <w:numId w:val="20"/>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فهم صفات موظف العلاوة والمكافأة والتعامل معه</w:t>
      </w:r>
    </w:p>
    <w:p w:rsidR="000D0CA1" w:rsidRPr="00FF4007" w:rsidRDefault="000D0CA1">
      <w:pPr>
        <w:pStyle w:val="ListParagraph"/>
        <w:numPr>
          <w:ilvl w:val="0"/>
          <w:numId w:val="20"/>
        </w:numPr>
        <w:rPr>
          <w:rFonts w:ascii="Adobe Arabic" w:hAnsi="Adobe Arabic" w:cs="Adobe Arabic"/>
          <w:b/>
          <w:bCs/>
          <w:color w:val="002060"/>
          <w:sz w:val="48"/>
          <w:szCs w:val="36"/>
          <w:rtl/>
        </w:rPr>
      </w:pPr>
      <w:r w:rsidRPr="00FF4007">
        <w:rPr>
          <w:rFonts w:ascii="Adobe Arabic" w:hAnsi="Adobe Arabic" w:cs="Adobe Arabic"/>
          <w:b/>
          <w:bCs/>
          <w:color w:val="002060"/>
          <w:sz w:val="36"/>
          <w:szCs w:val="36"/>
          <w:rtl/>
        </w:rPr>
        <w:t>فهم صفات الموظف عديم المسؤولية والتعامل معه</w:t>
      </w:r>
    </w:p>
    <w:p w:rsidR="009E7CAF" w:rsidRDefault="009E7CAF" w:rsidP="009E7CAF">
      <w:pPr>
        <w:bidi w:val="0"/>
        <w:spacing w:after="160" w:line="256" w:lineRule="auto"/>
        <w:jc w:val="left"/>
        <w:rPr>
          <w:rFonts w:cs="PT Bold Heading"/>
          <w:sz w:val="52"/>
          <w:szCs w:val="56"/>
          <w:rtl/>
        </w:rPr>
      </w:pPr>
      <w:r>
        <w:rPr>
          <w:rFonts w:cs="PT Bold Heading" w:hint="cs"/>
          <w:sz w:val="52"/>
          <w:szCs w:val="56"/>
          <w:rtl/>
        </w:rPr>
        <w:br w:type="page"/>
      </w:r>
    </w:p>
    <w:p w:rsidR="009E7CAF" w:rsidRDefault="009E7CAF" w:rsidP="009E7CAF">
      <w:pPr>
        <w:jc w:val="center"/>
        <w:rPr>
          <w:rtl/>
        </w:rPr>
      </w:pPr>
      <w:r>
        <w:rPr>
          <w:rFonts w:cs="Times New Roman"/>
          <w:noProof/>
          <w:color w:val="auto"/>
          <w:sz w:val="24"/>
          <w:szCs w:val="24"/>
        </w:rPr>
        <w:lastRenderedPageBreak/>
        <mc:AlternateContent>
          <mc:Choice Requires="wpg">
            <w:drawing>
              <wp:anchor distT="0" distB="0" distL="114300" distR="114300" simplePos="0" relativeHeight="252211200" behindDoc="0" locked="0" layoutInCell="1" allowOverlap="1" wp14:anchorId="6F12A290" wp14:editId="38F3605B">
                <wp:simplePos x="0" y="0"/>
                <wp:positionH relativeFrom="column">
                  <wp:posOffset>1552575</wp:posOffset>
                </wp:positionH>
                <wp:positionV relativeFrom="paragraph">
                  <wp:posOffset>142875</wp:posOffset>
                </wp:positionV>
                <wp:extent cx="2254250" cy="431800"/>
                <wp:effectExtent l="0" t="0" r="0" b="6350"/>
                <wp:wrapNone/>
                <wp:docPr id="7997" name="Group 7997"/>
                <wp:cNvGraphicFramePr/>
                <a:graphic xmlns:a="http://schemas.openxmlformats.org/drawingml/2006/main">
                  <a:graphicData uri="http://schemas.microsoft.com/office/word/2010/wordprocessingGroup">
                    <wpg:wgp>
                      <wpg:cNvGrpSpPr/>
                      <wpg:grpSpPr>
                        <a:xfrm>
                          <a:off x="0" y="0"/>
                          <a:ext cx="2254250" cy="431800"/>
                          <a:chOff x="-57150" y="0"/>
                          <a:chExt cx="2254250" cy="431801"/>
                        </a:xfrm>
                      </wpg:grpSpPr>
                      <wps:wsp>
                        <wps:cNvPr id="7998" name="Text Box 70"/>
                        <wps:cNvSpPr txBox="1"/>
                        <wps:spPr>
                          <a:xfrm>
                            <a:off x="1079500" y="1"/>
                            <a:ext cx="1117600" cy="431800"/>
                          </a:xfrm>
                          <a:prstGeom prst="rect">
                            <a:avLst/>
                          </a:prstGeom>
                          <a:noFill/>
                          <a:ln w="6350">
                            <a:noFill/>
                          </a:ln>
                        </wps:spPr>
                        <wps:txbx>
                          <w:txbxContent>
                            <w:p w:rsidR="00693FEF" w:rsidRDefault="00693FEF" w:rsidP="009E7CAF">
                              <w:pPr>
                                <w:pStyle w:val="Heading2"/>
                              </w:pPr>
                              <w:r>
                                <w:rPr>
                                  <w:rFonts w:hint="cs"/>
                                  <w:rtl/>
                                </w:rPr>
                                <w:t>اليوم الأول</w:t>
                              </w:r>
                            </w:p>
                            <w:p w:rsidR="00693FEF" w:rsidRDefault="00693FEF" w:rsidP="009E7CAF">
                              <w:pPr>
                                <w:rPr>
                                  <w:rtl/>
                                </w:rPr>
                              </w:pPr>
                            </w:p>
                            <w:p w:rsidR="00693FEF" w:rsidRDefault="00693FEF" w:rsidP="009E7CAF">
                              <w:pPr>
                                <w:pStyle w:val="Heading2"/>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26" name="Text Box 71"/>
                        <wps:cNvSpPr txBox="1"/>
                        <wps:spPr>
                          <a:xfrm>
                            <a:off x="-57150" y="0"/>
                            <a:ext cx="1212850" cy="409575"/>
                          </a:xfrm>
                          <a:prstGeom prst="rect">
                            <a:avLst/>
                          </a:prstGeom>
                          <a:noFill/>
                          <a:ln w="6350">
                            <a:noFill/>
                          </a:ln>
                        </wps:spPr>
                        <wps:txbx>
                          <w:txbxContent>
                            <w:p w:rsidR="00693FEF" w:rsidRDefault="00693FEF" w:rsidP="009E7CAF">
                              <w:pPr>
                                <w:pStyle w:val="Heading2"/>
                                <w:rPr>
                                  <w:color w:val="FFFFFF" w:themeColor="background1"/>
                                  <w:lang w:bidi="ar-SY"/>
                                </w:rPr>
                              </w:pPr>
                              <w:r>
                                <w:rPr>
                                  <w:rFonts w:hint="cs"/>
                                  <w:color w:val="FFFFFF" w:themeColor="background1"/>
                                  <w:rtl/>
                                  <w:lang w:bidi="ar-SY"/>
                                </w:rPr>
                                <w:t>الجلسة الثانية</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997" o:spid="_x0000_s1357" style="position:absolute;left:0;text-align:left;margin-left:122.25pt;margin-top:11.25pt;width:177.5pt;height:34pt;z-index:252211200;mso-position-horizontal-relative:text;mso-position-vertical-relative:text;mso-width-relative:margin;mso-height-relative:margin" coordorigin="-571"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">
                <v:shape id="Text Box 70" o:spid="_x0000_s1358" type="#_x0000_t202" style="position:absolute;left:10795;width:1117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ju8UA&#10;AADdAAAADwAAAGRycy9kb3ducmV2LnhtbERPTWvCQBC9C/0PyxR6002F2iR1FQmIRewhaS69TbNj&#10;EpqdjdmtRn+9eyj0+Hjfy/VoOnGmwbWWFTzPIhDEldUt1wrKz+00BuE8ssbOMim4koP16mGyxFTb&#10;C+d0LnwtQgi7FBU03veplK5qyKCb2Z44cEc7GPQBDrXUA15CuOnkPIoW0mDLoaHBnrKGqp/i1yjY&#10;Z9sPzL/nJr512e5w3PSn8utFqafHcfMGwtPo/8V/7net4DVJwtzwJjw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GO7xQAAAN0AAAAPAAAAAAAAAAAAAAAAAJgCAABkcnMv&#10;ZG93bnJldi54bWxQSwUGAAAAAAQABAD1AAAAigMAAAAA&#10;" filled="f" stroked="f" strokeweight=".5pt">
                  <v:textbox>
                    <w:txbxContent>
                      <w:p w:rsidR="00693FEF" w:rsidRDefault="00693FEF" w:rsidP="009E7CAF">
                        <w:pPr>
                          <w:pStyle w:val="Heading2"/>
                        </w:pPr>
                        <w:r>
                          <w:rPr>
                            <w:rFonts w:hint="cs"/>
                            <w:rtl/>
                          </w:rPr>
                          <w:t>اليوم الأول</w:t>
                        </w:r>
                      </w:p>
                      <w:p w:rsidR="00693FEF" w:rsidRDefault="00693FEF" w:rsidP="009E7CAF">
                        <w:pPr>
                          <w:rPr>
                            <w:rtl/>
                          </w:rPr>
                        </w:pPr>
                      </w:p>
                      <w:p w:rsidR="00693FEF" w:rsidRDefault="00693FEF" w:rsidP="009E7CAF">
                        <w:pPr>
                          <w:pStyle w:val="Heading2"/>
                        </w:pPr>
                        <w:r>
                          <w:rPr>
                            <w:rFonts w:hint="cs"/>
                            <w:rtl/>
                          </w:rPr>
                          <w:t>اليوم الأول</w:t>
                        </w:r>
                      </w:p>
                    </w:txbxContent>
                  </v:textbox>
                </v:shape>
                <v:shape id="Text Box 71" o:spid="_x0000_s1359" type="#_x0000_t202" style="position:absolute;left:-571;width:12128;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AFbccA&#10;AADcAAAADwAAAGRycy9kb3ducmV2LnhtbESPzWrDMBCE74G+g9hCbolcl4bgRjHGYFJCesjPpbet&#10;tbFNrZVrKY7Tp68KhRyHmfmGWaWjacVAvWssK3iaRyCIS6sbrhScjsVsCcJ5ZI2tZVJwIwfp+mGy&#10;wkTbK+9pOPhKBAi7BBXU3neJlK6syaCb2444eGfbG/RB9pXUPV4D3LQyjqKFNNhwWKixo7ym8utw&#10;MQq2efGO+8/YLH/afLM7Z9336eNFqenjmL2C8DT6e/i//aYVPMcL+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9ABW3HAAAA3AAAAA8AAAAAAAAAAAAAAAAAmAIAAGRy&#10;cy9kb3ducmV2LnhtbFBLBQYAAAAABAAEAPUAAACMAwAAAAA=&#10;" filled="f" stroked="f" strokeweight=".5pt">
                  <v:textbox>
                    <w:txbxContent>
                      <w:p w:rsidR="00693FEF" w:rsidRDefault="00693FEF" w:rsidP="009E7CAF">
                        <w:pPr>
                          <w:pStyle w:val="Heading2"/>
                          <w:rPr>
                            <w:color w:val="FFFFFF" w:themeColor="background1"/>
                            <w:lang w:bidi="ar-SY"/>
                          </w:rPr>
                        </w:pPr>
                        <w:r>
                          <w:rPr>
                            <w:rFonts w:hint="cs"/>
                            <w:color w:val="FFFFFF" w:themeColor="background1"/>
                            <w:rtl/>
                            <w:lang w:bidi="ar-SY"/>
                          </w:rPr>
                          <w:t>الجلسة الثانية</w:t>
                        </w:r>
                      </w:p>
                    </w:txbxContent>
                  </v:textbox>
                </v:shape>
              </v:group>
            </w:pict>
          </mc:Fallback>
        </mc:AlternateContent>
      </w:r>
      <w:r>
        <w:rPr>
          <w:noProof/>
        </w:rPr>
        <w:drawing>
          <wp:inline distT="0" distB="0" distL="0" distR="0" wp14:anchorId="6BC44837" wp14:editId="641358EB">
            <wp:extent cx="2724785" cy="82042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6" cstate="print">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p>
    <w:p w:rsidR="000D0CA1" w:rsidRDefault="000D0CA1" w:rsidP="000D0CA1">
      <w:pPr>
        <w:jc w:val="center"/>
        <w:rPr>
          <w:rtl/>
        </w:rPr>
      </w:pPr>
      <w:r>
        <w:rPr>
          <w:noProof/>
          <w:rtl/>
        </w:rPr>
        <mc:AlternateContent>
          <mc:Choice Requires="wpg">
            <w:drawing>
              <wp:inline distT="0" distB="0" distL="0" distR="0" wp14:anchorId="5338AF8B" wp14:editId="40B34B73">
                <wp:extent cx="5730241" cy="471805"/>
                <wp:effectExtent l="0" t="0" r="3810" b="61595"/>
                <wp:docPr id="327" name="Group 327"/>
                <wp:cNvGraphicFramePr/>
                <a:graphic xmlns:a="http://schemas.openxmlformats.org/drawingml/2006/main">
                  <a:graphicData uri="http://schemas.microsoft.com/office/word/2010/wordprocessingGroup">
                    <wpg:wgp>
                      <wpg:cNvGrpSpPr/>
                      <wpg:grpSpPr>
                        <a:xfrm>
                          <a:off x="0" y="0"/>
                          <a:ext cx="5730241" cy="471805"/>
                          <a:chOff x="0" y="0"/>
                          <a:chExt cx="6132701" cy="505460"/>
                        </a:xfrm>
                      </wpg:grpSpPr>
                      <wpg:grpSp>
                        <wpg:cNvPr id="328" name="Group 328"/>
                        <wpg:cNvGrpSpPr/>
                        <wpg:grpSpPr>
                          <a:xfrm>
                            <a:off x="0" y="0"/>
                            <a:ext cx="6132701" cy="505460"/>
                            <a:chOff x="0" y="0"/>
                            <a:chExt cx="6133334" cy="505879"/>
                          </a:xfrm>
                        </wpg:grpSpPr>
                        <wpg:grpSp>
                          <wpg:cNvPr id="329" name="Group 329"/>
                          <wpg:cNvGrpSpPr/>
                          <wpg:grpSpPr>
                            <a:xfrm>
                              <a:off x="3690604" y="0"/>
                              <a:ext cx="2442730" cy="505839"/>
                              <a:chOff x="2532180" y="0"/>
                              <a:chExt cx="3563686" cy="711023"/>
                            </a:xfrm>
                          </wpg:grpSpPr>
                          <wps:wsp>
                            <wps:cNvPr id="330"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2532180" y="0"/>
                                <a:ext cx="3563686"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DB0D9B" w:rsidRDefault="00693FEF" w:rsidP="000D0CA1">
                                  <w:pPr>
                                    <w:jc w:val="left"/>
                                    <w:rPr>
                                      <w:bCs/>
                                    </w:rPr>
                                  </w:pPr>
                                  <w:r>
                                    <w:rPr>
                                      <w:rFonts w:ascii="Adobe Arabic" w:hAnsi="Adobe Arabic" w:cs="Adobe Arabic" w:hint="cs"/>
                                      <w:bCs/>
                                      <w:color w:val="auto"/>
                                      <w:sz w:val="36"/>
                                      <w:szCs w:val="36"/>
                                      <w:rtl/>
                                      <w:lang w:bidi="ar-SY"/>
                                    </w:rPr>
                                    <w:t xml:space="preserve">       أساسيات السلوك الإنساني:</w:t>
                                  </w:r>
                                </w:p>
                              </w:txbxContent>
                            </wps:txbx>
                            <wps:bodyPr tIns="36000" bIns="36000" rtlCol="0" anchor="ctr"/>
                          </wps:wsp>
                          <wps:wsp>
                            <wps:cNvPr id="331"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32" name="Rectangle 332"/>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33" name="Google Shape;200;p17"/>
                        <wpg:cNvGrpSpPr/>
                        <wpg:grpSpPr>
                          <a:xfrm>
                            <a:off x="5716078" y="117534"/>
                            <a:ext cx="224378" cy="267181"/>
                            <a:chOff x="0" y="0"/>
                            <a:chExt cx="273780" cy="327013"/>
                          </a:xfrm>
                          <a:solidFill>
                            <a:schemeClr val="bg1"/>
                          </a:solidFill>
                        </wpg:grpSpPr>
                        <wps:wsp>
                          <wps:cNvPr id="33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3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3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37" name="Google Shape;204;p17"/>
                          <wpg:cNvGrpSpPr/>
                          <wpg:grpSpPr>
                            <a:xfrm>
                              <a:off x="0" y="0"/>
                              <a:ext cx="273780" cy="105078"/>
                              <a:chOff x="0" y="0"/>
                              <a:chExt cx="273780" cy="105078"/>
                            </a:xfrm>
                            <a:grpFill/>
                          </wpg:grpSpPr>
                          <wps:wsp>
                            <wps:cNvPr id="33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3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4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4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4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Group 327" o:spid="_x0000_s1360" style="width:451.2pt;height:37.15pt;mso-position-horizontal-relative:char;mso-position-vertical-relative:line" coordsize="6132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">
                <v:group id="Group 328" o:spid="_x0000_s1361" style="position:absolute;width:61327;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Ok28MAAADcAAAADwAAAGRycy9kb3ducmV2LnhtbERPy2rCQBTdF/oPwxW6&#10;q5MoikTHINKWLoLgA0p3l8w1CcncCZlpHn/fWQguD+e9S0fTiJ46V1lWEM8jEMS51RUXCm7Xz/cN&#10;COeRNTaWScFEDtL968sOE20HPlN/8YUIIewSVFB63yZSurwkg25uW+LA3W1n0AfYFVJ3OIRw08hF&#10;FK2lwYpDQ4ktHUvK68ufUfA14HBYxh99Vt+P0+91dfrJYlLqbTYetiA8jf4pfri/tYLlI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w6TbwwAAANwAAAAP&#10;AAAAAAAAAAAAAAAAAKoCAABkcnMvZG93bnJldi54bWxQSwUGAAAAAAQABAD6AAAAmgMAAAAA&#10;">
                  <v:group id="Group 329" o:spid="_x0000_s1362" style="position:absolute;left:36906;width:24427;height:5058" coordorigin="25321" coordsize="35636,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8BQMYAAADcAAAADwAAAGRycy9kb3ducmV2LnhtbESPT2vCQBTE7wW/w/IK&#10;vdXNHyw1dQ0itngQoSqU3h7ZZxKSfRuy2yR++25B6HGYmd8wq3wyrRiod7VlBfE8AkFcWF1zqeBy&#10;fn9+BeE8ssbWMim4kYN8PXtYYabtyJ80nHwpAoRdhgoq77tMSldUZNDNbUccvKvtDfog+1LqHscA&#10;N61MouhFGqw5LFTY0baiojn9GAUfI46bNN4Nh+a6vX2fF8evQ0xKPT1OmzcQnib/H76391pBmi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jwFAxgAAANwA&#10;AAAPAAAAAAAAAAAAAAAAAKoCAABkcnMvZG93bnJldi54bWxQSwUGAAAAAAQABAD6AAAAnQMAAAAA&#10;">
                    <v:roundrect id="Rectangle: Rounded Corners 55" o:spid="_x0000_s1363" style="position:absolute;left:25321;width:35637;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DbA7wA&#10;AADcAAAADwAAAGRycy9kb3ducmV2LnhtbERPuwrCMBTdBf8hXMFNUxWlVKOID3BUq4Pbpbm2xeam&#10;NFHr35tBcDyc92LVmkq8qHGlZQWjYQSCOLO65FzBJd0PYhDOI2usLJOCDzlYLbudBSbavvlEr7PP&#10;RQhhl6CCwvs6kdJlBRl0Q1sTB+5uG4M+wCaXusF3CDeVHEfRTBosOTQUWNOmoOxxfhoF0WG7S/k2&#10;pquO/YmmmB7jbapUv9eu5yA8tf4v/rkPWsFkEuaHM+EI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K0NsDvAAAANwAAAAPAAAAAAAAAAAAAAAAAJgCAABkcnMvZG93bnJldi54&#10;bWxQSwUGAAAAAAQABAD1AAAAgQMAAAAA&#10;" fillcolor="#0070c0" stroked="f" strokeweight="1pt">
                      <v:stroke joinstyle="miter"/>
                      <v:textbox inset=",1mm,,1mm">
                        <w:txbxContent>
                          <w:p w:rsidR="00693FEF" w:rsidRPr="00DB0D9B" w:rsidRDefault="00693FEF" w:rsidP="000D0CA1">
                            <w:pPr>
                              <w:jc w:val="left"/>
                              <w:rPr>
                                <w:bCs/>
                              </w:rPr>
                            </w:pPr>
                            <w:r>
                              <w:rPr>
                                <w:rFonts w:ascii="Adobe Arabic" w:hAnsi="Adobe Arabic" w:cs="Adobe Arabic" w:hint="cs"/>
                                <w:bCs/>
                                <w:color w:val="auto"/>
                                <w:sz w:val="36"/>
                                <w:szCs w:val="36"/>
                                <w:rtl/>
                                <w:lang w:bidi="ar-SY"/>
                              </w:rPr>
                              <w:t xml:space="preserve">       أساسيات السلوك الإنساني:</w:t>
                            </w:r>
                          </w:p>
                        </w:txbxContent>
                      </v:textbox>
                    </v:roundrect>
                    <v:oval id="Oval 61" o:spid="_x0000_s1364"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SsMA&#10;AADcAAAADwAAAGRycy9kb3ducmV2LnhtbESP0WoCMRRE34X+Q7iFvmnWCkVWo4ilUFQorn7AZXO7&#10;WZrchCTV1a9vCoU+DjNzhlmuB2fFhWLqPSuYTioQxK3XPXcKzqe38RxEysgarWdScKME69XDaIm1&#10;9lc+0qXJnSgQTjUqMDmHWsrUGnKYJj4QF+/TR4e5yNhJHfFa4M7K56p6kQ57LgsGA20NtV/Nt1Ow&#10;q4JJ8bC/3w6y+Ti9BrvL0Sr19DhsFiAyDfk//Nd+1wpmsyn8ni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kSsMAAADcAAAADwAAAAAAAAAAAAAAAACYAgAAZHJzL2Rv&#10;d25yZXYueG1sUEsFBgAAAAAEAAQA9QAAAIgDAAAAAA==&#10;" fillcolor="#272727 [2749]" stroked="f" strokeweight="1pt">
                      <v:stroke joinstyle="miter"/>
                      <v:shadow on="t" color="black" opacity="26214f" origin=",-.5" offset="0,3pt"/>
                    </v:oval>
                  </v:group>
                  <v:rect id="Rectangle 332" o:spid="_x0000_s1365"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Z/QscA&#10;AADcAAAADwAAAGRycy9kb3ducmV2LnhtbESPT2sCMRTE74LfITyhF9GsfxDZGqUV2nrQlq5SPD42&#10;z91tNy9Lkur67Ruh4HGYmd8wi1VranEm5yvLCkbDBARxbnXFhYLD/mUwB+EDssbaMim4kofVsttZ&#10;YKrthT/pnIVCRAj7FBWUITSplD4vyaAf2oY4eifrDIYoXSG1w0uEm1qOk2QmDVYcF0psaF1S/pP9&#10;GgXHw343fXYf38fT6/ZrZt/pzRd9pR567dMjiEBtuIf/2xutYDIZw+1MP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Wf0LHAAAA3AAAAA8AAAAAAAAAAAAAAAAAmAIAAGRy&#10;cy9kb3ducmV2LnhtbFBLBQYAAAAABAAEAPUAAACMAwAAAAA=&#10;" fillcolor="#0070c0" stroked="f" strokeweight="1pt"/>
                </v:group>
                <v:group id="Google Shape;200;p17" o:spid="_x0000_s1366"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vqB3xgAAANwA&#10;AAAPAAAAAAAAAAAAAAAAAKoCAABkcnMvZG93bnJldi54bWxQSwUGAAAAAAQABAD6AAAAnQMAAAAA&#10;">
                  <v:shape id="Google Shape;201;p17" o:spid="_x0000_s1367"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5R1cYA&#10;AADcAAAADwAAAGRycy9kb3ducmV2LnhtbESPQWvCQBSE74X+h+UJvdWNWjRN3YQiCNJDoYnY6yP7&#10;mkSzb2N2Nem/7xYEj8PMfMOss9G04kq9aywrmE0jEMSl1Q1XCvbF9jkG4TyyxtYyKfglB1n6+LDG&#10;RNuBv+ia+0oECLsEFdTed4mUrqzJoJvajjh4P7Y36IPsK6l7HALctHIeRUtpsOGwUGNHm5rKU34x&#10;Cj4vsd/pwzn+WH0flsfXId8XZaPU02R8fwPhafT38K290woWixf4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5R1cYAAADc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368"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9CgcUA&#10;AADcAAAADwAAAGRycy9kb3ducmV2LnhtbESPQWvCQBSE74L/YXkFL1I3NVhK6ipSFEQRMSn0+si+&#10;ZoPZtyG7avz33YLgcZiZb5j5sreNuFLna8cK3iYJCOLS6ZorBd/F5vUDhA/IGhvHpOBOHpaL4WCO&#10;mXY3PtE1D5WIEPYZKjAhtJmUvjRk0U9cSxy9X9dZDFF2ldQd3iLcNnKaJO/SYs1xwWBLX4bKc36x&#10;CprieNivx7P8Z4z5NPVmd95XO6VGL/3qE0SgPjzDj/ZWK0jTGfyfiUd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L0KBxQAAANwAAAAPAAAAAAAAAAAAAAAAAJgCAABkcnMv&#10;ZG93bnJldi54bWxQSwUGAAAAAAQABAD1AAAAigMAAAAA&#10;" path="m2643,1l417,1c191,1,,143,,370,,608,191,751,417,751r2214,c2870,751,3060,608,3060,370,3060,143,2870,1,2643,1xe" filled="f" strokecolor="white [3212]">
                    <v:path arrowok="t" o:extrusionok="f"/>
                  </v:shape>
                  <v:shape id="Google Shape;203;p17" o:spid="_x0000_s1369"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Xis8QA&#10;AADcAAAADwAAAGRycy9kb3ducmV2LnhtbESPQWvCQBSE70L/w/IK3nSjESmpq5RSRfBkTMHeXrOv&#10;2dDs25BdNf57VxA8DjPfDLNY9bYRZ+p87VjBZJyAIC6drrlSUBzWozcQPiBrbByTgit5WC1fBgvM&#10;tLvwns55qEQsYZ+hAhNCm0npS0MW/di1xNH7c53FEGVXSd3hJZbbRk6TZC4t1hwXDLb0aaj8z09W&#10;QeqP5ifdrH91NeXj7qv4TvPZRKnha//xDiJQH57hB73VkUvncD8Tj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14rPEAAAA3AAAAA8AAAAAAAAAAAAAAAAAmAIAAGRycy9k&#10;b3ducmV2LnhtbFBLBQYAAAAABAAEAPUAAACJAwAAAAA=&#10;" path="m1976,l417,c191,,,131,,369,,596,191,739,417,739r1559,c2203,739,2393,596,2393,369,2393,131,2203,,1976,xe" filled="f" strokecolor="white [3212]">
                    <v:path arrowok="t" o:extrusionok="f"/>
                  </v:shape>
                  <v:group id="Google Shape;204;p17" o:spid="_x0000_s1370"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shape id="Google Shape;205;p17" o:spid="_x0000_s1371"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TJsEA&#10;AADcAAAADwAAAGRycy9kb3ducmV2LnhtbERPz2vCMBS+C/4P4Qm7yExdZXadUUQQdpyd3t+aZ1tt&#10;XkoSa/3vl8PA48f3e7UZTCt6cr6xrGA+S0AQl1Y3XCk4/uxfMxA+IGtsLZOCB3nYrMejFeba3vlA&#10;fREqEUPY56igDqHLpfRlTQb9zHbEkTtbZzBE6CqpHd5juGnlW5K8S4MNx4YaO9rVVF6Lm1FwWQ6Z&#10;mx6+P37TIjstqmPfBXlW6mUybD9BBBrCU/zv/tIK0jSujWfiEZD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DkybBAAAA3AAAAA8AAAAAAAAAAAAAAAAAmAIAAGRycy9kb3du&#10;cmV2LnhtbFBLBQYAAAAABAAEAPUAAACGAwAAAAA=&#10;" path="m227,1501v107,,226,-72,226,-167l453,167c453,84,322,1,227,1,144,1,1,84,1,167r,1167c1,1429,144,1501,227,1501xe" filled="f" stroked="f">
                      <v:path arrowok="t" o:extrusionok="f"/>
                    </v:shape>
                    <v:shape id="Google Shape;206;p17" o:spid="_x0000_s1372"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1sG8QA&#10;AADcAAAADwAAAGRycy9kb3ducmV2LnhtbESPQWvCQBSE74X+h+UVvNWNCqWNrtJULHps2oPHZ/aZ&#10;RLNvw+5T03/fLRR6HGbmG2axGlynrhRi69nAZJyBIq68bbk28PW5eXwGFQXZYueZDHxThNXy/m6B&#10;ufU3/qBrKbVKEI45GmhE+lzrWDXkMI59T5y8ow8OJclQaxvwluCu09Mse9IOW04LDfb01lB1Li/O&#10;QFFOi90ed5Mgp7jeukLc+8EaM3oYXueghAb5D/+1t9bAbPYCv2fS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9bBvEAAAA3A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1373"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0gMEA&#10;AADcAAAADwAAAGRycy9kb3ducmV2LnhtbERPy4rCMBTdD/gP4QrupqkPZKhGER1BdDFM9QOuzbUt&#10;Nje1yWj8e7MQZnk47/kymEbcqXO1ZQXDJAVBXFhdc6ngdNx+foFwHlljY5kUPMnBctH7mGOm7YN/&#10;6Z77UsQQdhkqqLxvMyldUZFBl9iWOHIX2xn0EXal1B0+Yrhp5ChNp9JgzbGhwpbWFRXX/M8ooIP9&#10;Pjchn2x4ug7Hn83ejk83pQb9sJqB8BT8v/jt3mkF40mcH8/EIy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4tIDBAAAA3AAAAA8AAAAAAAAAAAAAAAAAmAIAAGRycy9kb3du&#10;cmV2LnhtbFBLBQYAAAAABAAEAPUAAACGAwAAAAA=&#10;" path="m822,1346v24,,60,-12,83,-35c989,1263,1013,1156,953,1072l334,108c286,25,179,1,96,48,12,108,1,215,48,298r619,965c703,1322,763,1346,822,1346xe" filled="f" stroked="f">
                      <v:path arrowok="t" o:extrusionok="f"/>
                    </v:shape>
                    <v:shape id="Google Shape;208;p17" o:spid="_x0000_s1374"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mSF8QA&#10;AADcAAAADwAAAGRycy9kb3ducmV2LnhtbESP3WrCQBSE74W+w3IK3hTdTS1WYlYpDRZ7aewDHLMn&#10;P5o9G7JbTd++Wyh4OczMN0y2HW0nrjT41rGGZK5AEJfOtFxr+DruZisQPiAb7ByThh/ysN08TDJM&#10;jbvxga5FqEWEsE9RQxNCn0rpy4Ys+rnriaNXucFiiHKopRnwFuG2k89KLaXFluNCgz29N1Reim+r&#10;4URyEaiscvW673L1meRPx4+z1tPH8W0NItAY7uH/9t5oWLwk8HcmH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JkhfEAAAA3A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375"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7QfscA&#10;AADcAAAADwAAAGRycy9kb3ducmV2LnhtbESPQWvCQBSE7wX/w/KEXopuYksJ0VXaQqEUQYyiHp/Z&#10;ZxKafRuyWxP99a5Q6HGYmW+Y2aI3tThT6yrLCuJxBII4t7riQsF28zlKQDiPrLG2TAou5GAxHzzM&#10;MNW24zWdM1+IAGGXooLS+yaV0uUlGXRj2xAH72Rbgz7ItpC6xS7ATS0nUfQqDVYcFkps6KOk/Cf7&#10;NQpWJK/dyh/fD9+7S7LMknh/eIqVehz2b1MQnnr/H/5rf2kFzy8TuJ8JR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O0H7HAAAA3A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rtl/>
        </w:rPr>
      </w:pPr>
      <w:r>
        <w:rPr>
          <w:noProof/>
          <w:rtl/>
        </w:rPr>
        <mc:AlternateContent>
          <mc:Choice Requires="wpg">
            <w:drawing>
              <wp:anchor distT="0" distB="0" distL="114300" distR="114300" simplePos="0" relativeHeight="252288000" behindDoc="0" locked="0" layoutInCell="1" allowOverlap="1" wp14:anchorId="39626075" wp14:editId="0E1B2EA4">
                <wp:simplePos x="0" y="0"/>
                <wp:positionH relativeFrom="margin">
                  <wp:align>center</wp:align>
                </wp:positionH>
                <wp:positionV relativeFrom="paragraph">
                  <wp:posOffset>484101</wp:posOffset>
                </wp:positionV>
                <wp:extent cx="6385560" cy="2985770"/>
                <wp:effectExtent l="0" t="19050" r="0" b="24130"/>
                <wp:wrapSquare wrapText="bothSides"/>
                <wp:docPr id="3222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85574" cy="2985892"/>
                          <a:chOff x="4412336" y="0"/>
                          <a:chExt cx="6487880" cy="3033486"/>
                        </a:xfrm>
                      </wpg:grpSpPr>
                      <wpg:grpSp>
                        <wpg:cNvPr id="32236" name="Group 1756"/>
                        <wpg:cNvGrpSpPr/>
                        <wpg:grpSpPr>
                          <a:xfrm>
                            <a:off x="4412336" y="0"/>
                            <a:ext cx="2075544" cy="3033486"/>
                            <a:chOff x="4412336" y="0"/>
                            <a:chExt cx="2075544" cy="3033486"/>
                          </a:xfrm>
                        </wpg:grpSpPr>
                        <wps:wsp>
                          <wps:cNvPr id="32237" name="Rounded Rectangle 11"/>
                          <wps:cNvSpPr/>
                          <wps:spPr>
                            <a:xfrm rot="5400000">
                              <a:off x="5033388" y="-207621"/>
                              <a:ext cx="833440" cy="2075544"/>
                            </a:xfrm>
                            <a:prstGeom prst="roundRect">
                              <a:avLst>
                                <a:gd name="adj" fmla="val 11397"/>
                              </a:avLst>
                            </a:prstGeom>
                            <a:solidFill>
                              <a:srgbClr val="F77F00">
                                <a:lumMod val="75000"/>
                              </a:srgbClr>
                            </a:solidFill>
                            <a:ln w="12700" cap="flat" cmpd="sng" algn="ctr">
                              <a:noFill/>
                              <a:prstDash val="solid"/>
                              <a:miter lim="800000"/>
                            </a:ln>
                            <a:effectLst/>
                          </wps:spPr>
                          <wps:bodyPr rtlCol="0" anchor="ctr"/>
                        </wps:wsp>
                        <wps:wsp>
                          <wps:cNvPr id="32238" name="Rounded Rectangle 12"/>
                          <wps:cNvSpPr/>
                          <wps:spPr>
                            <a:xfrm>
                              <a:off x="4542967" y="0"/>
                              <a:ext cx="1814285" cy="3033486"/>
                            </a:xfrm>
                            <a:prstGeom prst="roundRect">
                              <a:avLst/>
                            </a:prstGeom>
                            <a:solidFill>
                              <a:sysClr val="window" lastClr="FFFFFF"/>
                            </a:solidFill>
                            <a:ln w="28575" cap="flat" cmpd="sng" algn="ctr">
                              <a:solidFill>
                                <a:srgbClr val="44546A"/>
                              </a:solidFill>
                              <a:prstDash val="solid"/>
                              <a:miter lim="800000"/>
                            </a:ln>
                            <a:effectLst/>
                          </wps:spPr>
                          <wps:bodyPr rtlCol="0" anchor="ctr"/>
                        </wps:wsp>
                        <wps:wsp>
                          <wps:cNvPr id="32239" name="Chevron 13"/>
                          <wps:cNvSpPr/>
                          <wps:spPr>
                            <a:xfrm rot="5400000">
                              <a:off x="4797378" y="108453"/>
                              <a:ext cx="1305461" cy="2075542"/>
                            </a:xfrm>
                            <a:prstGeom prst="chevron">
                              <a:avLst>
                                <a:gd name="adj" fmla="val 26552"/>
                              </a:avLst>
                            </a:prstGeom>
                            <a:solidFill>
                              <a:srgbClr val="F77F00"/>
                            </a:solidFill>
                            <a:ln w="12700" cap="flat" cmpd="sng" algn="ctr">
                              <a:noFill/>
                              <a:prstDash val="solid"/>
                              <a:miter lim="800000"/>
                            </a:ln>
                            <a:effectLst/>
                          </wps:spPr>
                          <wps:bodyPr rtlCol="0" anchor="ctr"/>
                        </wps:wsp>
                        <wps:wsp>
                          <wps:cNvPr id="32240" name="TextBox 14"/>
                          <wps:cNvSpPr txBox="1"/>
                          <wps:spPr>
                            <a:xfrm>
                              <a:off x="4542780" y="1798897"/>
                              <a:ext cx="1814195" cy="1031875"/>
                            </a:xfrm>
                            <a:prstGeom prst="rect">
                              <a:avLst/>
                            </a:prstGeom>
                            <a:noFill/>
                          </wps:spPr>
                          <wps:txbx>
                            <w:txbxContent>
                              <w:p w:rsidR="00693FEF" w:rsidRPr="000C1682" w:rsidRDefault="00693FEF" w:rsidP="000D0CA1">
                                <w:pPr>
                                  <w:widowControl w:val="0"/>
                                  <w:rPr>
                                    <w:rtl/>
                                  </w:rPr>
                                </w:pPr>
                                <w:r w:rsidRPr="000C1682">
                                  <w:rPr>
                                    <w:rtl/>
                                  </w:rPr>
                                  <w:t xml:space="preserve">وهو الذي يضع من اهتماماته الجسم والذات البشرية ككل.  </w:t>
                                </w:r>
                              </w:p>
                              <w:p w:rsidR="00693FEF" w:rsidRDefault="00693FEF" w:rsidP="000D0CA1">
                                <w:pPr>
                                  <w:widowControl w:val="0"/>
                                  <w:rPr>
                                    <w:rFonts w:ascii="DIN Next LT Arabic Light" w:hAnsi="DIN Next LT Arabic Light" w:cs="DIN Next LT Arabic Light"/>
                                    <w:kern w:val="24"/>
                                    <w:szCs w:val="28"/>
                                    <w:lang w:bidi="ar-EG"/>
                                  </w:rPr>
                                </w:pPr>
                              </w:p>
                            </w:txbxContent>
                          </wps:txbx>
                          <wps:bodyPr wrap="square" rtlCol="0">
                            <a:noAutofit/>
                          </wps:bodyPr>
                        </wps:wsp>
                        <wps:wsp>
                          <wps:cNvPr id="32241" name="TextBox 15"/>
                          <wps:cNvSpPr txBox="1"/>
                          <wps:spPr>
                            <a:xfrm>
                              <a:off x="4542779" y="103181"/>
                              <a:ext cx="1814195" cy="427355"/>
                            </a:xfrm>
                            <a:prstGeom prst="rect">
                              <a:avLst/>
                            </a:prstGeom>
                            <a:noFill/>
                          </wps:spPr>
                          <wps:txbx>
                            <w:txbxContent>
                              <w:p w:rsidR="00693FEF" w:rsidRPr="002C71E8" w:rsidRDefault="00693FEF" w:rsidP="000D0CA1">
                                <w:pPr>
                                  <w:widowControl w:val="0"/>
                                  <w:jc w:val="center"/>
                                  <w:rPr>
                                    <w:rFonts w:ascii="Adobe Arabic" w:hAnsi="Adobe Arabic" w:cs="Adobe Arabic"/>
                                    <w:b/>
                                    <w:bCs/>
                                    <w:color w:val="A5A5A5" w:themeColor="accent3"/>
                                    <w:kern w:val="24"/>
                                    <w:sz w:val="40"/>
                                    <w:szCs w:val="40"/>
                                    <w:lang w:bidi="ar-EG"/>
                                  </w:rPr>
                                </w:pPr>
                                <w:r w:rsidRPr="002C71E8">
                                  <w:rPr>
                                    <w:rFonts w:ascii="Adobe Arabic" w:hAnsi="Adobe Arabic" w:cs="Adobe Arabic"/>
                                    <w:b/>
                                    <w:bCs/>
                                    <w:color w:val="A5A5A5" w:themeColor="accent3"/>
                                    <w:kern w:val="24"/>
                                    <w:sz w:val="40"/>
                                    <w:szCs w:val="40"/>
                                    <w:rtl/>
                                    <w:lang w:bidi="ar-EG"/>
                                  </w:rPr>
                                  <w:t>الجانب الحركي</w:t>
                                </w:r>
                              </w:p>
                            </w:txbxContent>
                          </wps:txbx>
                          <wps:bodyPr wrap="square" rtlCol="0">
                            <a:noAutofit/>
                          </wps:bodyPr>
                        </wps:wsp>
                        <wps:wsp>
                          <wps:cNvPr id="32242" name="Freeform 27"/>
                          <wps:cNvSpPr>
                            <a:spLocks noEditPoints="1"/>
                          </wps:cNvSpPr>
                          <wps:spPr bwMode="auto">
                            <a:xfrm>
                              <a:off x="5263205" y="980445"/>
                              <a:ext cx="373808" cy="573852"/>
                            </a:xfrm>
                            <a:custGeom>
                              <a:avLst/>
                              <a:gdLst>
                                <a:gd name="T0" fmla="*/ 78 w 108"/>
                                <a:gd name="T1" fmla="*/ 143 h 166"/>
                                <a:gd name="T2" fmla="*/ 33 w 108"/>
                                <a:gd name="T3" fmla="*/ 147 h 166"/>
                                <a:gd name="T4" fmla="*/ 29 w 108"/>
                                <a:gd name="T5" fmla="*/ 143 h 166"/>
                                <a:gd name="T6" fmla="*/ 74 w 108"/>
                                <a:gd name="T7" fmla="*/ 139 h 166"/>
                                <a:gd name="T8" fmla="*/ 74 w 108"/>
                                <a:gd name="T9" fmla="*/ 150 h 166"/>
                                <a:gd name="T10" fmla="*/ 29 w 108"/>
                                <a:gd name="T11" fmla="*/ 154 h 166"/>
                                <a:gd name="T12" fmla="*/ 33 w 108"/>
                                <a:gd name="T13" fmla="*/ 160 h 166"/>
                                <a:gd name="T14" fmla="*/ 38 w 108"/>
                                <a:gd name="T15" fmla="*/ 162 h 166"/>
                                <a:gd name="T16" fmla="*/ 66 w 108"/>
                                <a:gd name="T17" fmla="*/ 166 h 166"/>
                                <a:gd name="T18" fmla="*/ 70 w 108"/>
                                <a:gd name="T19" fmla="*/ 160 h 166"/>
                                <a:gd name="T20" fmla="*/ 78 w 108"/>
                                <a:gd name="T21" fmla="*/ 156 h 166"/>
                                <a:gd name="T22" fmla="*/ 74 w 108"/>
                                <a:gd name="T23" fmla="*/ 150 h 166"/>
                                <a:gd name="T24" fmla="*/ 33 w 108"/>
                                <a:gd name="T25" fmla="*/ 127 h 166"/>
                                <a:gd name="T26" fmla="*/ 29 w 108"/>
                                <a:gd name="T27" fmla="*/ 132 h 166"/>
                                <a:gd name="T28" fmla="*/ 74 w 108"/>
                                <a:gd name="T29" fmla="*/ 136 h 166"/>
                                <a:gd name="T30" fmla="*/ 78 w 108"/>
                                <a:gd name="T31" fmla="*/ 131 h 166"/>
                                <a:gd name="T32" fmla="*/ 108 w 108"/>
                                <a:gd name="T33" fmla="*/ 53 h 166"/>
                                <a:gd name="T34" fmla="*/ 76 w 108"/>
                                <a:gd name="T35" fmla="*/ 123 h 166"/>
                                <a:gd name="T36" fmla="*/ 15 w 108"/>
                                <a:gd name="T37" fmla="*/ 90 h 166"/>
                                <a:gd name="T38" fmla="*/ 54 w 108"/>
                                <a:gd name="T39" fmla="*/ 0 h 166"/>
                                <a:gd name="T40" fmla="*/ 54 w 108"/>
                                <a:gd name="T41" fmla="*/ 0 h 166"/>
                                <a:gd name="T42" fmla="*/ 61 w 108"/>
                                <a:gd name="T43" fmla="*/ 115 h 166"/>
                                <a:gd name="T44" fmla="*/ 67 w 108"/>
                                <a:gd name="T45" fmla="*/ 73 h 166"/>
                                <a:gd name="T46" fmla="*/ 63 w 108"/>
                                <a:gd name="T47" fmla="*/ 77 h 166"/>
                                <a:gd name="T48" fmla="*/ 54 w 108"/>
                                <a:gd name="T49" fmla="*/ 69 h 166"/>
                                <a:gd name="T50" fmla="*/ 45 w 108"/>
                                <a:gd name="T51" fmla="*/ 76 h 166"/>
                                <a:gd name="T52" fmla="*/ 39 w 108"/>
                                <a:gd name="T53" fmla="*/ 73 h 166"/>
                                <a:gd name="T54" fmla="*/ 61 w 108"/>
                                <a:gd name="T55" fmla="*/ 115 h 166"/>
                                <a:gd name="T56" fmla="*/ 54 w 108"/>
                                <a:gd name="T57" fmla="*/ 8 h 166"/>
                                <a:gd name="T58" fmla="*/ 54 w 108"/>
                                <a:gd name="T59" fmla="*/ 8 h 166"/>
                                <a:gd name="T60" fmla="*/ 20 w 108"/>
                                <a:gd name="T61" fmla="*/ 85 h 166"/>
                                <a:gd name="T62" fmla="*/ 21 w 108"/>
                                <a:gd name="T63" fmla="*/ 85 h 166"/>
                                <a:gd name="T64" fmla="*/ 34 w 108"/>
                                <a:gd name="T65" fmla="*/ 115 h 166"/>
                                <a:gd name="T66" fmla="*/ 35 w 108"/>
                                <a:gd name="T67" fmla="*/ 73 h 166"/>
                                <a:gd name="T68" fmla="*/ 31 w 108"/>
                                <a:gd name="T69" fmla="*/ 72 h 166"/>
                                <a:gd name="T70" fmla="*/ 35 w 108"/>
                                <a:gd name="T71" fmla="*/ 71 h 166"/>
                                <a:gd name="T72" fmla="*/ 36 w 108"/>
                                <a:gd name="T73" fmla="*/ 67 h 166"/>
                                <a:gd name="T74" fmla="*/ 39 w 108"/>
                                <a:gd name="T75" fmla="*/ 71 h 166"/>
                                <a:gd name="T76" fmla="*/ 42 w 108"/>
                                <a:gd name="T77" fmla="*/ 71 h 166"/>
                                <a:gd name="T78" fmla="*/ 53 w 108"/>
                                <a:gd name="T79" fmla="*/ 67 h 166"/>
                                <a:gd name="T80" fmla="*/ 63 w 108"/>
                                <a:gd name="T81" fmla="*/ 74 h 166"/>
                                <a:gd name="T82" fmla="*/ 67 w 108"/>
                                <a:gd name="T83" fmla="*/ 71 h 166"/>
                                <a:gd name="T84" fmla="*/ 69 w 108"/>
                                <a:gd name="T85" fmla="*/ 69 h 166"/>
                                <a:gd name="T86" fmla="*/ 73 w 108"/>
                                <a:gd name="T87" fmla="*/ 69 h 166"/>
                                <a:gd name="T88" fmla="*/ 75 w 108"/>
                                <a:gd name="T89" fmla="*/ 71 h 166"/>
                                <a:gd name="T90" fmla="*/ 75 w 108"/>
                                <a:gd name="T91" fmla="*/ 73 h 166"/>
                                <a:gd name="T92" fmla="*/ 65 w 108"/>
                                <a:gd name="T93" fmla="*/ 115 h 166"/>
                                <a:gd name="T94" fmla="*/ 73 w 108"/>
                                <a:gd name="T95" fmla="*/ 115 h 166"/>
                                <a:gd name="T96" fmla="*/ 87 w 108"/>
                                <a:gd name="T97" fmla="*/ 85 h 166"/>
                                <a:gd name="T98" fmla="*/ 100 w 108"/>
                                <a:gd name="T99" fmla="*/ 53 h 1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08" h="166">
                                  <a:moveTo>
                                    <a:pt x="78" y="143"/>
                                  </a:moveTo>
                                  <a:cubicBezTo>
                                    <a:pt x="78" y="143"/>
                                    <a:pt x="78" y="143"/>
                                    <a:pt x="78" y="143"/>
                                  </a:cubicBezTo>
                                  <a:cubicBezTo>
                                    <a:pt x="78" y="145"/>
                                    <a:pt x="76" y="147"/>
                                    <a:pt x="74" y="147"/>
                                  </a:cubicBezTo>
                                  <a:cubicBezTo>
                                    <a:pt x="33" y="147"/>
                                    <a:pt x="33" y="147"/>
                                    <a:pt x="33" y="147"/>
                                  </a:cubicBezTo>
                                  <a:cubicBezTo>
                                    <a:pt x="31" y="147"/>
                                    <a:pt x="29" y="145"/>
                                    <a:pt x="29" y="143"/>
                                  </a:cubicBezTo>
                                  <a:cubicBezTo>
                                    <a:pt x="29" y="143"/>
                                    <a:pt x="29" y="143"/>
                                    <a:pt x="29" y="143"/>
                                  </a:cubicBezTo>
                                  <a:cubicBezTo>
                                    <a:pt x="29" y="141"/>
                                    <a:pt x="31" y="139"/>
                                    <a:pt x="33" y="139"/>
                                  </a:cubicBezTo>
                                  <a:cubicBezTo>
                                    <a:pt x="74" y="139"/>
                                    <a:pt x="74" y="139"/>
                                    <a:pt x="74" y="139"/>
                                  </a:cubicBezTo>
                                  <a:cubicBezTo>
                                    <a:pt x="76" y="139"/>
                                    <a:pt x="78" y="141"/>
                                    <a:pt x="78" y="143"/>
                                  </a:cubicBezTo>
                                  <a:moveTo>
                                    <a:pt x="74" y="150"/>
                                  </a:moveTo>
                                  <a:cubicBezTo>
                                    <a:pt x="33" y="150"/>
                                    <a:pt x="33" y="150"/>
                                    <a:pt x="33" y="150"/>
                                  </a:cubicBezTo>
                                  <a:cubicBezTo>
                                    <a:pt x="31" y="150"/>
                                    <a:pt x="29" y="152"/>
                                    <a:pt x="29" y="154"/>
                                  </a:cubicBezTo>
                                  <a:cubicBezTo>
                                    <a:pt x="29" y="156"/>
                                    <a:pt x="29" y="156"/>
                                    <a:pt x="29" y="156"/>
                                  </a:cubicBezTo>
                                  <a:cubicBezTo>
                                    <a:pt x="29" y="159"/>
                                    <a:pt x="31" y="160"/>
                                    <a:pt x="33" y="160"/>
                                  </a:cubicBezTo>
                                  <a:cubicBezTo>
                                    <a:pt x="38" y="160"/>
                                    <a:pt x="38" y="160"/>
                                    <a:pt x="38" y="160"/>
                                  </a:cubicBezTo>
                                  <a:cubicBezTo>
                                    <a:pt x="38" y="162"/>
                                    <a:pt x="38" y="162"/>
                                    <a:pt x="38" y="162"/>
                                  </a:cubicBezTo>
                                  <a:cubicBezTo>
                                    <a:pt x="38" y="164"/>
                                    <a:pt x="39" y="166"/>
                                    <a:pt x="42" y="166"/>
                                  </a:cubicBezTo>
                                  <a:cubicBezTo>
                                    <a:pt x="66" y="166"/>
                                    <a:pt x="66" y="166"/>
                                    <a:pt x="66" y="166"/>
                                  </a:cubicBezTo>
                                  <a:cubicBezTo>
                                    <a:pt x="68" y="166"/>
                                    <a:pt x="70" y="164"/>
                                    <a:pt x="70" y="162"/>
                                  </a:cubicBezTo>
                                  <a:cubicBezTo>
                                    <a:pt x="70" y="160"/>
                                    <a:pt x="70" y="160"/>
                                    <a:pt x="70" y="160"/>
                                  </a:cubicBezTo>
                                  <a:cubicBezTo>
                                    <a:pt x="74" y="160"/>
                                    <a:pt x="74" y="160"/>
                                    <a:pt x="74" y="160"/>
                                  </a:cubicBezTo>
                                  <a:cubicBezTo>
                                    <a:pt x="76" y="160"/>
                                    <a:pt x="78" y="159"/>
                                    <a:pt x="78" y="156"/>
                                  </a:cubicBezTo>
                                  <a:cubicBezTo>
                                    <a:pt x="78" y="154"/>
                                    <a:pt x="78" y="154"/>
                                    <a:pt x="78" y="154"/>
                                  </a:cubicBezTo>
                                  <a:cubicBezTo>
                                    <a:pt x="78" y="152"/>
                                    <a:pt x="76" y="150"/>
                                    <a:pt x="74" y="150"/>
                                  </a:cubicBezTo>
                                  <a:moveTo>
                                    <a:pt x="74" y="127"/>
                                  </a:moveTo>
                                  <a:cubicBezTo>
                                    <a:pt x="33" y="127"/>
                                    <a:pt x="33" y="127"/>
                                    <a:pt x="33" y="127"/>
                                  </a:cubicBezTo>
                                  <a:cubicBezTo>
                                    <a:pt x="31" y="127"/>
                                    <a:pt x="29" y="129"/>
                                    <a:pt x="29" y="131"/>
                                  </a:cubicBezTo>
                                  <a:cubicBezTo>
                                    <a:pt x="29" y="132"/>
                                    <a:pt x="29" y="132"/>
                                    <a:pt x="29" y="132"/>
                                  </a:cubicBezTo>
                                  <a:cubicBezTo>
                                    <a:pt x="29" y="134"/>
                                    <a:pt x="31" y="136"/>
                                    <a:pt x="33" y="136"/>
                                  </a:cubicBezTo>
                                  <a:cubicBezTo>
                                    <a:pt x="74" y="136"/>
                                    <a:pt x="74" y="136"/>
                                    <a:pt x="74" y="136"/>
                                  </a:cubicBezTo>
                                  <a:cubicBezTo>
                                    <a:pt x="76" y="136"/>
                                    <a:pt x="78" y="134"/>
                                    <a:pt x="78" y="132"/>
                                  </a:cubicBezTo>
                                  <a:cubicBezTo>
                                    <a:pt x="78" y="131"/>
                                    <a:pt x="78" y="131"/>
                                    <a:pt x="78" y="131"/>
                                  </a:cubicBezTo>
                                  <a:cubicBezTo>
                                    <a:pt x="78" y="129"/>
                                    <a:pt x="76" y="127"/>
                                    <a:pt x="74" y="127"/>
                                  </a:cubicBezTo>
                                  <a:moveTo>
                                    <a:pt x="108" y="53"/>
                                  </a:moveTo>
                                  <a:cubicBezTo>
                                    <a:pt x="108" y="68"/>
                                    <a:pt x="102" y="81"/>
                                    <a:pt x="93" y="90"/>
                                  </a:cubicBezTo>
                                  <a:cubicBezTo>
                                    <a:pt x="75" y="111"/>
                                    <a:pt x="86" y="123"/>
                                    <a:pt x="76" y="123"/>
                                  </a:cubicBezTo>
                                  <a:cubicBezTo>
                                    <a:pt x="32" y="123"/>
                                    <a:pt x="32" y="123"/>
                                    <a:pt x="32" y="123"/>
                                  </a:cubicBezTo>
                                  <a:cubicBezTo>
                                    <a:pt x="22" y="123"/>
                                    <a:pt x="32" y="111"/>
                                    <a:pt x="15" y="90"/>
                                  </a:cubicBezTo>
                                  <a:cubicBezTo>
                                    <a:pt x="6" y="81"/>
                                    <a:pt x="0" y="68"/>
                                    <a:pt x="0" y="53"/>
                                  </a:cubicBezTo>
                                  <a:cubicBezTo>
                                    <a:pt x="0" y="24"/>
                                    <a:pt x="24" y="0"/>
                                    <a:pt x="54" y="0"/>
                                  </a:cubicBezTo>
                                  <a:cubicBezTo>
                                    <a:pt x="54" y="0"/>
                                    <a:pt x="54" y="0"/>
                                    <a:pt x="54" y="0"/>
                                  </a:cubicBezTo>
                                  <a:cubicBezTo>
                                    <a:pt x="54" y="0"/>
                                    <a:pt x="54" y="0"/>
                                    <a:pt x="54" y="0"/>
                                  </a:cubicBezTo>
                                  <a:cubicBezTo>
                                    <a:pt x="84" y="0"/>
                                    <a:pt x="108" y="24"/>
                                    <a:pt x="108" y="53"/>
                                  </a:cubicBezTo>
                                  <a:moveTo>
                                    <a:pt x="61" y="115"/>
                                  </a:moveTo>
                                  <a:cubicBezTo>
                                    <a:pt x="68" y="73"/>
                                    <a:pt x="68" y="73"/>
                                    <a:pt x="68" y="73"/>
                                  </a:cubicBezTo>
                                  <a:cubicBezTo>
                                    <a:pt x="67" y="73"/>
                                    <a:pt x="67" y="73"/>
                                    <a:pt x="67" y="73"/>
                                  </a:cubicBezTo>
                                  <a:cubicBezTo>
                                    <a:pt x="63" y="76"/>
                                    <a:pt x="63" y="76"/>
                                    <a:pt x="63" y="76"/>
                                  </a:cubicBezTo>
                                  <a:cubicBezTo>
                                    <a:pt x="63" y="76"/>
                                    <a:pt x="63" y="77"/>
                                    <a:pt x="63" y="77"/>
                                  </a:cubicBezTo>
                                  <a:cubicBezTo>
                                    <a:pt x="62" y="77"/>
                                    <a:pt x="62" y="76"/>
                                    <a:pt x="62" y="76"/>
                                  </a:cubicBezTo>
                                  <a:cubicBezTo>
                                    <a:pt x="54" y="69"/>
                                    <a:pt x="54" y="69"/>
                                    <a:pt x="54" y="69"/>
                                  </a:cubicBezTo>
                                  <a:cubicBezTo>
                                    <a:pt x="46" y="76"/>
                                    <a:pt x="46" y="76"/>
                                    <a:pt x="46" y="76"/>
                                  </a:cubicBezTo>
                                  <a:cubicBezTo>
                                    <a:pt x="46" y="77"/>
                                    <a:pt x="45" y="77"/>
                                    <a:pt x="45" y="76"/>
                                  </a:cubicBezTo>
                                  <a:cubicBezTo>
                                    <a:pt x="41" y="73"/>
                                    <a:pt x="41" y="73"/>
                                    <a:pt x="41" y="73"/>
                                  </a:cubicBezTo>
                                  <a:cubicBezTo>
                                    <a:pt x="39" y="73"/>
                                    <a:pt x="39" y="73"/>
                                    <a:pt x="39" y="73"/>
                                  </a:cubicBezTo>
                                  <a:cubicBezTo>
                                    <a:pt x="47" y="115"/>
                                    <a:pt x="47" y="115"/>
                                    <a:pt x="47" y="115"/>
                                  </a:cubicBezTo>
                                  <a:lnTo>
                                    <a:pt x="61" y="115"/>
                                  </a:lnTo>
                                  <a:close/>
                                  <a:moveTo>
                                    <a:pt x="100" y="53"/>
                                  </a:moveTo>
                                  <a:cubicBezTo>
                                    <a:pt x="100" y="28"/>
                                    <a:pt x="79" y="8"/>
                                    <a:pt x="54" y="8"/>
                                  </a:cubicBezTo>
                                  <a:cubicBezTo>
                                    <a:pt x="54" y="0"/>
                                    <a:pt x="54" y="0"/>
                                    <a:pt x="54" y="0"/>
                                  </a:cubicBezTo>
                                  <a:cubicBezTo>
                                    <a:pt x="54" y="8"/>
                                    <a:pt x="54" y="8"/>
                                    <a:pt x="54" y="8"/>
                                  </a:cubicBezTo>
                                  <a:cubicBezTo>
                                    <a:pt x="29" y="8"/>
                                    <a:pt x="8" y="28"/>
                                    <a:pt x="8" y="53"/>
                                  </a:cubicBezTo>
                                  <a:cubicBezTo>
                                    <a:pt x="8" y="65"/>
                                    <a:pt x="12" y="76"/>
                                    <a:pt x="20" y="85"/>
                                  </a:cubicBezTo>
                                  <a:cubicBezTo>
                                    <a:pt x="21" y="85"/>
                                    <a:pt x="21" y="85"/>
                                    <a:pt x="21" y="85"/>
                                  </a:cubicBezTo>
                                  <a:cubicBezTo>
                                    <a:pt x="21" y="85"/>
                                    <a:pt x="21" y="85"/>
                                    <a:pt x="21" y="85"/>
                                  </a:cubicBezTo>
                                  <a:cubicBezTo>
                                    <a:pt x="32" y="98"/>
                                    <a:pt x="34" y="109"/>
                                    <a:pt x="34" y="115"/>
                                  </a:cubicBezTo>
                                  <a:cubicBezTo>
                                    <a:pt x="34" y="115"/>
                                    <a:pt x="34" y="115"/>
                                    <a:pt x="34" y="115"/>
                                  </a:cubicBezTo>
                                  <a:cubicBezTo>
                                    <a:pt x="43" y="115"/>
                                    <a:pt x="43" y="115"/>
                                    <a:pt x="43" y="115"/>
                                  </a:cubicBezTo>
                                  <a:cubicBezTo>
                                    <a:pt x="35" y="73"/>
                                    <a:pt x="35" y="73"/>
                                    <a:pt x="35" y="73"/>
                                  </a:cubicBezTo>
                                  <a:cubicBezTo>
                                    <a:pt x="32" y="73"/>
                                    <a:pt x="32" y="73"/>
                                    <a:pt x="32" y="73"/>
                                  </a:cubicBezTo>
                                  <a:cubicBezTo>
                                    <a:pt x="32" y="73"/>
                                    <a:pt x="31" y="72"/>
                                    <a:pt x="31" y="72"/>
                                  </a:cubicBezTo>
                                  <a:cubicBezTo>
                                    <a:pt x="31" y="71"/>
                                    <a:pt x="32" y="71"/>
                                    <a:pt x="32" y="71"/>
                                  </a:cubicBezTo>
                                  <a:cubicBezTo>
                                    <a:pt x="35" y="71"/>
                                    <a:pt x="35" y="71"/>
                                    <a:pt x="35" y="71"/>
                                  </a:cubicBezTo>
                                  <a:cubicBezTo>
                                    <a:pt x="35" y="69"/>
                                    <a:pt x="35" y="69"/>
                                    <a:pt x="35" y="69"/>
                                  </a:cubicBezTo>
                                  <a:cubicBezTo>
                                    <a:pt x="35" y="68"/>
                                    <a:pt x="35" y="67"/>
                                    <a:pt x="36" y="67"/>
                                  </a:cubicBezTo>
                                  <a:cubicBezTo>
                                    <a:pt x="37" y="67"/>
                                    <a:pt x="39" y="68"/>
                                    <a:pt x="39" y="69"/>
                                  </a:cubicBezTo>
                                  <a:cubicBezTo>
                                    <a:pt x="39" y="71"/>
                                    <a:pt x="39" y="71"/>
                                    <a:pt x="39" y="71"/>
                                  </a:cubicBezTo>
                                  <a:cubicBezTo>
                                    <a:pt x="41" y="71"/>
                                    <a:pt x="41" y="71"/>
                                    <a:pt x="41" y="71"/>
                                  </a:cubicBezTo>
                                  <a:cubicBezTo>
                                    <a:pt x="42" y="71"/>
                                    <a:pt x="42" y="71"/>
                                    <a:pt x="42" y="71"/>
                                  </a:cubicBezTo>
                                  <a:cubicBezTo>
                                    <a:pt x="46" y="74"/>
                                    <a:pt x="46" y="74"/>
                                    <a:pt x="46" y="74"/>
                                  </a:cubicBezTo>
                                  <a:cubicBezTo>
                                    <a:pt x="53" y="67"/>
                                    <a:pt x="53" y="67"/>
                                    <a:pt x="53" y="67"/>
                                  </a:cubicBezTo>
                                  <a:cubicBezTo>
                                    <a:pt x="54" y="66"/>
                                    <a:pt x="54" y="66"/>
                                    <a:pt x="55" y="67"/>
                                  </a:cubicBezTo>
                                  <a:cubicBezTo>
                                    <a:pt x="63" y="74"/>
                                    <a:pt x="63" y="74"/>
                                    <a:pt x="63" y="74"/>
                                  </a:cubicBezTo>
                                  <a:cubicBezTo>
                                    <a:pt x="66" y="71"/>
                                    <a:pt x="66" y="71"/>
                                    <a:pt x="66" y="71"/>
                                  </a:cubicBezTo>
                                  <a:cubicBezTo>
                                    <a:pt x="66" y="71"/>
                                    <a:pt x="67" y="71"/>
                                    <a:pt x="67" y="71"/>
                                  </a:cubicBezTo>
                                  <a:cubicBezTo>
                                    <a:pt x="69" y="71"/>
                                    <a:pt x="69" y="71"/>
                                    <a:pt x="69" y="71"/>
                                  </a:cubicBezTo>
                                  <a:cubicBezTo>
                                    <a:pt x="69" y="69"/>
                                    <a:pt x="69" y="69"/>
                                    <a:pt x="69" y="69"/>
                                  </a:cubicBezTo>
                                  <a:cubicBezTo>
                                    <a:pt x="69" y="68"/>
                                    <a:pt x="70" y="67"/>
                                    <a:pt x="71" y="67"/>
                                  </a:cubicBezTo>
                                  <a:cubicBezTo>
                                    <a:pt x="72" y="67"/>
                                    <a:pt x="73" y="68"/>
                                    <a:pt x="73" y="69"/>
                                  </a:cubicBezTo>
                                  <a:cubicBezTo>
                                    <a:pt x="73" y="71"/>
                                    <a:pt x="73" y="71"/>
                                    <a:pt x="73" y="71"/>
                                  </a:cubicBezTo>
                                  <a:cubicBezTo>
                                    <a:pt x="75" y="71"/>
                                    <a:pt x="75" y="71"/>
                                    <a:pt x="75" y="71"/>
                                  </a:cubicBezTo>
                                  <a:cubicBezTo>
                                    <a:pt x="76" y="71"/>
                                    <a:pt x="76" y="71"/>
                                    <a:pt x="76" y="72"/>
                                  </a:cubicBezTo>
                                  <a:cubicBezTo>
                                    <a:pt x="76" y="72"/>
                                    <a:pt x="76" y="73"/>
                                    <a:pt x="75" y="73"/>
                                  </a:cubicBezTo>
                                  <a:cubicBezTo>
                                    <a:pt x="72" y="73"/>
                                    <a:pt x="72" y="73"/>
                                    <a:pt x="72" y="73"/>
                                  </a:cubicBezTo>
                                  <a:cubicBezTo>
                                    <a:pt x="65" y="115"/>
                                    <a:pt x="65" y="115"/>
                                    <a:pt x="65" y="115"/>
                                  </a:cubicBezTo>
                                  <a:cubicBezTo>
                                    <a:pt x="73" y="115"/>
                                    <a:pt x="73" y="115"/>
                                    <a:pt x="73" y="115"/>
                                  </a:cubicBezTo>
                                  <a:cubicBezTo>
                                    <a:pt x="73" y="115"/>
                                    <a:pt x="73" y="115"/>
                                    <a:pt x="73" y="115"/>
                                  </a:cubicBezTo>
                                  <a:cubicBezTo>
                                    <a:pt x="74" y="109"/>
                                    <a:pt x="76" y="98"/>
                                    <a:pt x="87" y="85"/>
                                  </a:cubicBezTo>
                                  <a:cubicBezTo>
                                    <a:pt x="87" y="85"/>
                                    <a:pt x="87" y="85"/>
                                    <a:pt x="87" y="85"/>
                                  </a:cubicBezTo>
                                  <a:cubicBezTo>
                                    <a:pt x="87" y="85"/>
                                    <a:pt x="87" y="85"/>
                                    <a:pt x="87" y="85"/>
                                  </a:cubicBezTo>
                                  <a:cubicBezTo>
                                    <a:pt x="95" y="76"/>
                                    <a:pt x="100" y="65"/>
                                    <a:pt x="100" y="53"/>
                                  </a:cubicBezTo>
                                </a:path>
                              </a:pathLst>
                            </a:custGeom>
                            <a:solidFill>
                              <a:sysClr val="window" lastClr="FFFFFF"/>
                            </a:solidFill>
                            <a:ln>
                              <a:noFill/>
                            </a:ln>
                          </wps:spPr>
                          <wps:bodyPr vert="horz" wrap="square" lIns="91440" tIns="45720" rIns="91440" bIns="45720" numCol="1" anchor="t" anchorCtr="0" compatLnSpc="1">
                            <a:prstTxWarp prst="textNoShape">
                              <a:avLst/>
                            </a:prstTxWarp>
                          </wps:bodyPr>
                        </wps:wsp>
                      </wpg:grpSp>
                      <wpg:grpSp>
                        <wpg:cNvPr id="32243" name="Group 1789"/>
                        <wpg:cNvGrpSpPr/>
                        <wpg:grpSpPr>
                          <a:xfrm>
                            <a:off x="6618504" y="0"/>
                            <a:ext cx="2075544" cy="3033486"/>
                            <a:chOff x="6618504" y="0"/>
                            <a:chExt cx="2075544" cy="3033486"/>
                          </a:xfrm>
                        </wpg:grpSpPr>
                        <wps:wsp>
                          <wps:cNvPr id="32244" name="Rounded Rectangle 16"/>
                          <wps:cNvSpPr/>
                          <wps:spPr>
                            <a:xfrm rot="5400000">
                              <a:off x="7239556" y="-207621"/>
                              <a:ext cx="833440" cy="2075544"/>
                            </a:xfrm>
                            <a:prstGeom prst="roundRect">
                              <a:avLst>
                                <a:gd name="adj" fmla="val 11397"/>
                              </a:avLst>
                            </a:prstGeom>
                            <a:solidFill>
                              <a:srgbClr val="FCD916">
                                <a:lumMod val="75000"/>
                              </a:srgbClr>
                            </a:solidFill>
                            <a:ln w="12700" cap="flat" cmpd="sng" algn="ctr">
                              <a:noFill/>
                              <a:prstDash val="solid"/>
                              <a:miter lim="800000"/>
                            </a:ln>
                            <a:effectLst/>
                          </wps:spPr>
                          <wps:bodyPr rtlCol="0" anchor="ctr"/>
                        </wps:wsp>
                        <wps:wsp>
                          <wps:cNvPr id="32245" name="Rounded Rectangle 17"/>
                          <wps:cNvSpPr/>
                          <wps:spPr>
                            <a:xfrm>
                              <a:off x="6749135" y="0"/>
                              <a:ext cx="1814285" cy="3033486"/>
                            </a:xfrm>
                            <a:prstGeom prst="roundRect">
                              <a:avLst/>
                            </a:prstGeom>
                            <a:solidFill>
                              <a:sysClr val="window" lastClr="FFFFFF"/>
                            </a:solidFill>
                            <a:ln w="28575" cap="flat" cmpd="sng" algn="ctr">
                              <a:solidFill>
                                <a:srgbClr val="44546A"/>
                              </a:solidFill>
                              <a:prstDash val="solid"/>
                              <a:miter lim="800000"/>
                            </a:ln>
                            <a:effectLst/>
                          </wps:spPr>
                          <wps:bodyPr rtlCol="0" anchor="ctr"/>
                        </wps:wsp>
                        <wps:wsp>
                          <wps:cNvPr id="32246" name="Chevron 18"/>
                          <wps:cNvSpPr/>
                          <wps:spPr>
                            <a:xfrm rot="5400000">
                              <a:off x="7003546" y="108453"/>
                              <a:ext cx="1305461" cy="2075542"/>
                            </a:xfrm>
                            <a:prstGeom prst="chevron">
                              <a:avLst>
                                <a:gd name="adj" fmla="val 26552"/>
                              </a:avLst>
                            </a:prstGeom>
                            <a:solidFill>
                              <a:srgbClr val="FCD916"/>
                            </a:solidFill>
                            <a:ln w="12700" cap="flat" cmpd="sng" algn="ctr">
                              <a:noFill/>
                              <a:prstDash val="solid"/>
                              <a:miter lim="800000"/>
                            </a:ln>
                            <a:effectLst/>
                          </wps:spPr>
                          <wps:bodyPr rtlCol="0" anchor="ctr"/>
                        </wps:wsp>
                        <wps:wsp>
                          <wps:cNvPr id="32247" name="TextBox 19"/>
                          <wps:cNvSpPr txBox="1"/>
                          <wps:spPr>
                            <a:xfrm>
                              <a:off x="6748859" y="1798897"/>
                              <a:ext cx="1814195" cy="1031875"/>
                            </a:xfrm>
                            <a:prstGeom prst="rect">
                              <a:avLst/>
                            </a:prstGeom>
                            <a:noFill/>
                          </wps:spPr>
                          <wps:txbx>
                            <w:txbxContent>
                              <w:p w:rsidR="00693FEF" w:rsidRPr="000C1682" w:rsidRDefault="00693FEF" w:rsidP="000D0CA1">
                                <w:pPr>
                                  <w:widowControl w:val="0"/>
                                  <w:rPr>
                                    <w:rtl/>
                                  </w:rPr>
                                </w:pPr>
                                <w:r w:rsidRPr="000C1682">
                                  <w:rPr>
                                    <w:rtl/>
                                  </w:rPr>
                                  <w:t xml:space="preserve">وهو الذي يهتم بتجميع المعارف والخبرات.  </w:t>
                                </w:r>
                              </w:p>
                              <w:p w:rsidR="00693FEF" w:rsidRDefault="00693FEF" w:rsidP="000D0CA1">
                                <w:pPr>
                                  <w:widowControl w:val="0"/>
                                  <w:rPr>
                                    <w:rFonts w:ascii="DIN Next LT Arabic Light" w:hAnsi="DIN Next LT Arabic Light" w:cs="DIN Next LT Arabic Light"/>
                                    <w:kern w:val="24"/>
                                    <w:szCs w:val="28"/>
                                  </w:rPr>
                                </w:pPr>
                              </w:p>
                            </w:txbxContent>
                          </wps:txbx>
                          <wps:bodyPr wrap="square" rtlCol="0">
                            <a:noAutofit/>
                          </wps:bodyPr>
                        </wps:wsp>
                        <wps:wsp>
                          <wps:cNvPr id="32248" name="TextBox 20"/>
                          <wps:cNvSpPr txBox="1"/>
                          <wps:spPr>
                            <a:xfrm>
                              <a:off x="6749215" y="103177"/>
                              <a:ext cx="1814195" cy="668927"/>
                            </a:xfrm>
                            <a:prstGeom prst="rect">
                              <a:avLst/>
                            </a:prstGeom>
                            <a:noFill/>
                          </wps:spPr>
                          <wps:txbx>
                            <w:txbxContent>
                              <w:p w:rsidR="00693FEF" w:rsidRPr="002563F8" w:rsidRDefault="00693FEF" w:rsidP="000D0CA1">
                                <w:pPr>
                                  <w:widowControl w:val="0"/>
                                  <w:jc w:val="center"/>
                                  <w:rPr>
                                    <w:rFonts w:ascii="Adobe Arabic" w:hAnsi="Adobe Arabic" w:cs="Adobe Arabic"/>
                                    <w:b/>
                                    <w:bCs/>
                                    <w:color w:val="FFC000" w:themeColor="accent4"/>
                                    <w:kern w:val="24"/>
                                    <w:sz w:val="40"/>
                                    <w:szCs w:val="40"/>
                                    <w:lang w:bidi="ar-EG"/>
                                  </w:rPr>
                                </w:pPr>
                                <w:r w:rsidRPr="002563F8">
                                  <w:rPr>
                                    <w:rFonts w:ascii="Adobe Arabic" w:hAnsi="Adobe Arabic" w:cs="Adobe Arabic"/>
                                    <w:b/>
                                    <w:bCs/>
                                    <w:color w:val="FFC000" w:themeColor="accent4"/>
                                    <w:kern w:val="24"/>
                                    <w:sz w:val="40"/>
                                    <w:szCs w:val="40"/>
                                    <w:rtl/>
                                    <w:lang w:bidi="ar-EG"/>
                                  </w:rPr>
                                  <w:t>الجانب العقلي المعرفي</w:t>
                                </w:r>
                              </w:p>
                            </w:txbxContent>
                          </wps:txbx>
                          <wps:bodyPr wrap="square" rtlCol="0">
                            <a:noAutofit/>
                          </wps:bodyPr>
                        </wps:wsp>
                        <wps:wsp>
                          <wps:cNvPr id="32249" name="Freeform 28"/>
                          <wps:cNvSpPr>
                            <a:spLocks noEditPoints="1"/>
                          </wps:cNvSpPr>
                          <wps:spPr bwMode="auto">
                            <a:xfrm>
                              <a:off x="7343980" y="971817"/>
                              <a:ext cx="624592" cy="591108"/>
                            </a:xfrm>
                            <a:custGeom>
                              <a:avLst/>
                              <a:gdLst>
                                <a:gd name="T0" fmla="*/ 86 w 205"/>
                                <a:gd name="T1" fmla="*/ 179 h 194"/>
                                <a:gd name="T2" fmla="*/ 80 w 205"/>
                                <a:gd name="T3" fmla="*/ 174 h 194"/>
                                <a:gd name="T4" fmla="*/ 86 w 205"/>
                                <a:gd name="T5" fmla="*/ 168 h 194"/>
                                <a:gd name="T6" fmla="*/ 121 w 205"/>
                                <a:gd name="T7" fmla="*/ 168 h 194"/>
                                <a:gd name="T8" fmla="*/ 127 w 205"/>
                                <a:gd name="T9" fmla="*/ 174 h 194"/>
                                <a:gd name="T10" fmla="*/ 121 w 205"/>
                                <a:gd name="T11" fmla="*/ 179 h 194"/>
                                <a:gd name="T12" fmla="*/ 86 w 205"/>
                                <a:gd name="T13" fmla="*/ 179 h 194"/>
                                <a:gd name="T14" fmla="*/ 137 w 205"/>
                                <a:gd name="T15" fmla="*/ 182 h 194"/>
                                <a:gd name="T16" fmla="*/ 69 w 205"/>
                                <a:gd name="T17" fmla="*/ 182 h 194"/>
                                <a:gd name="T18" fmla="*/ 63 w 205"/>
                                <a:gd name="T19" fmla="*/ 188 h 194"/>
                                <a:gd name="T20" fmla="*/ 69 w 205"/>
                                <a:gd name="T21" fmla="*/ 194 h 194"/>
                                <a:gd name="T22" fmla="*/ 137 w 205"/>
                                <a:gd name="T23" fmla="*/ 194 h 194"/>
                                <a:gd name="T24" fmla="*/ 143 w 205"/>
                                <a:gd name="T25" fmla="*/ 188 h 194"/>
                                <a:gd name="T26" fmla="*/ 137 w 205"/>
                                <a:gd name="T27" fmla="*/ 182 h 194"/>
                                <a:gd name="T28" fmla="*/ 205 w 205"/>
                                <a:gd name="T29" fmla="*/ 125 h 194"/>
                                <a:gd name="T30" fmla="*/ 169 w 205"/>
                                <a:gd name="T31" fmla="*/ 153 h 194"/>
                                <a:gd name="T32" fmla="*/ 134 w 205"/>
                                <a:gd name="T33" fmla="*/ 125 h 194"/>
                                <a:gd name="T34" fmla="*/ 137 w 205"/>
                                <a:gd name="T35" fmla="*/ 125 h 194"/>
                                <a:gd name="T36" fmla="*/ 165 w 205"/>
                                <a:gd name="T37" fmla="*/ 48 h 194"/>
                                <a:gd name="T38" fmla="*/ 165 w 205"/>
                                <a:gd name="T39" fmla="*/ 47 h 194"/>
                                <a:gd name="T40" fmla="*/ 161 w 205"/>
                                <a:gd name="T41" fmla="*/ 42 h 194"/>
                                <a:gd name="T42" fmla="*/ 109 w 205"/>
                                <a:gd name="T43" fmla="*/ 32 h 194"/>
                                <a:gd name="T44" fmla="*/ 109 w 205"/>
                                <a:gd name="T45" fmla="*/ 164 h 194"/>
                                <a:gd name="T46" fmla="*/ 97 w 205"/>
                                <a:gd name="T47" fmla="*/ 164 h 194"/>
                                <a:gd name="T48" fmla="*/ 97 w 205"/>
                                <a:gd name="T49" fmla="*/ 32 h 194"/>
                                <a:gd name="T50" fmla="*/ 45 w 205"/>
                                <a:gd name="T51" fmla="*/ 42 h 194"/>
                                <a:gd name="T52" fmla="*/ 42 w 205"/>
                                <a:gd name="T53" fmla="*/ 47 h 194"/>
                                <a:gd name="T54" fmla="*/ 40 w 205"/>
                                <a:gd name="T55" fmla="*/ 48 h 194"/>
                                <a:gd name="T56" fmla="*/ 67 w 205"/>
                                <a:gd name="T57" fmla="*/ 125 h 194"/>
                                <a:gd name="T58" fmla="*/ 71 w 205"/>
                                <a:gd name="T59" fmla="*/ 125 h 194"/>
                                <a:gd name="T60" fmla="*/ 35 w 205"/>
                                <a:gd name="T61" fmla="*/ 153 h 194"/>
                                <a:gd name="T62" fmla="*/ 0 w 205"/>
                                <a:gd name="T63" fmla="*/ 125 h 194"/>
                                <a:gd name="T64" fmla="*/ 3 w 205"/>
                                <a:gd name="T65" fmla="*/ 125 h 194"/>
                                <a:gd name="T66" fmla="*/ 32 w 205"/>
                                <a:gd name="T67" fmla="*/ 47 h 194"/>
                                <a:gd name="T68" fmla="*/ 29 w 205"/>
                                <a:gd name="T69" fmla="*/ 45 h 194"/>
                                <a:gd name="T70" fmla="*/ 32 w 205"/>
                                <a:gd name="T71" fmla="*/ 33 h 194"/>
                                <a:gd name="T72" fmla="*/ 40 w 205"/>
                                <a:gd name="T73" fmla="*/ 32 h 194"/>
                                <a:gd name="T74" fmla="*/ 97 w 205"/>
                                <a:gd name="T75" fmla="*/ 20 h 194"/>
                                <a:gd name="T76" fmla="*/ 97 w 205"/>
                                <a:gd name="T77" fmla="*/ 15 h 194"/>
                                <a:gd name="T78" fmla="*/ 94 w 205"/>
                                <a:gd name="T79" fmla="*/ 9 h 194"/>
                                <a:gd name="T80" fmla="*/ 103 w 205"/>
                                <a:gd name="T81" fmla="*/ 0 h 194"/>
                                <a:gd name="T82" fmla="*/ 112 w 205"/>
                                <a:gd name="T83" fmla="*/ 9 h 194"/>
                                <a:gd name="T84" fmla="*/ 109 w 205"/>
                                <a:gd name="T85" fmla="*/ 15 h 194"/>
                                <a:gd name="T86" fmla="*/ 109 w 205"/>
                                <a:gd name="T87" fmla="*/ 20 h 194"/>
                                <a:gd name="T88" fmla="*/ 167 w 205"/>
                                <a:gd name="T89" fmla="*/ 32 h 194"/>
                                <a:gd name="T90" fmla="*/ 175 w 205"/>
                                <a:gd name="T91" fmla="*/ 33 h 194"/>
                                <a:gd name="T92" fmla="*/ 177 w 205"/>
                                <a:gd name="T93" fmla="*/ 45 h 194"/>
                                <a:gd name="T94" fmla="*/ 174 w 205"/>
                                <a:gd name="T95" fmla="*/ 48 h 194"/>
                                <a:gd name="T96" fmla="*/ 201 w 205"/>
                                <a:gd name="T97" fmla="*/ 125 h 194"/>
                                <a:gd name="T98" fmla="*/ 205 w 205"/>
                                <a:gd name="T99" fmla="*/ 125 h 194"/>
                                <a:gd name="T100" fmla="*/ 35 w 205"/>
                                <a:gd name="T101" fmla="*/ 57 h 194"/>
                                <a:gd name="T102" fmla="*/ 12 w 205"/>
                                <a:gd name="T103" fmla="*/ 125 h 194"/>
                                <a:gd name="T104" fmla="*/ 58 w 205"/>
                                <a:gd name="T105" fmla="*/ 125 h 194"/>
                                <a:gd name="T106" fmla="*/ 58 w 205"/>
                                <a:gd name="T107" fmla="*/ 125 h 194"/>
                                <a:gd name="T108" fmla="*/ 35 w 205"/>
                                <a:gd name="T109" fmla="*/ 57 h 194"/>
                                <a:gd name="T110" fmla="*/ 192 w 205"/>
                                <a:gd name="T111" fmla="*/ 125 h 194"/>
                                <a:gd name="T112" fmla="*/ 169 w 205"/>
                                <a:gd name="T113" fmla="*/ 57 h 194"/>
                                <a:gd name="T114" fmla="*/ 146 w 205"/>
                                <a:gd name="T115" fmla="*/ 125 h 194"/>
                                <a:gd name="T116" fmla="*/ 192 w 205"/>
                                <a:gd name="T117" fmla="*/ 125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205" h="194">
                                  <a:moveTo>
                                    <a:pt x="86" y="179"/>
                                  </a:moveTo>
                                  <a:cubicBezTo>
                                    <a:pt x="82" y="179"/>
                                    <a:pt x="80" y="177"/>
                                    <a:pt x="80" y="174"/>
                                  </a:cubicBezTo>
                                  <a:cubicBezTo>
                                    <a:pt x="80" y="170"/>
                                    <a:pt x="82" y="168"/>
                                    <a:pt x="86" y="168"/>
                                  </a:cubicBezTo>
                                  <a:cubicBezTo>
                                    <a:pt x="121" y="168"/>
                                    <a:pt x="121" y="168"/>
                                    <a:pt x="121" y="168"/>
                                  </a:cubicBezTo>
                                  <a:cubicBezTo>
                                    <a:pt x="124" y="168"/>
                                    <a:pt x="127" y="170"/>
                                    <a:pt x="127" y="174"/>
                                  </a:cubicBezTo>
                                  <a:cubicBezTo>
                                    <a:pt x="127" y="177"/>
                                    <a:pt x="124" y="179"/>
                                    <a:pt x="121" y="179"/>
                                  </a:cubicBezTo>
                                  <a:lnTo>
                                    <a:pt x="86" y="179"/>
                                  </a:lnTo>
                                  <a:close/>
                                  <a:moveTo>
                                    <a:pt x="137" y="182"/>
                                  </a:moveTo>
                                  <a:cubicBezTo>
                                    <a:pt x="69" y="182"/>
                                    <a:pt x="69" y="182"/>
                                    <a:pt x="69" y="182"/>
                                  </a:cubicBezTo>
                                  <a:cubicBezTo>
                                    <a:pt x="66" y="182"/>
                                    <a:pt x="63" y="185"/>
                                    <a:pt x="63" y="188"/>
                                  </a:cubicBezTo>
                                  <a:cubicBezTo>
                                    <a:pt x="63" y="191"/>
                                    <a:pt x="66" y="194"/>
                                    <a:pt x="69" y="194"/>
                                  </a:cubicBezTo>
                                  <a:cubicBezTo>
                                    <a:pt x="137" y="194"/>
                                    <a:pt x="137" y="194"/>
                                    <a:pt x="137" y="194"/>
                                  </a:cubicBezTo>
                                  <a:cubicBezTo>
                                    <a:pt x="141" y="194"/>
                                    <a:pt x="143" y="191"/>
                                    <a:pt x="143" y="188"/>
                                  </a:cubicBezTo>
                                  <a:cubicBezTo>
                                    <a:pt x="143" y="185"/>
                                    <a:pt x="141" y="182"/>
                                    <a:pt x="137" y="182"/>
                                  </a:cubicBezTo>
                                  <a:close/>
                                  <a:moveTo>
                                    <a:pt x="205" y="125"/>
                                  </a:moveTo>
                                  <a:cubicBezTo>
                                    <a:pt x="205" y="140"/>
                                    <a:pt x="189" y="153"/>
                                    <a:pt x="169" y="153"/>
                                  </a:cubicBezTo>
                                  <a:cubicBezTo>
                                    <a:pt x="150" y="153"/>
                                    <a:pt x="134" y="140"/>
                                    <a:pt x="134" y="125"/>
                                  </a:cubicBezTo>
                                  <a:cubicBezTo>
                                    <a:pt x="137" y="125"/>
                                    <a:pt x="137" y="125"/>
                                    <a:pt x="137" y="125"/>
                                  </a:cubicBezTo>
                                  <a:cubicBezTo>
                                    <a:pt x="165" y="48"/>
                                    <a:pt x="165" y="48"/>
                                    <a:pt x="165" y="48"/>
                                  </a:cubicBezTo>
                                  <a:cubicBezTo>
                                    <a:pt x="165" y="48"/>
                                    <a:pt x="165" y="47"/>
                                    <a:pt x="165" y="47"/>
                                  </a:cubicBezTo>
                                  <a:cubicBezTo>
                                    <a:pt x="163" y="46"/>
                                    <a:pt x="162" y="44"/>
                                    <a:pt x="161" y="42"/>
                                  </a:cubicBezTo>
                                  <a:cubicBezTo>
                                    <a:pt x="148" y="36"/>
                                    <a:pt x="129" y="33"/>
                                    <a:pt x="109" y="32"/>
                                  </a:cubicBezTo>
                                  <a:cubicBezTo>
                                    <a:pt x="109" y="164"/>
                                    <a:pt x="109" y="164"/>
                                    <a:pt x="109" y="164"/>
                                  </a:cubicBezTo>
                                  <a:cubicBezTo>
                                    <a:pt x="97" y="164"/>
                                    <a:pt x="97" y="164"/>
                                    <a:pt x="97" y="164"/>
                                  </a:cubicBezTo>
                                  <a:cubicBezTo>
                                    <a:pt x="97" y="32"/>
                                    <a:pt x="97" y="32"/>
                                    <a:pt x="97" y="32"/>
                                  </a:cubicBezTo>
                                  <a:cubicBezTo>
                                    <a:pt x="77" y="33"/>
                                    <a:pt x="58" y="36"/>
                                    <a:pt x="45" y="42"/>
                                  </a:cubicBezTo>
                                  <a:cubicBezTo>
                                    <a:pt x="45" y="44"/>
                                    <a:pt x="44" y="46"/>
                                    <a:pt x="42" y="47"/>
                                  </a:cubicBezTo>
                                  <a:cubicBezTo>
                                    <a:pt x="41" y="48"/>
                                    <a:pt x="40" y="48"/>
                                    <a:pt x="40" y="48"/>
                                  </a:cubicBezTo>
                                  <a:cubicBezTo>
                                    <a:pt x="67" y="125"/>
                                    <a:pt x="67" y="125"/>
                                    <a:pt x="67" y="125"/>
                                  </a:cubicBezTo>
                                  <a:cubicBezTo>
                                    <a:pt x="71" y="125"/>
                                    <a:pt x="71" y="125"/>
                                    <a:pt x="71" y="125"/>
                                  </a:cubicBezTo>
                                  <a:cubicBezTo>
                                    <a:pt x="71" y="140"/>
                                    <a:pt x="55" y="153"/>
                                    <a:pt x="35" y="153"/>
                                  </a:cubicBezTo>
                                  <a:cubicBezTo>
                                    <a:pt x="16" y="153"/>
                                    <a:pt x="0" y="140"/>
                                    <a:pt x="0" y="125"/>
                                  </a:cubicBezTo>
                                  <a:cubicBezTo>
                                    <a:pt x="3" y="125"/>
                                    <a:pt x="3" y="125"/>
                                    <a:pt x="3" y="125"/>
                                  </a:cubicBezTo>
                                  <a:cubicBezTo>
                                    <a:pt x="32" y="47"/>
                                    <a:pt x="32" y="47"/>
                                    <a:pt x="32" y="47"/>
                                  </a:cubicBezTo>
                                  <a:cubicBezTo>
                                    <a:pt x="31" y="47"/>
                                    <a:pt x="30" y="46"/>
                                    <a:pt x="29" y="45"/>
                                  </a:cubicBezTo>
                                  <a:cubicBezTo>
                                    <a:pt x="27" y="41"/>
                                    <a:pt x="28" y="35"/>
                                    <a:pt x="32" y="33"/>
                                  </a:cubicBezTo>
                                  <a:cubicBezTo>
                                    <a:pt x="34" y="31"/>
                                    <a:pt x="37" y="31"/>
                                    <a:pt x="40" y="32"/>
                                  </a:cubicBezTo>
                                  <a:cubicBezTo>
                                    <a:pt x="54" y="25"/>
                                    <a:pt x="75" y="21"/>
                                    <a:pt x="97" y="20"/>
                                  </a:cubicBezTo>
                                  <a:cubicBezTo>
                                    <a:pt x="97" y="15"/>
                                    <a:pt x="97" y="15"/>
                                    <a:pt x="97" y="15"/>
                                  </a:cubicBezTo>
                                  <a:cubicBezTo>
                                    <a:pt x="95" y="14"/>
                                    <a:pt x="94" y="11"/>
                                    <a:pt x="94" y="9"/>
                                  </a:cubicBezTo>
                                  <a:cubicBezTo>
                                    <a:pt x="94" y="4"/>
                                    <a:pt x="98" y="0"/>
                                    <a:pt x="103" y="0"/>
                                  </a:cubicBezTo>
                                  <a:cubicBezTo>
                                    <a:pt x="108" y="0"/>
                                    <a:pt x="112" y="4"/>
                                    <a:pt x="112" y="9"/>
                                  </a:cubicBezTo>
                                  <a:cubicBezTo>
                                    <a:pt x="112" y="11"/>
                                    <a:pt x="111" y="14"/>
                                    <a:pt x="109" y="15"/>
                                  </a:cubicBezTo>
                                  <a:cubicBezTo>
                                    <a:pt x="109" y="20"/>
                                    <a:pt x="109" y="20"/>
                                    <a:pt x="109" y="20"/>
                                  </a:cubicBezTo>
                                  <a:cubicBezTo>
                                    <a:pt x="131" y="21"/>
                                    <a:pt x="152" y="25"/>
                                    <a:pt x="167" y="32"/>
                                  </a:cubicBezTo>
                                  <a:cubicBezTo>
                                    <a:pt x="169" y="31"/>
                                    <a:pt x="172" y="31"/>
                                    <a:pt x="175" y="33"/>
                                  </a:cubicBezTo>
                                  <a:cubicBezTo>
                                    <a:pt x="179" y="35"/>
                                    <a:pt x="180" y="41"/>
                                    <a:pt x="177" y="45"/>
                                  </a:cubicBezTo>
                                  <a:cubicBezTo>
                                    <a:pt x="176" y="46"/>
                                    <a:pt x="175" y="47"/>
                                    <a:pt x="174" y="48"/>
                                  </a:cubicBezTo>
                                  <a:cubicBezTo>
                                    <a:pt x="201" y="125"/>
                                    <a:pt x="201" y="125"/>
                                    <a:pt x="201" y="125"/>
                                  </a:cubicBezTo>
                                  <a:lnTo>
                                    <a:pt x="205" y="125"/>
                                  </a:lnTo>
                                  <a:close/>
                                  <a:moveTo>
                                    <a:pt x="35" y="57"/>
                                  </a:moveTo>
                                  <a:cubicBezTo>
                                    <a:pt x="12" y="125"/>
                                    <a:pt x="12" y="125"/>
                                    <a:pt x="12" y="125"/>
                                  </a:cubicBezTo>
                                  <a:cubicBezTo>
                                    <a:pt x="58" y="125"/>
                                    <a:pt x="58" y="125"/>
                                    <a:pt x="58" y="125"/>
                                  </a:cubicBezTo>
                                  <a:cubicBezTo>
                                    <a:pt x="58" y="125"/>
                                    <a:pt x="58" y="125"/>
                                    <a:pt x="58" y="125"/>
                                  </a:cubicBezTo>
                                  <a:lnTo>
                                    <a:pt x="35" y="57"/>
                                  </a:lnTo>
                                  <a:close/>
                                  <a:moveTo>
                                    <a:pt x="192" y="125"/>
                                  </a:moveTo>
                                  <a:cubicBezTo>
                                    <a:pt x="169" y="57"/>
                                    <a:pt x="169" y="57"/>
                                    <a:pt x="169" y="57"/>
                                  </a:cubicBezTo>
                                  <a:cubicBezTo>
                                    <a:pt x="146" y="125"/>
                                    <a:pt x="146" y="125"/>
                                    <a:pt x="146" y="125"/>
                                  </a:cubicBezTo>
                                  <a:cubicBezTo>
                                    <a:pt x="192" y="125"/>
                                    <a:pt x="192" y="125"/>
                                    <a:pt x="192" y="125"/>
                                  </a:cubicBezTo>
                                  <a:close/>
                                </a:path>
                              </a:pathLst>
                            </a:custGeom>
                            <a:solidFill>
                              <a:sysClr val="window" lastClr="FFFFFF"/>
                            </a:solidFill>
                            <a:ln>
                              <a:noFill/>
                            </a:ln>
                          </wps:spPr>
                          <wps:bodyPr vert="horz" wrap="square" lIns="91440" tIns="45720" rIns="91440" bIns="45720" numCol="1" anchor="t" anchorCtr="0" compatLnSpc="1">
                            <a:prstTxWarp prst="textNoShape">
                              <a:avLst/>
                            </a:prstTxWarp>
                          </wps:bodyPr>
                        </wps:wsp>
                      </wpg:grpSp>
                      <wpg:grpSp>
                        <wpg:cNvPr id="32250" name="Group 7313"/>
                        <wpg:cNvGrpSpPr/>
                        <wpg:grpSpPr>
                          <a:xfrm>
                            <a:off x="8824672" y="0"/>
                            <a:ext cx="2075544" cy="3033486"/>
                            <a:chOff x="8824672" y="0"/>
                            <a:chExt cx="2075544" cy="3033486"/>
                          </a:xfrm>
                        </wpg:grpSpPr>
                        <wps:wsp>
                          <wps:cNvPr id="32251" name="Rounded Rectangle 21"/>
                          <wps:cNvSpPr/>
                          <wps:spPr>
                            <a:xfrm rot="5400000">
                              <a:off x="9445724" y="-207621"/>
                              <a:ext cx="833440" cy="2075544"/>
                            </a:xfrm>
                            <a:prstGeom prst="roundRect">
                              <a:avLst>
                                <a:gd name="adj" fmla="val 11397"/>
                              </a:avLst>
                            </a:prstGeom>
                            <a:solidFill>
                              <a:srgbClr val="31ACEA">
                                <a:lumMod val="75000"/>
                              </a:srgbClr>
                            </a:solidFill>
                            <a:ln w="12700" cap="flat" cmpd="sng" algn="ctr">
                              <a:noFill/>
                              <a:prstDash val="solid"/>
                              <a:miter lim="800000"/>
                            </a:ln>
                            <a:effectLst/>
                          </wps:spPr>
                          <wps:bodyPr rtlCol="0" anchor="ctr"/>
                        </wps:wsp>
                        <wps:wsp>
                          <wps:cNvPr id="32252" name="Rounded Rectangle 22"/>
                          <wps:cNvSpPr/>
                          <wps:spPr>
                            <a:xfrm>
                              <a:off x="8955303" y="0"/>
                              <a:ext cx="1814285" cy="3033486"/>
                            </a:xfrm>
                            <a:prstGeom prst="roundRect">
                              <a:avLst/>
                            </a:prstGeom>
                            <a:solidFill>
                              <a:sysClr val="window" lastClr="FFFFFF"/>
                            </a:solidFill>
                            <a:ln w="28575" cap="flat" cmpd="sng" algn="ctr">
                              <a:solidFill>
                                <a:srgbClr val="44546A"/>
                              </a:solidFill>
                              <a:prstDash val="solid"/>
                              <a:miter lim="800000"/>
                            </a:ln>
                            <a:effectLst/>
                          </wps:spPr>
                          <wps:bodyPr rtlCol="0" anchor="ctr"/>
                        </wps:wsp>
                        <wps:wsp>
                          <wps:cNvPr id="32253" name="Chevron 23"/>
                          <wps:cNvSpPr/>
                          <wps:spPr>
                            <a:xfrm rot="5400000">
                              <a:off x="9209714" y="108453"/>
                              <a:ext cx="1305461" cy="2075542"/>
                            </a:xfrm>
                            <a:prstGeom prst="chevron">
                              <a:avLst>
                                <a:gd name="adj" fmla="val 26552"/>
                              </a:avLst>
                            </a:prstGeom>
                            <a:solidFill>
                              <a:srgbClr val="31ACEA">
                                <a:lumMod val="75000"/>
                              </a:srgbClr>
                            </a:solidFill>
                            <a:ln w="12700" cap="flat" cmpd="sng" algn="ctr">
                              <a:noFill/>
                              <a:prstDash val="solid"/>
                              <a:miter lim="800000"/>
                            </a:ln>
                            <a:effectLst/>
                          </wps:spPr>
                          <wps:bodyPr rtlCol="0" anchor="ctr"/>
                        </wps:wsp>
                        <wps:wsp>
                          <wps:cNvPr id="32254" name="TextBox 24"/>
                          <wps:cNvSpPr txBox="1"/>
                          <wps:spPr>
                            <a:xfrm>
                              <a:off x="8897155" y="1737741"/>
                              <a:ext cx="1944327" cy="1254282"/>
                            </a:xfrm>
                            <a:prstGeom prst="rect">
                              <a:avLst/>
                            </a:prstGeom>
                            <a:noFill/>
                          </wps:spPr>
                          <wps:txbx>
                            <w:txbxContent>
                              <w:p w:rsidR="00693FEF" w:rsidRPr="00FB324C" w:rsidRDefault="00693FEF" w:rsidP="000D0CA1">
                                <w:pPr>
                                  <w:widowControl w:val="0"/>
                                  <w:rPr>
                                    <w:rtl/>
                                  </w:rPr>
                                </w:pPr>
                                <w:r w:rsidRPr="00FB324C">
                                  <w:rPr>
                                    <w:rtl/>
                                  </w:rPr>
                                  <w:t xml:space="preserve">وهو كل ما يتعلق بالقيم والأخلاق والعاطفة والسـلوك أي لا يتـدخل العقل به.  </w:t>
                                </w:r>
                              </w:p>
                              <w:p w:rsidR="00693FEF" w:rsidRDefault="00693FEF" w:rsidP="000D0CA1">
                                <w:pPr>
                                  <w:widowControl w:val="0"/>
                                  <w:jc w:val="center"/>
                                  <w:rPr>
                                    <w:rFonts w:ascii="DIN Next LT Arabic Light" w:hAnsi="DIN Next LT Arabic Light" w:cs="DIN Next LT Arabic Light"/>
                                    <w:kern w:val="24"/>
                                    <w:szCs w:val="28"/>
                                  </w:rPr>
                                </w:pPr>
                              </w:p>
                            </w:txbxContent>
                          </wps:txbx>
                          <wps:bodyPr wrap="square" rtlCol="0">
                            <a:noAutofit/>
                          </wps:bodyPr>
                        </wps:wsp>
                        <wps:wsp>
                          <wps:cNvPr id="32255" name="TextBox 25"/>
                          <wps:cNvSpPr txBox="1"/>
                          <wps:spPr>
                            <a:xfrm>
                              <a:off x="8954937" y="103181"/>
                              <a:ext cx="1814195" cy="427355"/>
                            </a:xfrm>
                            <a:prstGeom prst="rect">
                              <a:avLst/>
                            </a:prstGeom>
                            <a:noFill/>
                          </wps:spPr>
                          <wps:txbx>
                            <w:txbxContent>
                              <w:p w:rsidR="00693FEF" w:rsidRPr="002563F8" w:rsidRDefault="00693FEF" w:rsidP="000D0CA1">
                                <w:pPr>
                                  <w:widowControl w:val="0"/>
                                  <w:jc w:val="center"/>
                                  <w:rPr>
                                    <w:rFonts w:ascii="Adobe Arabic" w:hAnsi="Adobe Arabic" w:cs="Adobe Arabic"/>
                                    <w:b/>
                                    <w:bCs/>
                                    <w:color w:val="1F4E79" w:themeColor="accent5" w:themeShade="80"/>
                                    <w:kern w:val="24"/>
                                    <w:sz w:val="40"/>
                                    <w:szCs w:val="40"/>
                                    <w:rtl/>
                                    <w:lang w:bidi="ar-SY"/>
                                  </w:rPr>
                                </w:pPr>
                                <w:r w:rsidRPr="002563F8">
                                  <w:rPr>
                                    <w:rFonts w:ascii="Adobe Arabic" w:hAnsi="Adobe Arabic" w:cs="Adobe Arabic"/>
                                    <w:b/>
                                    <w:bCs/>
                                    <w:color w:val="1F4E79" w:themeColor="accent5" w:themeShade="80"/>
                                    <w:kern w:val="24"/>
                                    <w:sz w:val="40"/>
                                    <w:szCs w:val="40"/>
                                    <w:rtl/>
                                    <w:lang w:bidi="ar-SY"/>
                                  </w:rPr>
                                  <w:t>الجانب الوجداني</w:t>
                                </w:r>
                              </w:p>
                            </w:txbxContent>
                          </wps:txbx>
                          <wps:bodyPr wrap="square" rtlCol="0">
                            <a:noAutofit/>
                          </wps:bodyPr>
                        </wps:wsp>
                        <wps:wsp>
                          <wps:cNvPr id="32256" name="Freeform 29"/>
                          <wps:cNvSpPr>
                            <a:spLocks/>
                          </wps:cNvSpPr>
                          <wps:spPr bwMode="auto">
                            <a:xfrm>
                              <a:off x="9585009" y="1016220"/>
                              <a:ext cx="554872" cy="502304"/>
                            </a:xfrm>
                            <a:custGeom>
                              <a:avLst/>
                              <a:gdLst>
                                <a:gd name="T0" fmla="*/ 161 w 161"/>
                                <a:gd name="T1" fmla="*/ 27 h 145"/>
                                <a:gd name="T2" fmla="*/ 139 w 161"/>
                                <a:gd name="T3" fmla="*/ 49 h 145"/>
                                <a:gd name="T4" fmla="*/ 123 w 161"/>
                                <a:gd name="T5" fmla="*/ 42 h 145"/>
                                <a:gd name="T6" fmla="*/ 93 w 161"/>
                                <a:gd name="T7" fmla="*/ 62 h 145"/>
                                <a:gd name="T8" fmla="*/ 94 w 161"/>
                                <a:gd name="T9" fmla="*/ 68 h 145"/>
                                <a:gd name="T10" fmla="*/ 92 w 161"/>
                                <a:gd name="T11" fmla="*/ 75 h 145"/>
                                <a:gd name="T12" fmla="*/ 123 w 161"/>
                                <a:gd name="T13" fmla="*/ 106 h 145"/>
                                <a:gd name="T14" fmla="*/ 132 w 161"/>
                                <a:gd name="T15" fmla="*/ 103 h 145"/>
                                <a:gd name="T16" fmla="*/ 149 w 161"/>
                                <a:gd name="T17" fmla="*/ 120 h 145"/>
                                <a:gd name="T18" fmla="*/ 132 w 161"/>
                                <a:gd name="T19" fmla="*/ 136 h 145"/>
                                <a:gd name="T20" fmla="*/ 116 w 161"/>
                                <a:gd name="T21" fmla="*/ 120 h 145"/>
                                <a:gd name="T22" fmla="*/ 119 w 161"/>
                                <a:gd name="T23" fmla="*/ 110 h 145"/>
                                <a:gd name="T24" fmla="*/ 88 w 161"/>
                                <a:gd name="T25" fmla="*/ 79 h 145"/>
                                <a:gd name="T26" fmla="*/ 80 w 161"/>
                                <a:gd name="T27" fmla="*/ 81 h 145"/>
                                <a:gd name="T28" fmla="*/ 75 w 161"/>
                                <a:gd name="T29" fmla="*/ 81 h 145"/>
                                <a:gd name="T30" fmla="*/ 52 w 161"/>
                                <a:gd name="T31" fmla="*/ 115 h 145"/>
                                <a:gd name="T32" fmla="*/ 58 w 161"/>
                                <a:gd name="T33" fmla="*/ 127 h 145"/>
                                <a:gd name="T34" fmla="*/ 41 w 161"/>
                                <a:gd name="T35" fmla="*/ 145 h 145"/>
                                <a:gd name="T36" fmla="*/ 24 w 161"/>
                                <a:gd name="T37" fmla="*/ 127 h 145"/>
                                <a:gd name="T38" fmla="*/ 41 w 161"/>
                                <a:gd name="T39" fmla="*/ 110 h 145"/>
                                <a:gd name="T40" fmla="*/ 48 w 161"/>
                                <a:gd name="T41" fmla="*/ 112 h 145"/>
                                <a:gd name="T42" fmla="*/ 71 w 161"/>
                                <a:gd name="T43" fmla="*/ 78 h 145"/>
                                <a:gd name="T44" fmla="*/ 67 w 161"/>
                                <a:gd name="T45" fmla="*/ 72 h 145"/>
                                <a:gd name="T46" fmla="*/ 30 w 161"/>
                                <a:gd name="T47" fmla="*/ 76 h 145"/>
                                <a:gd name="T48" fmla="*/ 16 w 161"/>
                                <a:gd name="T49" fmla="*/ 90 h 145"/>
                                <a:gd name="T50" fmla="*/ 0 w 161"/>
                                <a:gd name="T51" fmla="*/ 75 h 145"/>
                                <a:gd name="T52" fmla="*/ 16 w 161"/>
                                <a:gd name="T53" fmla="*/ 60 h 145"/>
                                <a:gd name="T54" fmla="*/ 30 w 161"/>
                                <a:gd name="T55" fmla="*/ 71 h 145"/>
                                <a:gd name="T56" fmla="*/ 67 w 161"/>
                                <a:gd name="T57" fmla="*/ 66 h 145"/>
                                <a:gd name="T58" fmla="*/ 72 w 161"/>
                                <a:gd name="T59" fmla="*/ 58 h 145"/>
                                <a:gd name="T60" fmla="*/ 54 w 161"/>
                                <a:gd name="T61" fmla="*/ 26 h 145"/>
                                <a:gd name="T62" fmla="*/ 49 w 161"/>
                                <a:gd name="T63" fmla="*/ 27 h 145"/>
                                <a:gd name="T64" fmla="*/ 36 w 161"/>
                                <a:gd name="T65" fmla="*/ 13 h 145"/>
                                <a:gd name="T66" fmla="*/ 49 w 161"/>
                                <a:gd name="T67" fmla="*/ 0 h 145"/>
                                <a:gd name="T68" fmla="*/ 63 w 161"/>
                                <a:gd name="T69" fmla="*/ 13 h 145"/>
                                <a:gd name="T70" fmla="*/ 58 w 161"/>
                                <a:gd name="T71" fmla="*/ 23 h 145"/>
                                <a:gd name="T72" fmla="*/ 76 w 161"/>
                                <a:gd name="T73" fmla="*/ 55 h 145"/>
                                <a:gd name="T74" fmla="*/ 80 w 161"/>
                                <a:gd name="T75" fmla="*/ 55 h 145"/>
                                <a:gd name="T76" fmla="*/ 90 w 161"/>
                                <a:gd name="T77" fmla="*/ 58 h 145"/>
                                <a:gd name="T78" fmla="*/ 120 w 161"/>
                                <a:gd name="T79" fmla="*/ 37 h 145"/>
                                <a:gd name="T80" fmla="*/ 117 w 161"/>
                                <a:gd name="T81" fmla="*/ 27 h 145"/>
                                <a:gd name="T82" fmla="*/ 139 w 161"/>
                                <a:gd name="T83" fmla="*/ 4 h 145"/>
                                <a:gd name="T84" fmla="*/ 161 w 161"/>
                                <a:gd name="T85" fmla="*/ 27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61" h="145">
                                  <a:moveTo>
                                    <a:pt x="161" y="27"/>
                                  </a:moveTo>
                                  <a:cubicBezTo>
                                    <a:pt x="161" y="39"/>
                                    <a:pt x="151" y="49"/>
                                    <a:pt x="139" y="49"/>
                                  </a:cubicBezTo>
                                  <a:cubicBezTo>
                                    <a:pt x="133" y="49"/>
                                    <a:pt x="127" y="46"/>
                                    <a:pt x="123" y="42"/>
                                  </a:cubicBezTo>
                                  <a:cubicBezTo>
                                    <a:pt x="123" y="42"/>
                                    <a:pt x="123" y="42"/>
                                    <a:pt x="93" y="62"/>
                                  </a:cubicBezTo>
                                  <a:cubicBezTo>
                                    <a:pt x="93" y="64"/>
                                    <a:pt x="94" y="66"/>
                                    <a:pt x="94" y="68"/>
                                  </a:cubicBezTo>
                                  <a:cubicBezTo>
                                    <a:pt x="94" y="71"/>
                                    <a:pt x="93" y="73"/>
                                    <a:pt x="92" y="75"/>
                                  </a:cubicBezTo>
                                  <a:cubicBezTo>
                                    <a:pt x="92" y="75"/>
                                    <a:pt x="92" y="75"/>
                                    <a:pt x="123" y="106"/>
                                  </a:cubicBezTo>
                                  <a:cubicBezTo>
                                    <a:pt x="125" y="104"/>
                                    <a:pt x="129" y="103"/>
                                    <a:pt x="132" y="103"/>
                                  </a:cubicBezTo>
                                  <a:cubicBezTo>
                                    <a:pt x="141" y="103"/>
                                    <a:pt x="149" y="110"/>
                                    <a:pt x="149" y="120"/>
                                  </a:cubicBezTo>
                                  <a:cubicBezTo>
                                    <a:pt x="149" y="129"/>
                                    <a:pt x="141" y="136"/>
                                    <a:pt x="132" y="136"/>
                                  </a:cubicBezTo>
                                  <a:cubicBezTo>
                                    <a:pt x="123" y="136"/>
                                    <a:pt x="116" y="129"/>
                                    <a:pt x="116" y="120"/>
                                  </a:cubicBezTo>
                                  <a:cubicBezTo>
                                    <a:pt x="116" y="116"/>
                                    <a:pt x="117" y="113"/>
                                    <a:pt x="119" y="110"/>
                                  </a:cubicBezTo>
                                  <a:cubicBezTo>
                                    <a:pt x="119" y="110"/>
                                    <a:pt x="119" y="110"/>
                                    <a:pt x="88" y="79"/>
                                  </a:cubicBezTo>
                                  <a:cubicBezTo>
                                    <a:pt x="86" y="81"/>
                                    <a:pt x="83" y="81"/>
                                    <a:pt x="80" y="81"/>
                                  </a:cubicBezTo>
                                  <a:cubicBezTo>
                                    <a:pt x="79" y="81"/>
                                    <a:pt x="77" y="81"/>
                                    <a:pt x="75" y="81"/>
                                  </a:cubicBezTo>
                                  <a:cubicBezTo>
                                    <a:pt x="75" y="81"/>
                                    <a:pt x="75" y="81"/>
                                    <a:pt x="52" y="115"/>
                                  </a:cubicBezTo>
                                  <a:cubicBezTo>
                                    <a:pt x="56" y="118"/>
                                    <a:pt x="58" y="123"/>
                                    <a:pt x="58" y="127"/>
                                  </a:cubicBezTo>
                                  <a:cubicBezTo>
                                    <a:pt x="58" y="137"/>
                                    <a:pt x="50" y="145"/>
                                    <a:pt x="41" y="145"/>
                                  </a:cubicBezTo>
                                  <a:cubicBezTo>
                                    <a:pt x="31" y="145"/>
                                    <a:pt x="24" y="137"/>
                                    <a:pt x="24" y="127"/>
                                  </a:cubicBezTo>
                                  <a:cubicBezTo>
                                    <a:pt x="24" y="118"/>
                                    <a:pt x="31" y="110"/>
                                    <a:pt x="41" y="110"/>
                                  </a:cubicBezTo>
                                  <a:cubicBezTo>
                                    <a:pt x="43" y="110"/>
                                    <a:pt x="46" y="111"/>
                                    <a:pt x="48" y="112"/>
                                  </a:cubicBezTo>
                                  <a:cubicBezTo>
                                    <a:pt x="48" y="112"/>
                                    <a:pt x="48" y="112"/>
                                    <a:pt x="71" y="78"/>
                                  </a:cubicBezTo>
                                  <a:cubicBezTo>
                                    <a:pt x="69" y="76"/>
                                    <a:pt x="68" y="74"/>
                                    <a:pt x="67" y="72"/>
                                  </a:cubicBezTo>
                                  <a:cubicBezTo>
                                    <a:pt x="67" y="72"/>
                                    <a:pt x="67" y="72"/>
                                    <a:pt x="30" y="76"/>
                                  </a:cubicBezTo>
                                  <a:cubicBezTo>
                                    <a:pt x="30" y="84"/>
                                    <a:pt x="23" y="90"/>
                                    <a:pt x="16" y="90"/>
                                  </a:cubicBezTo>
                                  <a:cubicBezTo>
                                    <a:pt x="7" y="90"/>
                                    <a:pt x="0" y="83"/>
                                    <a:pt x="0" y="75"/>
                                  </a:cubicBezTo>
                                  <a:cubicBezTo>
                                    <a:pt x="0" y="66"/>
                                    <a:pt x="7" y="60"/>
                                    <a:pt x="16" y="60"/>
                                  </a:cubicBezTo>
                                  <a:cubicBezTo>
                                    <a:pt x="22" y="60"/>
                                    <a:pt x="28" y="64"/>
                                    <a:pt x="30" y="71"/>
                                  </a:cubicBezTo>
                                  <a:cubicBezTo>
                                    <a:pt x="30" y="71"/>
                                    <a:pt x="30" y="71"/>
                                    <a:pt x="67" y="66"/>
                                  </a:cubicBezTo>
                                  <a:cubicBezTo>
                                    <a:pt x="67" y="63"/>
                                    <a:pt x="69" y="60"/>
                                    <a:pt x="72" y="58"/>
                                  </a:cubicBezTo>
                                  <a:cubicBezTo>
                                    <a:pt x="72" y="58"/>
                                    <a:pt x="72" y="58"/>
                                    <a:pt x="54" y="26"/>
                                  </a:cubicBezTo>
                                  <a:cubicBezTo>
                                    <a:pt x="52" y="26"/>
                                    <a:pt x="51" y="27"/>
                                    <a:pt x="49" y="27"/>
                                  </a:cubicBezTo>
                                  <a:cubicBezTo>
                                    <a:pt x="42" y="27"/>
                                    <a:pt x="36" y="20"/>
                                    <a:pt x="36" y="13"/>
                                  </a:cubicBezTo>
                                  <a:cubicBezTo>
                                    <a:pt x="36" y="5"/>
                                    <a:pt x="42" y="0"/>
                                    <a:pt x="49" y="0"/>
                                  </a:cubicBezTo>
                                  <a:cubicBezTo>
                                    <a:pt x="57" y="0"/>
                                    <a:pt x="63" y="5"/>
                                    <a:pt x="63" y="13"/>
                                  </a:cubicBezTo>
                                  <a:cubicBezTo>
                                    <a:pt x="63" y="17"/>
                                    <a:pt x="61" y="21"/>
                                    <a:pt x="58" y="23"/>
                                  </a:cubicBezTo>
                                  <a:cubicBezTo>
                                    <a:pt x="58" y="23"/>
                                    <a:pt x="58" y="23"/>
                                    <a:pt x="76" y="55"/>
                                  </a:cubicBezTo>
                                  <a:cubicBezTo>
                                    <a:pt x="77" y="55"/>
                                    <a:pt x="79" y="55"/>
                                    <a:pt x="80" y="55"/>
                                  </a:cubicBezTo>
                                  <a:cubicBezTo>
                                    <a:pt x="84" y="55"/>
                                    <a:pt x="87" y="56"/>
                                    <a:pt x="90" y="58"/>
                                  </a:cubicBezTo>
                                  <a:cubicBezTo>
                                    <a:pt x="90" y="58"/>
                                    <a:pt x="90" y="58"/>
                                    <a:pt x="120" y="37"/>
                                  </a:cubicBezTo>
                                  <a:cubicBezTo>
                                    <a:pt x="118" y="34"/>
                                    <a:pt x="117" y="30"/>
                                    <a:pt x="117" y="27"/>
                                  </a:cubicBezTo>
                                  <a:cubicBezTo>
                                    <a:pt x="117" y="14"/>
                                    <a:pt x="127" y="4"/>
                                    <a:pt x="139" y="4"/>
                                  </a:cubicBezTo>
                                  <a:cubicBezTo>
                                    <a:pt x="151" y="4"/>
                                    <a:pt x="161" y="14"/>
                                    <a:pt x="161" y="27"/>
                                  </a:cubicBezTo>
                                  <a:close/>
                                </a:path>
                              </a:pathLst>
                            </a:custGeom>
                            <a:solidFill>
                              <a:sysClr val="window" lastClr="FFFFFF"/>
                            </a:solidFill>
                            <a:ln>
                              <a:noFill/>
                            </a:ln>
                          </wps:spPr>
                          <wps:bodyPr vert="horz" wrap="square" lIns="91440" tIns="45720" rIns="91440" bIns="45720" numCol="1" anchor="t" anchorCtr="0" compatLnSpc="1">
                            <a:prstTxWarp prst="textNoShape">
                              <a:avLst/>
                            </a:prstTxWarp>
                          </wps:bodyPr>
                        </wps:wsp>
                      </wpg:grpSp>
                    </wpg:wgp>
                  </a:graphicData>
                </a:graphic>
                <wp14:sizeRelH relativeFrom="page">
                  <wp14:pctWidth>0</wp14:pctWidth>
                </wp14:sizeRelH>
                <wp14:sizeRelV relativeFrom="page">
                  <wp14:pctHeight>0</wp14:pctHeight>
                </wp14:sizeRelV>
              </wp:anchor>
            </w:drawing>
          </mc:Choice>
          <mc:Fallback>
            <w:pict>
              <v:group id="Group 38" o:spid="_x0000_s1376" style="position:absolute;left:0;text-align:left;margin-left:0;margin-top:38.1pt;width:502.8pt;height:235.1pt;z-index:252288000;mso-position-horizontal:center;mso-position-horizontal-relative:margin;mso-position-vertical-relative:text" coordorigin="44123" coordsize="64878,30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">
                <v:group id="Group 1756" o:spid="_x0000_s1377" style="position:absolute;left:44123;width:20755;height:30334" coordorigin="44123" coordsize="20755,30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RTqw8cAAADe&#10;AAAADwAAAAAAAAAAAAAAAACqAgAAZHJzL2Rvd25yZXYueG1sUEsFBgAAAAAEAAQA+gAAAJ4DAAAA&#10;AA==&#10;">
                  <v:roundrect id="Rounded Rectangle 11" o:spid="_x0000_s1378" style="position:absolute;left:50334;top:-2077;width:8334;height:20755;rotation:90;visibility:visible;mso-wrap-style:square;v-text-anchor:middle" arcsize="7470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Nv+MYA&#10;AADeAAAADwAAAGRycy9kb3ducmV2LnhtbESP3YrCMBSE7wXfIRzBG1lTK/hTjSIF0QVZWN0HODTH&#10;tticlCRqfXuzsLCXw8x8w6y3nWnEg5yvLSuYjBMQxIXVNZcKfi77jwUIH5A1NpZJwYs8bDf93hoz&#10;bZ/8TY9zKEWEsM9QQRVCm0npi4oM+rFtiaN3tc5giNKVUjt8RrhpZJokM2mw5rhQYUt5RcXtfDcK&#10;mmVyO+RfS7c7HS+fo9K+9hPMlRoOut0KRKAu/If/2ketYJqm0zn83olXQG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Nv+MYAAADeAAAADwAAAAAAAAAAAAAAAACYAgAAZHJz&#10;L2Rvd25yZXYueG1sUEsFBgAAAAAEAAQA9QAAAIsDAAAAAA==&#10;" fillcolor="#b95f00" stroked="f" strokeweight="1pt">
                    <v:stroke joinstyle="miter"/>
                  </v:roundrect>
                  <v:roundrect id="Rounded Rectangle 12" o:spid="_x0000_s1379" style="position:absolute;left:45429;width:18143;height:303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OqXsUA&#10;AADeAAAADwAAAGRycy9kb3ducmV2LnhtbERPXWvCMBR9H+w/hCvsbSa2Y0g1iowJIjimFsS3S3Nt&#10;i81N12S2269fHgY+Hs73fDnYRtyo87VjDZOxAkFcOFNzqSE/rp+nIHxANtg4Jg0/5GG5eHyYY2Zc&#10;z3u6HUIpYgj7DDVUIbSZlL6oyKIfu5Y4chfXWQwRdqU0HfYx3DYyUepVWqw5NlTY0ltFxfXwbTWo&#10;j/OpV59f6cvvLk+OYZsPjXnX+mk0rGYgAg3hLv53b4yGNEnSuDfeiVd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w6pexQAAAN4AAAAPAAAAAAAAAAAAAAAAAJgCAABkcnMv&#10;ZG93bnJldi54bWxQSwUGAAAAAAQABAD1AAAAigMAAAAA&#10;" fillcolor="window" strokecolor="#44546a" strokeweight="2.25pt">
                    <v:stroke joinstyle="miter"/>
                  </v:roundre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Chevron 13" o:spid="_x0000_s1380" type="#_x0000_t55" style="position:absolute;left:47973;top:1084;width:13055;height:20755;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eWDcMA&#10;AADeAAAADwAAAGRycy9kb3ducmV2LnhtbESPS4vCMBSF9wP+h3AFd2Nq6/ioRlFhYLat4vrSXNti&#10;c1ObqPXfT4SBWR7O4+Ost71pxIM6V1tWMBlHIIgLq2suFZyO358LEM4ja2wsk4IXOdhuBh9rTLV9&#10;ckaP3JcijLBLUUHlfZtK6YqKDLqxbYmDd7GdQR9kV0rd4TOMm0bGUTSTBmsOhApbOlRUXPO7CVxz&#10;y+zU7Y/387KYX/Ioyb4WiVKjYb9bgfDU+//wX/tHK0jiOFnC+064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eWDcMAAADeAAAADwAAAAAAAAAAAAAAAACYAgAAZHJzL2Rv&#10;d25yZXYueG1sUEsFBgAAAAAEAAQA9QAAAIgDAAAAAA==&#10;" adj="15865" fillcolor="#f77f00" stroked="f" strokeweight="1pt"/>
                  <v:shape id="_x0000_s1381" type="#_x0000_t202" style="position:absolute;left:45427;top:17988;width:18142;height:103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aAR8QA&#10;AADeAAAADwAAAGRycy9kb3ducmV2LnhtbESPzWrCQBSF9wXfYbiF7upMUys1dRRRBFeKsQruLplr&#10;Epq5EzKjiW/vLIQuD+ePbzrvbS1u1PrKsYaPoQJBnDtTcaHh97B+/wbhA7LB2jFpuJOH+WzwMsXU&#10;uI73dMtCIeII+xQ1lCE0qZQ+L8miH7qGOHoX11oMUbaFNC12cdzWMlFqLC1WHB9KbGhZUv6XXa2G&#10;4/ZyPo3UrljZr6ZzvZJsJ1Lrt9d+8QMiUB/+w8/2xmj4TJJRBIg4EQXk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2gEfEAAAA3gAAAA8AAAAAAAAAAAAAAAAAmAIAAGRycy9k&#10;b3ducmV2LnhtbFBLBQYAAAAABAAEAPUAAACJAwAAAAA=&#10;" filled="f" stroked="f">
                    <v:textbox>
                      <w:txbxContent>
                        <w:p w:rsidR="00693FEF" w:rsidRPr="000C1682" w:rsidRDefault="00693FEF" w:rsidP="000D0CA1">
                          <w:pPr>
                            <w:widowControl w:val="0"/>
                            <w:rPr>
                              <w:rtl/>
                            </w:rPr>
                          </w:pPr>
                          <w:r w:rsidRPr="000C1682">
                            <w:rPr>
                              <w:rtl/>
                            </w:rPr>
                            <w:t xml:space="preserve">وهو الذي يضع من اهتماماته الجسم والذات البشرية ككل.  </w:t>
                          </w:r>
                        </w:p>
                        <w:p w:rsidR="00693FEF" w:rsidRDefault="00693FEF" w:rsidP="000D0CA1">
                          <w:pPr>
                            <w:widowControl w:val="0"/>
                            <w:rPr>
                              <w:rFonts w:ascii="DIN Next LT Arabic Light" w:hAnsi="DIN Next LT Arabic Light" w:cs="DIN Next LT Arabic Light"/>
                              <w:kern w:val="24"/>
                              <w:szCs w:val="28"/>
                              <w:lang w:bidi="ar-EG"/>
                            </w:rPr>
                          </w:pPr>
                        </w:p>
                      </w:txbxContent>
                    </v:textbox>
                  </v:shape>
                  <v:shape id="TextBox 15" o:spid="_x0000_s1382" type="#_x0000_t202" style="position:absolute;left:45427;top:1031;width:18142;height:4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ol3MYA&#10;AADeAAAADwAAAGRycy9kb3ducmV2LnhtbESPQWvCQBSE74L/YXlCb3U3qZY2uhGxFHpStFXo7ZF9&#10;JsHs25DdmvTfd4WCx2FmvmGWq8E24kqdrx1rSKYKBHHhTM2lhq/P98cXED4gG2wck4Zf8rDKx6Ml&#10;Zsb1vKfrIZQiQthnqKEKoc2k9EVFFv3UtcTRO7vOYoiyK6XpsI9w28hUqWdpsea4UGFLm4qKy+HH&#10;ajhuz9+nmdqVb3be9m5Qku2r1PphMqwXIAIN4R7+b38YDU9pOkvgdide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ol3MYAAADeAAAADwAAAAAAAAAAAAAAAACYAgAAZHJz&#10;L2Rvd25yZXYueG1sUEsFBgAAAAAEAAQA9QAAAIsDAAAAAA==&#10;" filled="f" stroked="f">
                    <v:textbox>
                      <w:txbxContent>
                        <w:p w:rsidR="00693FEF" w:rsidRPr="002C71E8" w:rsidRDefault="00693FEF" w:rsidP="000D0CA1">
                          <w:pPr>
                            <w:widowControl w:val="0"/>
                            <w:jc w:val="center"/>
                            <w:rPr>
                              <w:rFonts w:ascii="Adobe Arabic" w:hAnsi="Adobe Arabic" w:cs="Adobe Arabic"/>
                              <w:b/>
                              <w:bCs/>
                              <w:color w:val="A5A5A5" w:themeColor="accent3"/>
                              <w:kern w:val="24"/>
                              <w:sz w:val="40"/>
                              <w:szCs w:val="40"/>
                              <w:lang w:bidi="ar-EG"/>
                            </w:rPr>
                          </w:pPr>
                          <w:r w:rsidRPr="002C71E8">
                            <w:rPr>
                              <w:rFonts w:ascii="Adobe Arabic" w:hAnsi="Adobe Arabic" w:cs="Adobe Arabic"/>
                              <w:b/>
                              <w:bCs/>
                              <w:color w:val="A5A5A5" w:themeColor="accent3"/>
                              <w:kern w:val="24"/>
                              <w:sz w:val="40"/>
                              <w:szCs w:val="40"/>
                              <w:rtl/>
                              <w:lang w:bidi="ar-EG"/>
                            </w:rPr>
                            <w:t>الجانب الحركي</w:t>
                          </w:r>
                        </w:p>
                      </w:txbxContent>
                    </v:textbox>
                  </v:shape>
                  <v:shape id="Freeform 27" o:spid="_x0000_s1383" style="position:absolute;left:52632;top:9804;width:3738;height:5738;visibility:visible;mso-wrap-style:square;v-text-anchor:top" coordsize="108,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HwFMgA&#10;AADeAAAADwAAAGRycy9kb3ducmV2LnhtbESPQUsDMRSE74L/ITzBm802raLbpqWUVop40KrQ4+vm&#10;dbN087LdxO323xtB8DjMzDfMdN67WnTUhsqzhuEgA0FceFNxqeHzY333CCJEZIO1Z9JwoQDz2fXV&#10;FHPjz/xO3TaWIkE45KjBxtjkUobCksMw8A1x8g6+dRiTbEtpWjwnuKulyrIH6bDitGCxoaWl4rj9&#10;dhre7EbZov+SL6fX+/3zbt09rcJB69ubfjEBEamP/+G/9sZoGCk1VvB7J10BOf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4fAUyAAAAN4AAAAPAAAAAAAAAAAAAAAAAJgCAABk&#10;cnMvZG93bnJldi54bWxQSwUGAAAAAAQABAD1AAAAjQMAAAAA&#10;" path="m78,143v,,,,,c78,145,76,147,74,147v-41,,-41,,-41,c31,147,29,145,29,143v,,,,,c29,141,31,139,33,139v41,,41,,41,c76,139,78,141,78,143t-4,7c33,150,33,150,33,150v-2,,-4,2,-4,4c29,156,29,156,29,156v,3,2,4,4,4c38,160,38,160,38,160v,2,,2,,2c38,164,39,166,42,166v24,,24,,24,c68,166,70,164,70,162v,-2,,-2,,-2c74,160,74,160,74,160v2,,4,-1,4,-4c78,154,78,154,78,154v,-2,-2,-4,-4,-4m74,127v-41,,-41,,-41,c31,127,29,129,29,131v,1,,1,,1c29,134,31,136,33,136v41,,41,,41,c76,136,78,134,78,132v,-1,,-1,,-1c78,129,76,127,74,127m108,53v,15,-6,28,-15,37c75,111,86,123,76,123v-44,,-44,,-44,c22,123,32,111,15,90,6,81,,68,,53,,24,24,,54,v,,,,,c54,,54,,54,v30,,54,24,54,53m61,115c68,73,68,73,68,73v-1,,-1,,-1,c63,76,63,76,63,76v,,,1,,1c62,77,62,76,62,76,54,69,54,69,54,69v-8,7,-8,7,-8,7c46,77,45,77,45,76,41,73,41,73,41,73v-2,,-2,,-2,c47,115,47,115,47,115r14,xm100,53c100,28,79,8,54,8,54,,54,,54,v,8,,8,,8c29,8,8,28,8,53v,12,4,23,12,32c21,85,21,85,21,85v,,,,,c32,98,34,109,34,115v,,,,,c43,115,43,115,43,115,35,73,35,73,35,73v-3,,-3,,-3,c32,73,31,72,31,72v,-1,1,-1,1,-1c35,71,35,71,35,71v,-2,,-2,,-2c35,68,35,67,36,67v1,,3,1,3,2c39,71,39,71,39,71v2,,2,,2,c42,71,42,71,42,71v4,3,4,3,4,3c53,67,53,67,53,67v1,-1,1,-1,2,c63,74,63,74,63,74v3,-3,3,-3,3,-3c66,71,67,71,67,71v2,,2,,2,c69,69,69,69,69,69v,-1,1,-2,2,-2c72,67,73,68,73,69v,2,,2,,2c75,71,75,71,75,71v1,,1,,1,1c76,72,76,73,75,73v-3,,-3,,-3,c65,115,65,115,65,115v8,,8,,8,c73,115,73,115,73,115v1,-6,3,-17,14,-30c87,85,87,85,87,85v,,,,,c95,76,100,65,100,53e" fillcolor="window" stroked="f">
                    <v:path arrowok="t" o:connecttype="custom" o:connectlocs="269972,494342;114219,508170;100374,494342;256128,480515;256128,518541;100374,532369;114219,553110;131525,560024;228438,573852;242283,553110;269972,539283;256128,518541;114219,439031;100374,456316;256128,470144;269972,452859;373808,183218;263050,425204;51918,311125;186904,0;186904,0;211132,397548;231899,252357;218055,266184;186904,238529;155753,262727;134986,252357;211132,397548;186904,27656;186904,27656;69224,293840;72685,293840;117680,397548;121141,252357;107297,248900;121141,245443;124603,231615;134986,245443;145370,245443;183443,231615;218055,255814;231899,245443;238822,238529;252667,238529;259589,245443;259589,252357;224977,397548;252667,397548;301123,293840;346119,183218" o:connectangles="0,0,0,0,0,0,0,0,0,0,0,0,0,0,0,0,0,0,0,0,0,0,0,0,0,0,0,0,0,0,0,0,0,0,0,0,0,0,0,0,0,0,0,0,0,0,0,0,0,0"/>
                    <o:lock v:ext="edit" verticies="t"/>
                  </v:shape>
                </v:group>
                <v:group id="Group 1789" o:spid="_x0000_s1384" style="position:absolute;left:66185;width:20755;height:30334" coordorigin="66185" coordsize="20755,30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WU6JscAAADe&#10;AAAADwAAAAAAAAAAAAAAAACqAgAAZHJzL2Rvd25yZXYueG1sUEsFBgAAAAAEAAQA+gAAAJ4DAAAA&#10;AA==&#10;">
                  <v:roundrect id="Rounded Rectangle 16" o:spid="_x0000_s1385" style="position:absolute;left:72396;top:-2077;width:8334;height:20755;rotation:90;visibility:visible;mso-wrap-style:square;v-text-anchor:middle" arcsize="7470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xAkcYA&#10;AADeAAAADwAAAGRycy9kb3ducmV2LnhtbESPQWvCQBSE7wX/w/IEL6K7xlAkdZVWELx4aKzY4yP7&#10;moRm34bsGuO/d4VCj8PMfMOst4NtRE+drx1rWMwVCOLCmZpLDV+n/WwFwgdkg41j0nAnD9vN6GWN&#10;mXE3/qQ+D6WIEPYZaqhCaDMpfVGRRT93LXH0flxnMUTZldJ0eItw28hEqVdpsea4UGFLu4qK3/xq&#10;NVyHPqQHdZyqS/nN0zpvPnhx1noyHt7fQAQawn/4r30wGpZJkqbwvBOvgN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xAkcYAAADeAAAADwAAAAAAAAAAAAAAAACYAgAAZHJz&#10;L2Rvd25yZXYueG1sUEsFBgAAAAAEAAQA9QAAAIsDAAAAAA==&#10;" fillcolor="#cbac03" stroked="f" strokeweight="1pt">
                    <v:stroke joinstyle="miter"/>
                  </v:roundrect>
                  <v:roundrect id="Rounded Rectangle 17" o:spid="_x0000_s1386" style="position:absolute;left:67491;width:18143;height:303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R2vcgA&#10;AADeAAAADwAAAGRycy9kb3ducmV2LnhtbESPQWvCQBSE74X+h+UVvNXdRltKdBURBREsrQZKb4/s&#10;MwnNvo3Z1UR/fbdQ6HGYmW+Y6by3tbhQ6yvHGp6GCgRx7kzFhYbssH58BeEDssHaMWm4kof57P5u&#10;iqlxHX/QZR8KESHsU9RQhtCkUvq8JIt+6Bri6B1dazFE2RbStNhFuK1lotSLtFhxXCixoWVJ+ff+&#10;bDWot6/PTr2fRuPbLksOYZv1tVlpPXjoFxMQgfrwH/5rb4yGUZKMn+H3TrwCcvY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xHa9yAAAAN4AAAAPAAAAAAAAAAAAAAAAAJgCAABk&#10;cnMvZG93bnJldi54bWxQSwUGAAAAAAQABAD1AAAAjQMAAAAA&#10;" fillcolor="window" strokecolor="#44546a" strokeweight="2.25pt">
                    <v:stroke joinstyle="miter"/>
                  </v:roundrect>
                  <v:shape id="Chevron 18" o:spid="_x0000_s1387" type="#_x0000_t55" style="position:absolute;left:70035;top:1084;width:13055;height:20755;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7QMYA&#10;AADeAAAADwAAAGRycy9kb3ducmV2LnhtbESPQWvCQBSE74L/YXkFb7pJFC2pq6igeCuNFj0+sq9J&#10;aPZtzK4x/ffdQsHjMDPfMMt1b2rRUesqywriSQSCOLe64kLB+bQfv4JwHlljbZkU/JCD9Wo4WGKq&#10;7YM/qMt8IQKEXYoKSu+bVEqXl2TQTWxDHLwv2xr0QbaF1C0+AtzUMomiuTRYcVgosaFdSfl3djcK&#10;8mZ7Pl7ijdseZu8LutnP7NrFSo1e+s0bCE+9f4b/20etYJokszn83QlX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Y7QMYAAADeAAAADwAAAAAAAAAAAAAAAACYAgAAZHJz&#10;L2Rvd25yZXYueG1sUEsFBgAAAAAEAAQA9QAAAIsDAAAAAA==&#10;" adj="15865" fillcolor="#fcd916" stroked="f" strokeweight="1pt"/>
                  <v:shape id="TextBox 19" o:spid="_x0000_s1388" type="#_x0000_t202" style="position:absolute;left:67488;top:17988;width:18142;height:103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8YM8YA&#10;AADeAAAADwAAAGRycy9kb3ducmV2LnhtbESPT2vCQBTE7wW/w/IEb7prav8YXUUqQk9KrRa8PbLP&#10;JJh9G7KrSb+9WxB6HGbmN8x82dlK3KjxpWMN45ECQZw5U3Ku4fC9Gb6D8AHZYOWYNPySh+Wi9zTH&#10;1LiWv+i2D7mIEPYpaihCqFMpfVaQRT9yNXH0zq6xGKJscmkabCPcVjJR6lVaLDkuFFjTR0HZZX+1&#10;Go7b8+lnonb52r7UreuUZDuVWg/63WoGIlAX/sOP9qfR8Jwkkzf4uxOv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8YM8YAAADeAAAADwAAAAAAAAAAAAAAAACYAgAAZHJz&#10;L2Rvd25yZXYueG1sUEsFBgAAAAAEAAQA9QAAAIsDAAAAAA==&#10;" filled="f" stroked="f">
                    <v:textbox>
                      <w:txbxContent>
                        <w:p w:rsidR="00693FEF" w:rsidRPr="000C1682" w:rsidRDefault="00693FEF" w:rsidP="000D0CA1">
                          <w:pPr>
                            <w:widowControl w:val="0"/>
                            <w:rPr>
                              <w:rtl/>
                            </w:rPr>
                          </w:pPr>
                          <w:r w:rsidRPr="000C1682">
                            <w:rPr>
                              <w:rtl/>
                            </w:rPr>
                            <w:t xml:space="preserve">وهو الذي يهتم بتجميع المعارف والخبرات.  </w:t>
                          </w:r>
                        </w:p>
                        <w:p w:rsidR="00693FEF" w:rsidRDefault="00693FEF" w:rsidP="000D0CA1">
                          <w:pPr>
                            <w:widowControl w:val="0"/>
                            <w:rPr>
                              <w:rFonts w:ascii="DIN Next LT Arabic Light" w:hAnsi="DIN Next LT Arabic Light" w:cs="DIN Next LT Arabic Light"/>
                              <w:kern w:val="24"/>
                              <w:szCs w:val="28"/>
                            </w:rPr>
                          </w:pPr>
                        </w:p>
                      </w:txbxContent>
                    </v:textbox>
                  </v:shape>
                  <v:shape id="TextBox 20" o:spid="_x0000_s1389" type="#_x0000_t202" style="position:absolute;left:67492;top:1031;width:18142;height:6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CMQcMA&#10;AADeAAAADwAAAGRycy9kb3ducmV2LnhtbERPz2vCMBS+D/wfwhvsNpN1TmZnFFEET4p1Ct4ezbMt&#10;a15KE239781B2PHj+z2d97YWN2p95VjDx1CBIM6dqbjQ8HtYv3+D8AHZYO2YNNzJw3w2eJlialzH&#10;e7ploRAxhH2KGsoQmlRKn5dk0Q9dQxy5i2sthgjbQpoWuxhua5koNZYWK44NJTa0LCn/y65Ww3F7&#10;OZ9Gales7FfTuV5JthOp9dtrv/gBEagP/+Kne2M0fCbJKO6Nd+IV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CMQcMAAADeAAAADwAAAAAAAAAAAAAAAACYAgAAZHJzL2Rv&#10;d25yZXYueG1sUEsFBgAAAAAEAAQA9QAAAIgDAAAAAA==&#10;" filled="f" stroked="f">
                    <v:textbox>
                      <w:txbxContent>
                        <w:p w:rsidR="00693FEF" w:rsidRPr="002563F8" w:rsidRDefault="00693FEF" w:rsidP="000D0CA1">
                          <w:pPr>
                            <w:widowControl w:val="0"/>
                            <w:jc w:val="center"/>
                            <w:rPr>
                              <w:rFonts w:ascii="Adobe Arabic" w:hAnsi="Adobe Arabic" w:cs="Adobe Arabic"/>
                              <w:b/>
                              <w:bCs/>
                              <w:color w:val="FFC000" w:themeColor="accent4"/>
                              <w:kern w:val="24"/>
                              <w:sz w:val="40"/>
                              <w:szCs w:val="40"/>
                              <w:lang w:bidi="ar-EG"/>
                            </w:rPr>
                          </w:pPr>
                          <w:r w:rsidRPr="002563F8">
                            <w:rPr>
                              <w:rFonts w:ascii="Adobe Arabic" w:hAnsi="Adobe Arabic" w:cs="Adobe Arabic"/>
                              <w:b/>
                              <w:bCs/>
                              <w:color w:val="FFC000" w:themeColor="accent4"/>
                              <w:kern w:val="24"/>
                              <w:sz w:val="40"/>
                              <w:szCs w:val="40"/>
                              <w:rtl/>
                              <w:lang w:bidi="ar-EG"/>
                            </w:rPr>
                            <w:t>الجانب العقلي المعرفي</w:t>
                          </w:r>
                        </w:p>
                      </w:txbxContent>
                    </v:textbox>
                  </v:shape>
                  <v:shape id="Freeform 28" o:spid="_x0000_s1390" style="position:absolute;left:73439;top:9718;width:6246;height:5911;visibility:visible;mso-wrap-style:square;v-text-anchor:top" coordsize="20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kB8gA&#10;AADeAAAADwAAAGRycy9kb3ducmV2LnhtbESPQUsDMRSE74L/ITyhF2mzG22pa9MiFaWnQmtbenxu&#10;npvFzcuyie3qrzdCweMwM98ws0XvGnGiLtSeNeSjDARx6U3NlYbd28twCiJEZIONZ9LwTQEW8+ur&#10;GRbGn3lDp22sRIJwKFCDjbEtpAylJYdh5Fvi5H34zmFMsquk6fCc4K6RKssm0mHNacFiS0tL5ef2&#10;y2l4DuP9Ls/f1e3ramyVPVJ7+FlrPbjpnx5BROrjf/jSXhkNd0rdP8DfnXQF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M+QHyAAAAN4AAAAPAAAAAAAAAAAAAAAAAJgCAABk&#10;cnMvZG93bnJldi54bWxQSwUGAAAAAAQABAD1AAAAjQMAAAAA&#10;" path="m86,179v-4,,-6,-2,-6,-5c80,170,82,168,86,168v35,,35,,35,c124,168,127,170,127,174v,3,-3,5,-6,5l86,179xm137,182v-68,,-68,,-68,c66,182,63,185,63,188v,3,3,6,6,6c137,194,137,194,137,194v4,,6,-3,6,-6c143,185,141,182,137,182xm205,125v,15,-16,28,-36,28c150,153,134,140,134,125v3,,3,,3,c165,48,165,48,165,48v,,,-1,,-1c163,46,162,44,161,42,148,36,129,33,109,32v,132,,132,,132c97,164,97,164,97,164,97,32,97,32,97,32,77,33,58,36,45,42v,2,-1,4,-3,5c41,48,40,48,40,48v27,77,27,77,27,77c71,125,71,125,71,125v,15,-16,28,-36,28c16,153,,140,,125v3,,3,,3,c32,47,32,47,32,47v-1,,-2,-1,-3,-2c27,41,28,35,32,33v2,-2,5,-2,8,-1c54,25,75,21,97,20v,-5,,-5,,-5c95,14,94,11,94,9,94,4,98,,103,v5,,9,4,9,9c112,11,111,14,109,15v,5,,5,,5c131,21,152,25,167,32v2,-1,5,-1,8,1c179,35,180,41,177,45v-1,1,-2,2,-3,3c201,125,201,125,201,125r4,xm35,57c12,125,12,125,12,125v46,,46,,46,c58,125,58,125,58,125l35,57xm192,125c169,57,169,57,169,57v-23,68,-23,68,-23,68c192,125,192,125,192,125xe" fillcolor="window" stroked="f">
                    <v:path arrowok="t" o:connecttype="custom" o:connectlocs="262024,545404;243743,530169;262024,511887;368662,511887;386942,530169;368662,545404;262024,545404;417410,554545;210229,554545;191948,572826;210229,591108;417410,591108;435691,572826;417410,554545;624592,380869;514908,466183;408270,380869;417410,380869;502720,146254;502720,143207;490533,127972;332100,97502;332100,499700;295539,499700;295539,97502;137106,127972;127965,143207;121872,146254;204135,380869;216322,380869;106638,466183;0,380869;9140,380869;97497,143207;88357,137113;97497,100549;121872,97502;295539,60939;295539,45704;286398,27423;313819,0;341241,27423;332100,45704;332100,60939;508814,97502;533188,100549;539282,137113;530142,146254;612405,380869;624592,380869;106638,173676;36561,380869;176714,380869;176714,380869;106638,173676;584984,380869;514908,173676;444831,380869;584984,380869" o:connectangles="0,0,0,0,0,0,0,0,0,0,0,0,0,0,0,0,0,0,0,0,0,0,0,0,0,0,0,0,0,0,0,0,0,0,0,0,0,0,0,0,0,0,0,0,0,0,0,0,0,0,0,0,0,0,0,0,0,0,0"/>
                    <o:lock v:ext="edit" verticies="t"/>
                  </v:shape>
                </v:group>
                <v:group id="Group 7313" o:spid="_x0000_s1391" style="position:absolute;left:88246;width:20756;height:30334" coordorigin="88246" coordsize="20755,30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G4yjMQAAADeAAAA&#10;DwAAAAAAAAAAAAAAAACqAgAAZHJzL2Rvd25yZXYueG1sUEsFBgAAAAAEAAQA+gAAAJsDAAAAAA==&#10;">
                  <v:roundrect id="Rounded Rectangle 21" o:spid="_x0000_s1392" style="position:absolute;left:94457;top:-2077;width:8334;height:20756;rotation:90;visibility:visible;mso-wrap-style:square;v-text-anchor:middle" arcsize="7470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ccFcgA&#10;AADeAAAADwAAAGRycy9kb3ducmV2LnhtbESPQWvCQBSE7wX/w/KE3uomKRYbs5FgEaQgUm3B42v2&#10;mcRm34bsVuO/d4VCj8PMfMNki8G04ky9aywriCcRCOLS6oYrBZ/71dMMhPPIGlvLpOBKDhb56CHD&#10;VNsLf9B55ysRIOxSVFB736VSurImg25iO+LgHW1v0AfZV1L3eAlw08okil6kwYbDQo0dLWsqf3a/&#10;RsHWFa/r2C4Pm8P7V/J9at9ksTop9TgeijkIT4P/D/+111rBc5JMY7jfCVdA5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1xwVyAAAAN4AAAAPAAAAAAAAAAAAAAAAAJgCAABk&#10;cnMvZG93bnJldi54bWxQSwUGAAAAAAQABAD1AAAAjQMAAAAA&#10;" fillcolor="#1487c1" stroked="f" strokeweight="1pt">
                    <v:stroke joinstyle="miter"/>
                  </v:roundrect>
                  <v:roundrect id="Rounded Rectangle 22" o:spid="_x0000_s1393" style="position:absolute;left:89553;width:18142;height:303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4FMgA&#10;AADeAAAADwAAAGRycy9kb3ducmV2LnhtbESPUUvDMBSF3wX/Q7iCb1tipiLdsiFDQQTH7Aqyt0tz&#10;bYvNTdfEtfrrF2Hg4+Gc8x3OYjW6VhypD41nAzdTBYK49LbhykCxe548gAgR2WLrmQz8UIDV8vJi&#10;gZn1A7/TMY+VSBAOGRqoY+wyKUNZk8Mw9R1x8j597zAm2VfS9jgkuGulVupeOmw4LdTY0bqm8iv/&#10;dgbUZv8xqO1hdvv7VuhdfC3G1j4Zc301Ps5BRBrjf/jcfrEGZlrfafi7k66AXJ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9HgUyAAAAN4AAAAPAAAAAAAAAAAAAAAAAJgCAABk&#10;cnMvZG93bnJldi54bWxQSwUGAAAAAAQABAD1AAAAjQMAAAAA&#10;" fillcolor="window" strokecolor="#44546a" strokeweight="2.25pt">
                    <v:stroke joinstyle="miter"/>
                  </v:roundrect>
                  <v:shape id="Chevron 23" o:spid="_x0000_s1394" type="#_x0000_t55" style="position:absolute;left:92096;top:1084;width:13055;height:2075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n2bMQA&#10;AADeAAAADwAAAGRycy9kb3ducmV2LnhtbESP0YrCMBRE34X9h3AF3zS14rJWoyzLCiKyYNcPuDTX&#10;ttrclCbW9u+NIPg4zMwZZrXpTCVaalxpWcF0EoEgzqwuOVdw+t+Ov0A4j6yxskwKenKwWX8MVpho&#10;e+cjtanPRYCwS1BB4X2dSOmyggy6ia2Jg3e2jUEfZJNL3eA9wE0l4yj6lAZLDgsF1vRTUHZNb0bB&#10;tr/sp7fqQL859WzOXbvY/UmlRsPuewnCU+ff4Vd7pxXM4ng+g+edcAX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59mzEAAAA3gAAAA8AAAAAAAAAAAAAAAAAmAIAAGRycy9k&#10;b3ducmV2LnhtbFBLBQYAAAAABAAEAPUAAACJAwAAAAA=&#10;" adj="15865" fillcolor="#1487c1" stroked="f" strokeweight="1pt"/>
                  <v:shape id="TextBox 24" o:spid="_x0000_s1395" type="#_x0000_t202" style="position:absolute;left:88971;top:17377;width:19443;height:12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QQmcYA&#10;AADeAAAADwAAAGRycy9kb3ducmV2LnhtbESPS2vDMBCE74X+B7GB3BopzoPEiWxKS6Gnljwht8Xa&#10;2CbWylhq7P77qlDocZiZb5htPthG3KnztWMN04kCQVw4U3Op4Xh4e1qB8AHZYOOYNHyThzx7fNhi&#10;alzPO7rvQykihH2KGqoQ2lRKX1Rk0U9cSxy9q+sshii7UpoO+wi3jUyUWkqLNceFClt6qai47b+s&#10;htPH9XKeq8/y1S7a3g1Ksl1Lrcej4XkDItAQ/sN/7XejYZYkizn83olXQG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QQmcYAAADeAAAADwAAAAAAAAAAAAAAAACYAgAAZHJz&#10;L2Rvd25yZXYueG1sUEsFBgAAAAAEAAQA9QAAAIsDAAAAAA==&#10;" filled="f" stroked="f">
                    <v:textbox>
                      <w:txbxContent>
                        <w:p w:rsidR="00693FEF" w:rsidRPr="00FB324C" w:rsidRDefault="00693FEF" w:rsidP="000D0CA1">
                          <w:pPr>
                            <w:widowControl w:val="0"/>
                            <w:rPr>
                              <w:rtl/>
                            </w:rPr>
                          </w:pPr>
                          <w:r w:rsidRPr="00FB324C">
                            <w:rPr>
                              <w:rtl/>
                            </w:rPr>
                            <w:t xml:space="preserve">وهو كل ما يتعلق بالقيم والأخلاق والعاطفة والسـلوك أي لا يتـدخل العقل به.  </w:t>
                          </w:r>
                        </w:p>
                        <w:p w:rsidR="00693FEF" w:rsidRDefault="00693FEF" w:rsidP="000D0CA1">
                          <w:pPr>
                            <w:widowControl w:val="0"/>
                            <w:jc w:val="center"/>
                            <w:rPr>
                              <w:rFonts w:ascii="DIN Next LT Arabic Light" w:hAnsi="DIN Next LT Arabic Light" w:cs="DIN Next LT Arabic Light"/>
                              <w:kern w:val="24"/>
                              <w:szCs w:val="28"/>
                            </w:rPr>
                          </w:pPr>
                        </w:p>
                      </w:txbxContent>
                    </v:textbox>
                  </v:shape>
                  <v:shape id="TextBox 25" o:spid="_x0000_s1396" type="#_x0000_t202" style="position:absolute;left:89549;top:1031;width:18142;height:4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i1AsYA&#10;AADeAAAADwAAAGRycy9kb3ducmV2LnhtbESPQWvCQBSE70L/w/IKveluoxGbukqpFHpSTGuht0f2&#10;mYRm34bs1sR/7wqCx2FmvmGW68E24kSdrx1reJ4oEMSFMzWXGr6/PsYLED4gG2wck4YzeVivHkZL&#10;zIzreU+nPJQiQthnqKEKoc2k9EVFFv3EtcTRO7rOYoiyK6XpsI9w28hEqbm0WHNcqLCl94qKv/zf&#10;ajhsj78/M7UrNzZtezcoyfZFav30OLy9ggg0hHv41v40GqZJkqZwvROvgFx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i1AsYAAADeAAAADwAAAAAAAAAAAAAAAACYAgAAZHJz&#10;L2Rvd25yZXYueG1sUEsFBgAAAAAEAAQA9QAAAIsDAAAAAA==&#10;" filled="f" stroked="f">
                    <v:textbox>
                      <w:txbxContent>
                        <w:p w:rsidR="00693FEF" w:rsidRPr="002563F8" w:rsidRDefault="00693FEF" w:rsidP="000D0CA1">
                          <w:pPr>
                            <w:widowControl w:val="0"/>
                            <w:jc w:val="center"/>
                            <w:rPr>
                              <w:rFonts w:ascii="Adobe Arabic" w:hAnsi="Adobe Arabic" w:cs="Adobe Arabic"/>
                              <w:b/>
                              <w:bCs/>
                              <w:color w:val="1F4E79" w:themeColor="accent5" w:themeShade="80"/>
                              <w:kern w:val="24"/>
                              <w:sz w:val="40"/>
                              <w:szCs w:val="40"/>
                              <w:rtl/>
                              <w:lang w:bidi="ar-SY"/>
                            </w:rPr>
                          </w:pPr>
                          <w:r w:rsidRPr="002563F8">
                            <w:rPr>
                              <w:rFonts w:ascii="Adobe Arabic" w:hAnsi="Adobe Arabic" w:cs="Adobe Arabic"/>
                              <w:b/>
                              <w:bCs/>
                              <w:color w:val="1F4E79" w:themeColor="accent5" w:themeShade="80"/>
                              <w:kern w:val="24"/>
                              <w:sz w:val="40"/>
                              <w:szCs w:val="40"/>
                              <w:rtl/>
                              <w:lang w:bidi="ar-SY"/>
                            </w:rPr>
                            <w:t>الجانب الوجداني</w:t>
                          </w:r>
                        </w:p>
                      </w:txbxContent>
                    </v:textbox>
                  </v:shape>
                  <v:shape id="Freeform 29" o:spid="_x0000_s1397" style="position:absolute;left:95850;top:10162;width:5548;height:5023;visibility:visible;mso-wrap-style:square;v-text-anchor:top" coordsize="16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guksYA&#10;AADeAAAADwAAAGRycy9kb3ducmV2LnhtbESPQYvCMBSE78L+h/AEb5paWXGrURZlUQQPrYJ7fDTP&#10;tti8lCar3X9vBMHjMDPfMItVZ2pxo9ZVlhWMRxEI4tzqigsFp+PPcAbCeWSNtWVS8E8OVsuP3gIT&#10;be+c0i3zhQgQdgkqKL1vEildXpJBN7INcfAutjXog2wLqVu8B7ipZRxFU2mw4rBQYkPrkvJr9mcU&#10;bPR2+/U726f6fErz6LDz5+x6UGrQ777nIDx1/h1+tXdawSSOP6fwvBOu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guksYAAADeAAAADwAAAAAAAAAAAAAAAACYAgAAZHJz&#10;L2Rvd25yZXYueG1sUEsFBgAAAAAEAAQA9QAAAIsDAAAAAA==&#10;" path="m161,27v,12,-10,22,-22,22c133,49,127,46,123,42v,,,,-30,20c93,64,94,66,94,68v,3,-1,5,-2,7c92,75,92,75,123,106v2,-2,6,-3,9,-3c141,103,149,110,149,120v,9,-8,16,-17,16c123,136,116,129,116,120v,-4,1,-7,3,-10c119,110,119,110,88,79v-2,2,-5,2,-8,2c79,81,77,81,75,81v,,,,-23,34c56,118,58,123,58,127v,10,-8,18,-17,18c31,145,24,137,24,127v,-9,7,-17,17,-17c43,110,46,111,48,112v,,,,23,-34c69,76,68,74,67,72v,,,,-37,4c30,84,23,90,16,90,7,90,,83,,75,,66,7,60,16,60v6,,12,4,14,11c30,71,30,71,67,66v,-3,2,-6,5,-8c72,58,72,58,54,26v-2,,-3,1,-5,1c42,27,36,20,36,13,36,5,42,,49,v8,,14,5,14,13c63,17,61,21,58,23v,,,,18,32c77,55,79,55,80,55v4,,7,1,10,3c90,58,90,58,120,37v-2,-3,-3,-7,-3,-10c117,14,127,4,139,4v12,,22,10,22,23xe" fillcolor="window" stroked="f">
                    <v:path arrowok="t" o:connecttype="custom" o:connectlocs="554872,93532;479051,169744;423908,145495;320516,214778;323963,235563;317070,259812;423908,367202;454926,356809;513515,415700;454926,471127;399784,415700;410123,381058;303284,273669;275713,280597;258481,280597;179213,398379;199892,439949;141303,502304;82714,439949;141303,381058;165428,387987;244695,270205;230909,249420;103392,263277;55143,311775;0,259812;55143,207850;103392,245956;230909,228635;248142,200922;186106,90068;168874,93532;124071,45034;168874,0;217124,45034;199892,79676;261927,190529;275713,190529;310177,200922;413569,128174;403230,93532;479051,13857;554872,93532" o:connectangles="0,0,0,0,0,0,0,0,0,0,0,0,0,0,0,0,0,0,0,0,0,0,0,0,0,0,0,0,0,0,0,0,0,0,0,0,0,0,0,0,0,0,0"/>
                  </v:shape>
                </v:group>
                <w10:wrap type="square" anchorx="margin"/>
              </v:group>
            </w:pict>
          </mc:Fallback>
        </mc:AlternateContent>
      </w:r>
      <w:r w:rsidRPr="00FB324C">
        <w:rPr>
          <w:color w:val="C00000"/>
          <w:rtl/>
        </w:rPr>
        <w:t>تنقسم الشخصية الطبيعية إلى ثلاثة أقسام كما يلي:</w:t>
      </w:r>
    </w:p>
    <w:p w:rsidR="000D0CA1" w:rsidRDefault="000D0CA1" w:rsidP="000D0CA1">
      <w:pPr>
        <w:rPr>
          <w:rtl/>
        </w:rPr>
      </w:pPr>
    </w:p>
    <w:p w:rsidR="000D0CA1" w:rsidRDefault="000D0CA1" w:rsidP="000D0CA1">
      <w:pPr>
        <w:rPr>
          <w:rtl/>
        </w:rPr>
      </w:pPr>
      <w:r>
        <w:rPr>
          <w:noProof/>
          <w:rtl/>
        </w:rPr>
        <mc:AlternateContent>
          <mc:Choice Requires="wpg">
            <w:drawing>
              <wp:inline distT="0" distB="0" distL="0" distR="0" wp14:anchorId="43D8FDA7" wp14:editId="7687D2B8">
                <wp:extent cx="5730238" cy="471805"/>
                <wp:effectExtent l="0" t="0" r="4445" b="61595"/>
                <wp:docPr id="237988" name="Group 327"/>
                <wp:cNvGraphicFramePr/>
                <a:graphic xmlns:a="http://schemas.openxmlformats.org/drawingml/2006/main">
                  <a:graphicData uri="http://schemas.microsoft.com/office/word/2010/wordprocessingGroup">
                    <wpg:wgp>
                      <wpg:cNvGrpSpPr/>
                      <wpg:grpSpPr>
                        <a:xfrm>
                          <a:off x="0" y="0"/>
                          <a:ext cx="5730238" cy="471805"/>
                          <a:chOff x="0" y="0"/>
                          <a:chExt cx="6132698" cy="505460"/>
                        </a:xfrm>
                      </wpg:grpSpPr>
                      <wpg:grpSp>
                        <wpg:cNvPr id="237989" name="Group 328"/>
                        <wpg:cNvGrpSpPr/>
                        <wpg:grpSpPr>
                          <a:xfrm>
                            <a:off x="0" y="0"/>
                            <a:ext cx="6132698" cy="505460"/>
                            <a:chOff x="0" y="0"/>
                            <a:chExt cx="6133331" cy="505879"/>
                          </a:xfrm>
                        </wpg:grpSpPr>
                        <wpg:grpSp>
                          <wpg:cNvPr id="237990" name="Group 329"/>
                          <wpg:cNvGrpSpPr/>
                          <wpg:grpSpPr>
                            <a:xfrm>
                              <a:off x="4232659" y="0"/>
                              <a:ext cx="1900672" cy="505839"/>
                              <a:chOff x="3322982" y="0"/>
                              <a:chExt cx="2772881" cy="711023"/>
                            </a:xfrm>
                          </wpg:grpSpPr>
                          <wps:wsp>
                            <wps:cNvPr id="237991"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3322982" y="0"/>
                                <a:ext cx="2772881"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DB0D9B" w:rsidRDefault="00693FEF" w:rsidP="000D0CA1">
                                  <w:pPr>
                                    <w:keepNext/>
                                    <w:jc w:val="left"/>
                                    <w:rPr>
                                      <w:bCs/>
                                      <w:rtl/>
                                    </w:rPr>
                                  </w:pPr>
                                  <w:r>
                                    <w:rPr>
                                      <w:rFonts w:ascii="Adobe Arabic" w:hAnsi="Adobe Arabic" w:cs="Adobe Arabic" w:hint="cs"/>
                                      <w:bCs/>
                                      <w:color w:val="auto"/>
                                      <w:sz w:val="36"/>
                                      <w:szCs w:val="36"/>
                                      <w:rtl/>
                                      <w:lang w:bidi="ar-SY"/>
                                    </w:rPr>
                                    <w:t xml:space="preserve">       نافذة جوهاري:</w:t>
                                  </w:r>
                                </w:p>
                              </w:txbxContent>
                            </wps:txbx>
                            <wps:bodyPr tIns="36000" bIns="36000" rtlCol="0" anchor="ctr"/>
                          </wps:wsp>
                          <wps:wsp>
                            <wps:cNvPr id="237992"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37993" name="Rectangle 332"/>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37994" name="Google Shape;200;p17"/>
                        <wpg:cNvGrpSpPr/>
                        <wpg:grpSpPr>
                          <a:xfrm>
                            <a:off x="5716078" y="117534"/>
                            <a:ext cx="224378" cy="267181"/>
                            <a:chOff x="0" y="0"/>
                            <a:chExt cx="273780" cy="327013"/>
                          </a:xfrm>
                          <a:solidFill>
                            <a:schemeClr val="bg1"/>
                          </a:solidFill>
                        </wpg:grpSpPr>
                        <wps:wsp>
                          <wps:cNvPr id="23799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3799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3799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37998" name="Google Shape;204;p17"/>
                          <wpg:cNvGrpSpPr/>
                          <wpg:grpSpPr>
                            <a:xfrm>
                              <a:off x="0" y="0"/>
                              <a:ext cx="273780" cy="105078"/>
                              <a:chOff x="0" y="0"/>
                              <a:chExt cx="273780" cy="105078"/>
                            </a:xfrm>
                            <a:grpFill/>
                          </wpg:grpSpPr>
                          <wps:wsp>
                            <wps:cNvPr id="23799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3800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38007"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38008"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38009"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398" style="width:451.2pt;height:37.15pt;mso-position-horizontal-relative:char;mso-position-vertical-relative:line" coordsize="61326,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">
                <v:group id="Group 328" o:spid="_x0000_s1399" style="position:absolute;width:61326;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bZwarIAAAA&#10;3wAAAA8AAAAAAAAAAAAAAAAAqgIAAGRycy9kb3ducmV2LnhtbFBLBQYAAAAABAAEAPoAAACfAwAA&#10;AAA=&#10;">
                  <v:group id="Group 329" o:spid="_x0000_s1400" style="position:absolute;left:42326;width:19007;height:5058" coordorigin="33229" coordsize="2772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jr+6scAAADf&#10;AAAADwAAAAAAAAAAAAAAAACqAgAAZHJzL2Rvd25yZXYueG1sUEsFBgAAAAAEAAQA+gAAAJ4DAAAA&#10;AA==&#10;">
                    <v:roundrect id="Rectangle: Rounded Corners 55" o:spid="_x0000_s1401" style="position:absolute;left:33229;width:2772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UtQ8cA&#10;AADfAAAADwAAAGRycy9kb3ducmV2LnhtbESPQWvCQBSE74L/YXmCN7MxxTZGVynVgseatAdvj+xr&#10;Epp9G7LbJP33bqHQ4zAz3zD742RaMVDvGssK1lEMgri0uuFKwXvxukpBOI+ssbVMCn7IwfEwn+0x&#10;03bkKw25r0SAsMtQQe19l0npypoMush2xMH7tL1BH2RfSd3jGOCmlUkcP0qDDYeFGjt6qan8yr+N&#10;gvhyOhd8S+hDp/5KGyze0lOh1HIxPe9AeJr8f/ivfdEKkoen7XYNv3/CF5CH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FLUPHAAAA3wAAAA8AAAAAAAAAAAAAAAAAmAIAAGRy&#10;cy9kb3ducmV2LnhtbFBLBQYAAAAABAAEAPUAAACMAwAAAAA=&#10;" fillcolor="#0070c0" stroked="f" strokeweight="1pt">
                      <v:stroke joinstyle="miter"/>
                      <v:textbox inset=",1mm,,1mm">
                        <w:txbxContent>
                          <w:p w:rsidR="00693FEF" w:rsidRPr="00DB0D9B" w:rsidRDefault="00693FEF" w:rsidP="000D0CA1">
                            <w:pPr>
                              <w:keepNext/>
                              <w:jc w:val="left"/>
                              <w:rPr>
                                <w:bCs/>
                                <w:rtl/>
                              </w:rPr>
                            </w:pPr>
                            <w:r>
                              <w:rPr>
                                <w:rFonts w:ascii="Adobe Arabic" w:hAnsi="Adobe Arabic" w:cs="Adobe Arabic" w:hint="cs"/>
                                <w:bCs/>
                                <w:color w:val="auto"/>
                                <w:sz w:val="36"/>
                                <w:szCs w:val="36"/>
                                <w:rtl/>
                                <w:lang w:bidi="ar-SY"/>
                              </w:rPr>
                              <w:t xml:space="preserve">       نافذة جوهاري:</w:t>
                            </w:r>
                          </w:p>
                        </w:txbxContent>
                      </v:textbox>
                    </v:roundrect>
                    <v:oval id="Oval 61" o:spid="_x0000_s1402"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BpY8YA&#10;AADfAAAADwAAAGRycy9kb3ducmV2LnhtbESP0UoDMRRE34X+Q7gF32zWFdRum5ZSEaQWxK0fcNnc&#10;bhaTm5DEduvXG0HwcZiZM8xyPTorThTT4FnB7awCQdx5PXCv4OPwfPMIImVkjdYzKbhQgvVqcrXE&#10;Rvszv9Opzb0oEE4NKjA5h0bK1BlymGY+EBfv6KPDXGTspY54LnBnZV1V99LhwGXBYKCtoe6z/XIK&#10;dlUwKe5fvy972b4dnoLd5WiVup6OmwWITGP+D/+1X7SC+u5hPq/h90/5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mBpY8YAAADfAAAADwAAAAAAAAAAAAAAAACYAgAAZHJz&#10;L2Rvd25yZXYueG1sUEsFBgAAAAAEAAQA9QAAAIsDAAAAAA==&#10;" fillcolor="#272727 [2749]" stroked="f" strokeweight="1pt">
                      <v:stroke joinstyle="miter"/>
                      <v:shadow on="t" color="black" opacity="26214f" origin=",-.5" offset="0,3pt"/>
                    </v:oval>
                  </v:group>
                  <v:rect id="Rectangle 332" o:spid="_x0000_s1403"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aKkcoA&#10;AADfAAAADwAAAGRycy9kb3ducmV2LnhtbESPT2sCMRTE74LfITzBS9GsWmxdjVIL/XPQSlXE42Pz&#10;3F27eVmSVLffvikUPA4z8xtmtmhMJS7kfGlZwaCfgCDOrC45V7DfvfQeQfiArLGyTAp+yMNi3m7N&#10;MNX2yp902YZcRAj7FBUUIdSplD4ryKDv25o4eifrDIYoXS61w2uEm0oOk2QsDZYcFwqs6bmg7Gv7&#10;bRQc97v1/dJtzsfT6+owth/05vM7pbqd5mkKIlATbuH/9rtWMBw9TCYj+PsTv4Cc/w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hGipHKAAAA3wAAAA8AAAAAAAAAAAAAAAAAmAIA&#10;AGRycy9kb3ducmV2LnhtbFBLBQYAAAAABAAEAPUAAACPAwAAAAA=&#10;" fillcolor="#0070c0" stroked="f" strokeweight="1pt"/>
                </v:group>
                <v:group id="Google Shape;200;p17" o:spid="_x0000_s1404"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0B+OnIAAAA&#10;3wAAAA8AAAAAAAAAAAAAAAAAqgIAAGRycy9kb3ducmV2LnhtbFBLBQYAAAAABAAEAPoAAACfAwAA&#10;AAA=&#10;">
                  <v:shape id="Google Shape;201;p17" o:spid="_x0000_s1405"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t6CcgA&#10;AADfAAAADwAAAGRycy9kb3ducmV2LnhtbESPQWvCQBSE7wX/w/KE3upGSzWJWUUKBemh0Ch6fWSf&#10;Sdrs2zS7Mem/7xYEj8PMfMNk29E04kqdqy0rmM8iEMSF1TWXCo6Ht6cYhPPIGhvLpOCXHGw3k4cM&#10;U20H/qRr7ksRIOxSVFB536ZSuqIig25mW+LgXWxn0AfZlVJ3OAS4aeQiipbSYM1hocKWXisqvvPe&#10;KPjoY7/Xp5/4fXU+Lb+SIT8eilqpx+m4W4PwNPp7+NbeawWL51WSvMD/n/AF5OY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K3oJyAAAAN8AAAAPAAAAAAAAAAAAAAAAAJgCAABk&#10;cnMvZG93bnJldi54bWxQSwUGAAAAAAQABAD1AAAAjQ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406"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u9ckA&#10;AADfAAAADwAAAGRycy9kb3ducmV2LnhtbESPQWvCQBSE70L/w/IEL1I3jWhr6iqltFAUEZNCr4/s&#10;MxvMvg3ZVdN/3y0IHoeZ+YZZrnvbiAt1vnas4GmSgCAuna65UvBdfD6+gPABWWPjmBT8kof16mGw&#10;xEy7Kx/okodKRAj7DBWYENpMSl8asugnriWO3tF1FkOUXSV1h9cIt41Mk2QuLdYcFwy29G6oPOVn&#10;q6Ap9rvtx3iW/4wxT6febE7baqPUaNi/vYII1Id7+Nb+0grS6fNiMYf/P/EL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Ju9ckAAADfAAAADwAAAAAAAAAAAAAAAACYAgAA&#10;ZHJzL2Rvd25yZXYueG1sUEsFBgAAAAAEAAQA9QAAAI4DAAAAAA==&#10;" path="m2643,1l417,1c191,1,,143,,370,,608,191,751,417,751r2214,c2870,751,3060,608,3060,370,3060,143,2870,1,2643,1xe" filled="f" strokecolor="white [3212]">
                    <v:path arrowok="t" o:extrusionok="f"/>
                  </v:shape>
                  <v:shape id="Google Shape;203;p17" o:spid="_x0000_s1407"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c9sgA&#10;AADfAAAADwAAAGRycy9kb3ducmV2LnhtbESPQWvCQBSE74X+h+UJvdWNSak1uopIFaGnpgp6e2af&#10;2dDs25BdNf33bqHQ4zAz3zCzRW8bcaXO144VjIYJCOLS6ZorBbuv9fMbCB+QNTaOScEPeVjMHx9m&#10;mGt340+6FqESEcI+RwUmhDaX0peGLPqha4mjd3adxRBlV0nd4S3CbSPTJHmVFmuOCwZbWhkqv4uL&#10;VZD5gzlmm/VJVykfPt53+6x4GSn1NOiXUxCB+vAf/mtvtYI0G08mY/j9E7+An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0f9z2yAAAAN8AAAAPAAAAAAAAAAAAAAAAAJgCAABk&#10;cnMvZG93bnJldi54bWxQSwUGAAAAAAQABAD1AAAAjQMAAAAA&#10;" path="m1976,l417,c191,,,131,,369,,596,191,739,417,739r1559,c2203,739,2393,596,2393,369,2393,131,2203,,1976,xe" filled="f" strokecolor="white [3212]">
                    <v:path arrowok="t" o:extrusionok="f"/>
                  </v:shape>
                  <v:group id="Google Shape;204;p17" o:spid="_x0000_s1408"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xM8uzFAAAA3wAA&#10;AA8AAAAAAAAAAAAAAAAAqgIAAGRycy9kb3ducmV2LnhtbFBLBQYAAAAABAAEAPoAAACcAwAAAAA=&#10;">
                    <v:shape id="Google Shape;205;p17" o:spid="_x0000_s1409"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VbQMcA&#10;AADfAAAADwAAAGRycy9kb3ducmV2LnhtbESPQWvCQBSE7wX/w/KEXkrdqKUmqatIoeCxxvT+mn0m&#10;qdm3YXeN6b93CwWPw8x8w6y3o+nEQM63lhXMZwkI4srqlmsF5fHjOQXhA7LGzjIp+CUP283kYY25&#10;tlc+0FCEWkQI+xwVNCH0uZS+asign9meOHon6wyGKF0ttcNrhJtOLpLkVRpsOS402NN7Q9W5uBgF&#10;P6sxdU+Hz+x7WaRfL3U59EGelHqcjrs3EIHGcA//t/dawWK5yrIM/v7ELyA3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1W0DHAAAA3wAAAA8AAAAAAAAAAAAAAAAAmAIAAGRy&#10;cy9kb3ducmV2LnhtbFBLBQYAAAAABAAEAPUAAACMAwAAAAA=&#10;" path="m227,1501v107,,226,-72,226,-167l453,167c453,84,322,1,227,1,144,1,1,84,1,167r,1167c1,1429,144,1501,227,1501xe" filled="f" stroked="f">
                      <v:path arrowok="t" o:extrusionok="f"/>
                    </v:shape>
                    <v:shape id="Google Shape;206;p17" o:spid="_x0000_s1410"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aBD8QA&#10;AADfAAAADwAAAGRycy9kb3ducmV2LnhtbESPPU/DMBCGdyT+g3WV2KjdIKEq1K0aEKgdCQyM1/ia&#10;BOJzZB9t+u/rAYnx1fulZ7WZ/KBOFFMf2MJibkARN8H13Fr4/Hi9X4JKguxwCEwWLpRgs769WWHp&#10;wpnf6VRLq/IIpxItdCJjqXVqOvKY5mEkzt4xRI+SZWy1i3jO437QhTGP2mPP+aHDkZ47an7qX2+h&#10;qotq/4X7RZTv9LLzlfi3g7P2bjZtn0AJTfIf/mvvnIXiYWlMJsg8mQX0+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2gQ/EAAAA3w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1411"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7B+ccA&#10;AADfAAAADwAAAGRycy9kb3ducmV2LnhtbESP0WoCMRRE3wv+Q7iCbzVRi8rWKKIVxD6Iqx9wu7nd&#10;Xbq52W6ipn9vCoU+DjNzhlmsom3EjTpfO9YwGioQxIUzNZcaLufd8xyED8gGG8ek4Yc8rJa9pwVm&#10;xt35RLc8lCJB2GeooQqhzaT0RUUW/dC1xMn7dJ3FkGRXStPhPcFtI8dKTaXFmtNChS1tKiq+8qvV&#10;QO/u7aOJ+cuWp5t4Pm4PbnL51nrQj+tXEIFi+A//tfdGw3gyV2oGv3/SF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wfnHAAAA3wAAAA8AAAAAAAAAAAAAAAAAmAIAAGRy&#10;cy9kb3ducmV2LnhtbFBLBQYAAAAABAAEAPUAAACMAwAAAAA=&#10;" path="m822,1346v24,,60,-12,83,-35c989,1263,1013,1156,953,1072l334,108c286,25,179,1,96,48,12,108,1,215,48,298r619,965c703,1322,763,1346,822,1346xe" filled="f" stroked="f">
                      <v:path arrowok="t" o:extrusionok="f"/>
                    </v:shape>
                    <v:shape id="Google Shape;208;p17" o:spid="_x0000_s1412"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XYbMIA&#10;AADfAAAADwAAAGRycy9kb3ducmV2LnhtbERPy4rCMBTdD8w/hCvMZtBEhVFqowyWEV2O+gHX5vah&#10;zU1pota/NwvB5eG801VvG3GjzteONYxHCgRx7kzNpYbj4W84B+EDssHGMWl4kIfV8vMjxcS4O//T&#10;bR9KEUPYJ6ihCqFNpPR5RRb9yLXEkStcZzFE2JXSdHiP4baRE6V+pMWaY0OFLa0ryi/7q9VwIjkN&#10;lBeZmm2bTO3G2fdhc9b6a9D/LkAE6sNb/HJvjYbJdK5UHBz/xC8gl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9dhswgAAAN8AAAAPAAAAAAAAAAAAAAAAAJgCAABkcnMvZG93&#10;bnJldi54bWxQSwUGAAAAAAQABAD1AAAAhwMAAAAA&#10;" path="m1287,596l275,48c191,1,84,36,48,120,1,191,25,310,120,346l1132,894v24,11,48,23,71,23c1263,917,1322,882,1358,822v36,-71,12,-190,-71,-226xe" filled="f" stroked="f">
                      <v:path arrowok="t" o:extrusionok="f"/>
                    </v:shape>
                    <v:shape id="Google Shape;209;p17" o:spid="_x0000_s1413"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cwosoA&#10;AADfAAAADwAAAGRycy9kb3ducmV2LnhtbESPQUvDQBSE74L/YXlCL9LupoKkabdFBUFEKI3S9via&#10;fSbB7NuQ3Tapv94VCj0OM/MNs1gNthEn6nztWEMyUSCIC2dqLjV8fb6OUxA+IBtsHJOGM3lYLW9v&#10;FpgZ1/OGTnkoRYSwz1BDFUKbSemLiiz6iWuJo/ftOoshyq6UpsM+wm0jp0o9Sos1x4UKW3qpqPjJ&#10;j1bDmuRvvw6H5/379px+5Gmy298nWo/uhqc5iEBDuIYv7TejYfqQKjWD/z/xC8jl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JHMKLKAAAA3wAAAA8AAAAAAAAAAAAAAAAAmAIA&#10;AGRycy9kb3ducmV2LnhtbFBLBQYAAAAABAAEAPUAAACP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3C0A58" w:rsidP="000D0CA1">
      <w:pPr>
        <w:rPr>
          <w:rtl/>
        </w:rPr>
      </w:pPr>
      <w:hyperlink r:id="rId51" w:history="1">
        <w:r w:rsidR="000D0CA1" w:rsidRPr="003C0A58">
          <w:rPr>
            <w:rStyle w:val="Hyperlink"/>
            <w:rtl/>
          </w:rPr>
          <w:t>نافذة جوهاري هي مثل النافذة العادية وتتكون من أربع فتحات. كما يلي: </w:t>
        </w:r>
      </w:hyperlink>
    </w:p>
    <w:p w:rsidR="000D0CA1" w:rsidRDefault="000D0CA1" w:rsidP="000D0CA1">
      <w:pPr>
        <w:rPr>
          <w:rtl/>
        </w:rPr>
      </w:pPr>
      <w:r>
        <w:rPr>
          <w:rFonts w:ascii="Adobe Arabic" w:eastAsia="Calibri" w:hAnsi="Adobe Arabic" w:cs="Adobe Arabic"/>
          <w:b/>
          <w:bCs/>
          <w:noProof/>
          <w:color w:val="002060"/>
          <w:sz w:val="34"/>
          <w:rtl/>
        </w:rPr>
        <mc:AlternateContent>
          <mc:Choice Requires="wpg">
            <w:drawing>
              <wp:inline distT="0" distB="0" distL="0" distR="0" wp14:anchorId="53ABE1FE" wp14:editId="04099E93">
                <wp:extent cx="1698781" cy="380009"/>
                <wp:effectExtent l="0" t="0" r="0" b="1270"/>
                <wp:docPr id="243" name="Group 243"/>
                <wp:cNvGraphicFramePr/>
                <a:graphic xmlns:a="http://schemas.openxmlformats.org/drawingml/2006/main">
                  <a:graphicData uri="http://schemas.microsoft.com/office/word/2010/wordprocessingGroup">
                    <wpg:wgp>
                      <wpg:cNvGrpSpPr/>
                      <wpg:grpSpPr>
                        <a:xfrm>
                          <a:off x="0" y="0"/>
                          <a:ext cx="1698781" cy="380009"/>
                          <a:chOff x="0" y="0"/>
                          <a:chExt cx="1698781" cy="380009"/>
                        </a:xfrm>
                      </wpg:grpSpPr>
                      <wpg:grpSp>
                        <wpg:cNvPr id="3450" name="Group 27"/>
                        <wpg:cNvGrpSpPr>
                          <a:grpSpLocks/>
                        </wpg:cNvGrpSpPr>
                        <wpg:grpSpPr>
                          <a:xfrm>
                            <a:off x="0" y="0"/>
                            <a:ext cx="1698781" cy="380009"/>
                            <a:chOff x="6052097" y="318"/>
                            <a:chExt cx="2457219" cy="568574"/>
                          </a:xfrm>
                        </wpg:grpSpPr>
                        <wps:wsp>
                          <wps:cNvPr id="3451" name="Google Shape;1100;p23"/>
                          <wps:cNvSpPr txBox="1"/>
                          <wps:spPr>
                            <a:xfrm flipH="1">
                              <a:off x="6052097" y="38980"/>
                              <a:ext cx="1824944" cy="529912"/>
                            </a:xfrm>
                            <a:prstGeom prst="rect">
                              <a:avLst/>
                            </a:prstGeom>
                            <a:noFill/>
                            <a:ln>
                              <a:noFill/>
                            </a:ln>
                          </wps:spPr>
                          <wps:txbx>
                            <w:txbxContent>
                              <w:p w:rsidR="00693FEF" w:rsidRPr="00A44496" w:rsidRDefault="00693FEF" w:rsidP="000D0CA1">
                                <w:pPr>
                                  <w:rPr>
                                    <w:rFonts w:eastAsia="Calibri" w:hAnsi="Adobe Arabic" w:cs="Adobe Arabic"/>
                                    <w:b/>
                                    <w:bCs/>
                                    <w:kern w:val="24"/>
                                    <w:sz w:val="36"/>
                                    <w:szCs w:val="36"/>
                                  </w:rPr>
                                </w:pPr>
                                <w:r>
                                  <w:rPr>
                                    <w:rFonts w:eastAsia="Calibri" w:hAnsi="Adobe Arabic" w:cs="Adobe Arabic" w:hint="cs"/>
                                    <w:b/>
                                    <w:bCs/>
                                    <w:kern w:val="24"/>
                                    <w:sz w:val="36"/>
                                    <w:szCs w:val="36"/>
                                    <w:rtl/>
                                  </w:rPr>
                                  <w:t>المنطقة المفتوحة:</w:t>
                                </w:r>
                              </w:p>
                            </w:txbxContent>
                          </wps:txbx>
                          <wps:bodyPr spcFirstLastPara="1" wrap="square" lIns="36000" tIns="36000" rIns="0" bIns="36000" anchor="ctr" anchorCtr="0">
                            <a:noAutofit/>
                          </wps:bodyPr>
                        </wps:wsp>
                        <wps:wsp>
                          <wps:cNvPr id="3452" name="Freeform: Shape 3452"/>
                          <wps:cNvSpPr/>
                          <wps:spPr>
                            <a:xfrm flipH="1">
                              <a:off x="8041956" y="318"/>
                              <a:ext cx="467360" cy="467360"/>
                            </a:xfrm>
                            <a:custGeom>
                              <a:avLst/>
                              <a:gdLst/>
                              <a:ahLst/>
                              <a:cxnLst/>
                              <a:rect l="l" t="t" r="r" b="b"/>
                              <a:pathLst>
                                <a:path w="21408" h="21337" extrusionOk="0">
                                  <a:moveTo>
                                    <a:pt x="1" y="0"/>
                                  </a:moveTo>
                                  <a:lnTo>
                                    <a:pt x="1" y="21336"/>
                                  </a:lnTo>
                                  <a:lnTo>
                                    <a:pt x="21408" y="21336"/>
                                  </a:lnTo>
                                  <a:lnTo>
                                    <a:pt x="21408" y="0"/>
                                  </a:lnTo>
                                  <a:close/>
                                </a:path>
                              </a:pathLst>
                            </a:custGeom>
                            <a:solidFill>
                              <a:srgbClr val="C00000"/>
                            </a:solidFill>
                            <a:ln>
                              <a:noFill/>
                            </a:ln>
                          </wps:spPr>
                          <wps:txbx>
                            <w:txbxContent>
                              <w:p w:rsidR="00693FEF" w:rsidRDefault="00693FEF" w:rsidP="000D0CA1">
                                <w:pPr>
                                  <w:bidi w:val="0"/>
                                  <w:jc w:val="center"/>
                                  <w:rPr>
                                    <w:rFonts w:eastAsia="Calibri" w:hAnsi="Sakkal Majalla"/>
                                    <w:color w:val="FFFFFF"/>
                                    <w:kern w:val="24"/>
                                    <w:sz w:val="56"/>
                                    <w:szCs w:val="56"/>
                                    <w:lang w:bidi="ar-SY"/>
                                  </w:rPr>
                                </w:pPr>
                              </w:p>
                            </w:txbxContent>
                          </wps:txbx>
                          <wps:bodyPr spcFirstLastPara="1" wrap="square" lIns="91425" tIns="91425" rIns="91425" bIns="91425" anchor="ctr" anchorCtr="0">
                            <a:noAutofit/>
                          </wps:bodyPr>
                        </wps:wsp>
                      </wpg:grpSp>
                      <wps:wsp>
                        <wps:cNvPr id="7657" name="مربع نص 7657"/>
                        <wps:cNvSpPr txBox="1"/>
                        <wps:spPr>
                          <a:xfrm>
                            <a:off x="1388962" y="0"/>
                            <a:ext cx="291639" cy="344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3B5ABE" w:rsidRDefault="00693FEF" w:rsidP="000D0CA1">
                              <w:pPr>
                                <w:rPr>
                                  <w:rFonts w:ascii="Adobe Arabic" w:hAnsi="Adobe Arabic" w:cs="Adobe Arabic"/>
                                  <w:b/>
                                  <w:bCs/>
                                  <w:color w:val="FFFFFF" w:themeColor="background1"/>
                                  <w:sz w:val="32"/>
                                  <w:szCs w:val="36"/>
                                  <w:rtl/>
                                </w:rPr>
                              </w:pPr>
                              <w:r w:rsidRPr="003B5ABE">
                                <w:rPr>
                                  <w:rFonts w:ascii="Adobe Arabic" w:hAnsi="Adobe Arabic" w:cs="Adobe Arabic" w:hint="cs"/>
                                  <w:b/>
                                  <w:bCs/>
                                  <w:color w:val="FFFFFF" w:themeColor="background1"/>
                                  <w:sz w:val="32"/>
                                  <w:szCs w:val="36"/>
                                  <w:rtl/>
                                </w:rPr>
                                <w:t>1</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Group 243" o:spid="_x0000_s1414" style="width:133.75pt;height:29.9pt;mso-position-horizontal-relative:char;mso-position-vertical-relative:line" coordsize="16987,3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">
                <v:group id="Group 27" o:spid="_x0000_s1415" style="position:absolute;width:16987;height:3800" coordorigin="60520,3" coordsize="24572,5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dsz8IAAADdAAAADwAAAGRycy9kb3ducmV2LnhtbERPy4rCMBTdD/gP4Qru&#10;xrS+GDpGEVFxIYIPGGZ3aa5tsbkpTWzr35uF4PJw3vNlZ0rRUO0KywriYQSCOLW64EzB9bL9/gHh&#10;PLLG0jIpeJKD5aL3NcdE25ZP1Jx9JkIIuwQV5N5XiZQuzcmgG9qKOHA3Wxv0AdaZ1DW2IdyUchRF&#10;M2mw4NCQY0XrnNL7+WEU7FpsV+N40xzut/Xz/zI9/h1iUmrQ71a/IDx1/iN+u/dawXgyDfv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YXbM/CAAAA3QAAAA8A&#10;AAAAAAAAAAAAAAAAqgIAAGRycy9kb3ducmV2LnhtbFBLBQYAAAAABAAEAPoAAACZAwAAAAA=&#10;">
                  <v:shape id="Google Shape;1100;p23" o:spid="_x0000_s1416" type="#_x0000_t202" style="position:absolute;left:60520;top:389;width:18250;height:529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bfPMcA&#10;AADdAAAADwAAAGRycy9kb3ducmV2LnhtbESPQWvCQBSE70L/w/IKvUjdpFYr0VVKQRBBNLagx0f2&#10;mQSzb9Pdrab/visUPA4z8w0zW3SmERdyvrasIB0kIIgLq2suFXx9Lp8nIHxA1thYJgW/5GExf+jN&#10;MNP2yjld9qEUEcI+QwVVCG0mpS8qMugHtiWO3sk6gyFKV0rt8BrhppEvSTKWBmuOCxW29FFRcd7/&#10;GAX+nK7X3/2t3Ll8o4+TUerfDkulnh679ymIQF24h//bK61g+DpK4fYmPg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m3zzHAAAA3QAAAA8AAAAAAAAAAAAAAAAAmAIAAGRy&#10;cy9kb3ducmV2LnhtbFBLBQYAAAAABAAEAPUAAACMAwAAAAA=&#10;" filled="f" stroked="f">
                    <v:textbox inset="1mm,1mm,0,1mm">
                      <w:txbxContent>
                        <w:p w:rsidR="00693FEF" w:rsidRPr="00A44496" w:rsidRDefault="00693FEF" w:rsidP="000D0CA1">
                          <w:pPr>
                            <w:rPr>
                              <w:rFonts w:eastAsia="Calibri" w:hAnsi="Adobe Arabic" w:cs="Adobe Arabic"/>
                              <w:b/>
                              <w:bCs/>
                              <w:kern w:val="24"/>
                              <w:sz w:val="36"/>
                              <w:szCs w:val="36"/>
                            </w:rPr>
                          </w:pPr>
                          <w:r>
                            <w:rPr>
                              <w:rFonts w:eastAsia="Calibri" w:hAnsi="Adobe Arabic" w:cs="Adobe Arabic" w:hint="cs"/>
                              <w:b/>
                              <w:bCs/>
                              <w:kern w:val="24"/>
                              <w:sz w:val="36"/>
                              <w:szCs w:val="36"/>
                              <w:rtl/>
                            </w:rPr>
                            <w:t>المنطقة المفتوحة:</w:t>
                          </w:r>
                        </w:p>
                      </w:txbxContent>
                    </v:textbox>
                  </v:shape>
                  <v:shape id="Freeform: Shape 3452" o:spid="_x0000_s1417" style="position:absolute;left:80419;top:3;width:4674;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knXMcA&#10;AADdAAAADwAAAGRycy9kb3ducmV2LnhtbESPQWvCQBSE7wX/w/KE3upGW21JXUUKQutBTVpKj4/s&#10;axLNvl2ya4z/3hUKPQ4z8w0zX/amER21vrasYDxKQBAXVtdcKvj6XD+8gPABWWNjmRRcyMNyMbib&#10;Y6rtmTPq8lCKCGGfooIqBJdK6YuKDPqRdcTR+7WtwRBlW0rd4jnCTSMnSTKTBmuOCxU6equoOOYn&#10;o2DfnbbuZ7c+fOS7fOO+ZSanz5lS98N+9QoiUB/+w3/td63g8Wk6gdub+ATk4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pJ1zHAAAA3QAAAA8AAAAAAAAAAAAAAAAAmAIAAGRy&#10;cy9kb3ducmV2LnhtbFBLBQYAAAAABAAEAPUAAACMAwAAAAA=&#10;" adj="-11796480,,5400" path="m1,r,21336l21408,21336,21408,,1,xe" fillcolor="#c00000" stroked="f">
                    <v:stroke joinstyle="miter"/>
                    <v:formulas/>
                    <v:path arrowok="t" o:extrusionok="f" o:connecttype="custom" textboxrect="0,0,21408,21337"/>
                    <v:textbox inset="2.53958mm,2.53958mm,2.53958mm,2.53958mm">
                      <w:txbxContent>
                        <w:p w:rsidR="00693FEF" w:rsidRDefault="00693FEF" w:rsidP="000D0CA1">
                          <w:pPr>
                            <w:bidi w:val="0"/>
                            <w:jc w:val="center"/>
                            <w:rPr>
                              <w:rFonts w:eastAsia="Calibri" w:hAnsi="Sakkal Majalla"/>
                              <w:color w:val="FFFFFF"/>
                              <w:kern w:val="24"/>
                              <w:sz w:val="56"/>
                              <w:szCs w:val="56"/>
                              <w:lang w:bidi="ar-SY"/>
                            </w:rPr>
                          </w:pPr>
                        </w:p>
                      </w:txbxContent>
                    </v:textbox>
                  </v:shape>
                </v:group>
                <v:shape id="مربع نص 7657" o:spid="_x0000_s1418" type="#_x0000_t202" style="position:absolute;left:13889;width:2917;height:3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7ZBccA&#10;AADdAAAADwAAAGRycy9kb3ducmV2LnhtbESPS4vCQBCE78L+h6GFvelEwQfRUSQgLot78HHx1mba&#10;JJjpyWbGmPXX7wiCx6KqvqLmy9aUoqHaFZYVDPoRCOLU6oIzBcfDujcF4TyyxtIyKfgjB8vFR2eO&#10;sbZ33lGz95kIEHYxKsi9r2IpXZqTQde3FXHwLrY26IOsM6lrvAe4KeUwisbSYMFhIceKkpzS6/5m&#10;FHwn6x/cnYdm+iiTzfayqn6Pp5FSn912NQPhqfXv8Kv9pRVMxqMJPN+EJyA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O2QXHAAAA3QAAAA8AAAAAAAAAAAAAAAAAmAIAAGRy&#10;cy9kb3ducmV2LnhtbFBLBQYAAAAABAAEAPUAAACMAwAAAAA=&#10;" filled="f" stroked="f" strokeweight=".5pt">
                  <v:textbox>
                    <w:txbxContent>
                      <w:p w:rsidR="00693FEF" w:rsidRPr="003B5ABE" w:rsidRDefault="00693FEF" w:rsidP="000D0CA1">
                        <w:pPr>
                          <w:rPr>
                            <w:rFonts w:ascii="Adobe Arabic" w:hAnsi="Adobe Arabic" w:cs="Adobe Arabic"/>
                            <w:b/>
                            <w:bCs/>
                            <w:color w:val="FFFFFF" w:themeColor="background1"/>
                            <w:sz w:val="32"/>
                            <w:szCs w:val="36"/>
                            <w:rtl/>
                          </w:rPr>
                        </w:pPr>
                        <w:r w:rsidRPr="003B5ABE">
                          <w:rPr>
                            <w:rFonts w:ascii="Adobe Arabic" w:hAnsi="Adobe Arabic" w:cs="Adobe Arabic" w:hint="cs"/>
                            <w:b/>
                            <w:bCs/>
                            <w:color w:val="FFFFFF" w:themeColor="background1"/>
                            <w:sz w:val="32"/>
                            <w:szCs w:val="36"/>
                            <w:rtl/>
                          </w:rPr>
                          <w:t>1</w:t>
                        </w:r>
                      </w:p>
                    </w:txbxContent>
                  </v:textbox>
                </v:shape>
                <w10:wrap anchorx="page"/>
                <w10:anchorlock/>
              </v:group>
            </w:pict>
          </mc:Fallback>
        </mc:AlternateContent>
      </w:r>
    </w:p>
    <w:p w:rsidR="000D0CA1" w:rsidRDefault="000D0CA1" w:rsidP="000D0CA1">
      <w:pPr>
        <w:rPr>
          <w:rtl/>
        </w:rPr>
      </w:pPr>
      <w:r w:rsidRPr="00846A62">
        <w:rPr>
          <w:rtl/>
        </w:rPr>
        <w:t xml:space="preserve">وهي الفتحة الاولى الأولى وتسمى </w:t>
      </w:r>
      <w:r w:rsidRPr="00846A62">
        <w:rPr>
          <w:rFonts w:hint="cs"/>
          <w:rtl/>
        </w:rPr>
        <w:t>الواجهة،</w:t>
      </w:r>
      <w:r w:rsidRPr="00846A62">
        <w:rPr>
          <w:rtl/>
        </w:rPr>
        <w:t> ومن اسمها يتضح لنا على ماذا تحتوي، فهي تحتوي على كل المعلومات التي نعرفها عن أنفسنا ويعرفها الآخرين عنا، مثل الهوية والصفات الشخصية البارزة والمستوى العلمي، وبالطبع قلة هذه المساحة معناه قلة وعي بالذات وضعف التواصل مع الآخرين.</w:t>
      </w:r>
    </w:p>
    <w:p w:rsidR="000D0CA1" w:rsidRPr="00846A62" w:rsidRDefault="000D0CA1" w:rsidP="000D0CA1">
      <w:pPr>
        <w:rPr>
          <w:rtl/>
        </w:rPr>
      </w:pPr>
    </w:p>
    <w:p w:rsidR="000D0CA1" w:rsidRDefault="000D0CA1" w:rsidP="000D0CA1">
      <w:pPr>
        <w:rPr>
          <w:rtl/>
        </w:rPr>
      </w:pPr>
    </w:p>
    <w:p w:rsidR="000D0CA1" w:rsidRDefault="000D0CA1" w:rsidP="000D0CA1">
      <w:pPr>
        <w:rPr>
          <w:rtl/>
          <w:lang w:bidi="ar-SY"/>
        </w:rPr>
      </w:pPr>
    </w:p>
    <w:p w:rsidR="000D0CA1" w:rsidRDefault="000D0CA1" w:rsidP="000D0CA1">
      <w:pPr>
        <w:pageBreakBefore/>
        <w:jc w:val="left"/>
        <w:rPr>
          <w:rtl/>
          <w:lang w:bidi="ar-SY"/>
        </w:rPr>
      </w:pPr>
      <w:r>
        <w:rPr>
          <w:rFonts w:ascii="Adobe Arabic" w:eastAsia="Calibri" w:hAnsi="Adobe Arabic" w:cs="Adobe Arabic"/>
          <w:b/>
          <w:bCs/>
          <w:noProof/>
          <w:color w:val="002060"/>
          <w:sz w:val="34"/>
          <w:rtl/>
        </w:rPr>
        <w:lastRenderedPageBreak/>
        <mc:AlternateContent>
          <mc:Choice Requires="wpg">
            <w:drawing>
              <wp:inline distT="0" distB="0" distL="0" distR="0" wp14:anchorId="001523F4" wp14:editId="4611041C">
                <wp:extent cx="1698797" cy="412027"/>
                <wp:effectExtent l="0" t="0" r="0" b="7620"/>
                <wp:docPr id="238010" name="Group 243"/>
                <wp:cNvGraphicFramePr/>
                <a:graphic xmlns:a="http://schemas.openxmlformats.org/drawingml/2006/main">
                  <a:graphicData uri="http://schemas.microsoft.com/office/word/2010/wordprocessingGroup">
                    <wpg:wgp>
                      <wpg:cNvGrpSpPr/>
                      <wpg:grpSpPr>
                        <a:xfrm>
                          <a:off x="0" y="0"/>
                          <a:ext cx="1698797" cy="412027"/>
                          <a:chOff x="0" y="-32018"/>
                          <a:chExt cx="1698797" cy="412027"/>
                        </a:xfrm>
                      </wpg:grpSpPr>
                      <wpg:grpSp>
                        <wpg:cNvPr id="238011" name="Group 27"/>
                        <wpg:cNvGrpSpPr>
                          <a:grpSpLocks/>
                        </wpg:cNvGrpSpPr>
                        <wpg:grpSpPr>
                          <a:xfrm>
                            <a:off x="0" y="0"/>
                            <a:ext cx="1698781" cy="380009"/>
                            <a:chOff x="6052097" y="318"/>
                            <a:chExt cx="2457219" cy="568574"/>
                          </a:xfrm>
                        </wpg:grpSpPr>
                        <wps:wsp>
                          <wps:cNvPr id="238012" name="Google Shape;1100;p23"/>
                          <wps:cNvSpPr txBox="1"/>
                          <wps:spPr>
                            <a:xfrm flipH="1">
                              <a:off x="6052097" y="38980"/>
                              <a:ext cx="1824944" cy="529912"/>
                            </a:xfrm>
                            <a:prstGeom prst="rect">
                              <a:avLst/>
                            </a:prstGeom>
                            <a:noFill/>
                            <a:ln>
                              <a:noFill/>
                            </a:ln>
                          </wps:spPr>
                          <wps:txbx>
                            <w:txbxContent>
                              <w:p w:rsidR="00693FEF" w:rsidRPr="00A44496" w:rsidRDefault="00693FEF" w:rsidP="000D0CA1">
                                <w:pPr>
                                  <w:rPr>
                                    <w:rFonts w:eastAsia="Calibri" w:hAnsi="Adobe Arabic" w:cs="Adobe Arabic"/>
                                    <w:b/>
                                    <w:bCs/>
                                    <w:kern w:val="24"/>
                                    <w:sz w:val="36"/>
                                    <w:szCs w:val="36"/>
                                  </w:rPr>
                                </w:pPr>
                                <w:r>
                                  <w:rPr>
                                    <w:rFonts w:eastAsia="Calibri" w:hAnsi="Adobe Arabic" w:cs="Adobe Arabic" w:hint="cs"/>
                                    <w:b/>
                                    <w:bCs/>
                                    <w:kern w:val="24"/>
                                    <w:sz w:val="36"/>
                                    <w:szCs w:val="36"/>
                                    <w:rtl/>
                                  </w:rPr>
                                  <w:t>المنطقة المخفية:</w:t>
                                </w:r>
                              </w:p>
                            </w:txbxContent>
                          </wps:txbx>
                          <wps:bodyPr spcFirstLastPara="1" wrap="square" lIns="36000" tIns="36000" rIns="0" bIns="36000" anchor="ctr" anchorCtr="0">
                            <a:noAutofit/>
                          </wps:bodyPr>
                        </wps:wsp>
                        <wps:wsp>
                          <wps:cNvPr id="238013" name="Freeform: Shape 3452"/>
                          <wps:cNvSpPr/>
                          <wps:spPr>
                            <a:xfrm flipH="1">
                              <a:off x="8041956" y="318"/>
                              <a:ext cx="467360" cy="467360"/>
                            </a:xfrm>
                            <a:custGeom>
                              <a:avLst/>
                              <a:gdLst/>
                              <a:ahLst/>
                              <a:cxnLst/>
                              <a:rect l="l" t="t" r="r" b="b"/>
                              <a:pathLst>
                                <a:path w="21408" h="21337" extrusionOk="0">
                                  <a:moveTo>
                                    <a:pt x="1" y="0"/>
                                  </a:moveTo>
                                  <a:lnTo>
                                    <a:pt x="1" y="21336"/>
                                  </a:lnTo>
                                  <a:lnTo>
                                    <a:pt x="21408" y="21336"/>
                                  </a:lnTo>
                                  <a:lnTo>
                                    <a:pt x="21408" y="0"/>
                                  </a:lnTo>
                                  <a:close/>
                                </a:path>
                              </a:pathLst>
                            </a:custGeom>
                            <a:solidFill>
                              <a:srgbClr val="00B0F0"/>
                            </a:solidFill>
                            <a:ln>
                              <a:noFill/>
                            </a:ln>
                          </wps:spPr>
                          <wps:txbx>
                            <w:txbxContent>
                              <w:p w:rsidR="00693FEF" w:rsidRDefault="00693FEF" w:rsidP="000D0CA1">
                                <w:pPr>
                                  <w:bidi w:val="0"/>
                                  <w:jc w:val="center"/>
                                  <w:rPr>
                                    <w:rFonts w:eastAsia="Calibri" w:hAnsi="Sakkal Majalla"/>
                                    <w:color w:val="FFFFFF"/>
                                    <w:kern w:val="24"/>
                                    <w:sz w:val="56"/>
                                    <w:szCs w:val="56"/>
                                    <w:lang w:bidi="ar-SY"/>
                                  </w:rPr>
                                </w:pPr>
                              </w:p>
                            </w:txbxContent>
                          </wps:txbx>
                          <wps:bodyPr spcFirstLastPara="1" wrap="square" lIns="91425" tIns="91425" rIns="91425" bIns="91425" anchor="ctr" anchorCtr="0">
                            <a:noAutofit/>
                          </wps:bodyPr>
                        </wps:wsp>
                      </wpg:grpSp>
                      <wps:wsp>
                        <wps:cNvPr id="238014" name="مربع نص 238014"/>
                        <wps:cNvSpPr txBox="1"/>
                        <wps:spPr>
                          <a:xfrm>
                            <a:off x="1407158" y="-32018"/>
                            <a:ext cx="291639" cy="344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3B5ABE" w:rsidRDefault="00693FEF" w:rsidP="000D0CA1">
                              <w:pPr>
                                <w:rPr>
                                  <w:rFonts w:ascii="Adobe Arabic" w:hAnsi="Adobe Arabic" w:cs="Adobe Arabic"/>
                                  <w:b/>
                                  <w:bCs/>
                                  <w:color w:val="FFFFFF" w:themeColor="background1"/>
                                  <w:sz w:val="32"/>
                                  <w:szCs w:val="36"/>
                                  <w:rtl/>
                                </w:rPr>
                              </w:pPr>
                              <w:r>
                                <w:rPr>
                                  <w:rFonts w:ascii="Adobe Arabic" w:hAnsi="Adobe Arabic" w:cs="Adobe Arabic" w:hint="cs"/>
                                  <w:b/>
                                  <w:bCs/>
                                  <w:color w:val="FFFFFF" w:themeColor="background1"/>
                                  <w:sz w:val="32"/>
                                  <w:szCs w:val="36"/>
                                  <w:rtl/>
                                </w:rPr>
                                <w:t>2</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_x0000_s1419" style="width:133.75pt;height:32.45pt;mso-position-horizontal-relative:char;mso-position-vertical-relative:line" coordorigin=",-320" coordsize="16987,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">
                <v:group id="Group 27" o:spid="_x0000_s1420" style="position:absolute;width:16987;height:3800" coordorigin="60520,3" coordsize="24572,5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ZmG0ccAAADf&#10;AAAADwAAAAAAAAAAAAAAAACqAgAAZHJzL2Rvd25yZXYueG1sUEsFBgAAAAAEAAQA+gAAAJ4DAAAA&#10;AA==&#10;">
                  <v:shape id="Google Shape;1100;p23" o:spid="_x0000_s1421" type="#_x0000_t202" style="position:absolute;left:60520;top:389;width:18250;height:529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VoFcgA&#10;AADfAAAADwAAAGRycy9kb3ducmV2LnhtbESPQWvCQBSE7wX/w/KEXopukmIbUleRglAEqVpBj4/s&#10;axLMvo27W03/vVsQehxm5htmOu9NKy7kfGNZQTpOQBCXVjdcKdh/LUc5CB+QNbaWScEveZjPBg9T&#10;LLS98pYuu1CJCGFfoII6hK6Q0pc1GfRj2xFH79s6gyFKV0nt8BrhppVZkrxIgw3HhRo7eq+pPO1+&#10;jAJ/Sler89On3LjtWh/zSepfD0ulHof94g1EoD78h+/tD60ge86TNIO/P/ELyN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NWgVyAAAAN8AAAAPAAAAAAAAAAAAAAAAAJgCAABk&#10;cnMvZG93bnJldi54bWxQSwUGAAAAAAQABAD1AAAAjQMAAAAA&#10;" filled="f" stroked="f">
                    <v:textbox inset="1mm,1mm,0,1mm">
                      <w:txbxContent>
                        <w:p w:rsidR="00693FEF" w:rsidRPr="00A44496" w:rsidRDefault="00693FEF" w:rsidP="000D0CA1">
                          <w:pPr>
                            <w:rPr>
                              <w:rFonts w:eastAsia="Calibri" w:hAnsi="Adobe Arabic" w:cs="Adobe Arabic"/>
                              <w:b/>
                              <w:bCs/>
                              <w:kern w:val="24"/>
                              <w:sz w:val="36"/>
                              <w:szCs w:val="36"/>
                            </w:rPr>
                          </w:pPr>
                          <w:r>
                            <w:rPr>
                              <w:rFonts w:eastAsia="Calibri" w:hAnsi="Adobe Arabic" w:cs="Adobe Arabic" w:hint="cs"/>
                              <w:b/>
                              <w:bCs/>
                              <w:kern w:val="24"/>
                              <w:sz w:val="36"/>
                              <w:szCs w:val="36"/>
                              <w:rtl/>
                            </w:rPr>
                            <w:t>المنطقة المخفية:</w:t>
                          </w:r>
                        </w:p>
                      </w:txbxContent>
                    </v:textbox>
                  </v:shape>
                  <v:shape id="Freeform: Shape 3452" o:spid="_x0000_s1422" style="position:absolute;left:80419;top:3;width:4674;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0jQMYA&#10;AADfAAAADwAAAGRycy9kb3ducmV2LnhtbESP0WrCQBRE3wv9h+UWfKubRBFN3QSNWErfav2AS/Y2&#10;Ce7ejdlV49+7hUIfh5k5w6zL0RpxpcF3jhWk0wQEce10x42C4/f+dQnCB2SNxjEpuJOHsnh+WmOu&#10;3Y2/6HoIjYgQ9jkqaEPocyl93ZJFP3U9cfR+3GAxRDk0Ug94i3BrZJYkC2mx47jQYk9VS/XpcLEK&#10;TjabV9vxfb7aLcznXRM6k52VmryMmzcQgcbwH/5rf2gF2WyZpDP4/RO/gCw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0jQMYAAADfAAAADwAAAAAAAAAAAAAAAACYAgAAZHJz&#10;L2Rvd25yZXYueG1sUEsFBgAAAAAEAAQA9QAAAIsDAAAAAA==&#10;" adj="-11796480,,5400" path="m1,r,21336l21408,21336,21408,,1,xe" fillcolor="#00b0f0" stroked="f">
                    <v:stroke joinstyle="miter"/>
                    <v:formulas/>
                    <v:path arrowok="t" o:extrusionok="f" o:connecttype="custom" textboxrect="0,0,21408,21337"/>
                    <v:textbox inset="2.53958mm,2.53958mm,2.53958mm,2.53958mm">
                      <w:txbxContent>
                        <w:p w:rsidR="00693FEF" w:rsidRDefault="00693FEF" w:rsidP="000D0CA1">
                          <w:pPr>
                            <w:bidi w:val="0"/>
                            <w:jc w:val="center"/>
                            <w:rPr>
                              <w:rFonts w:eastAsia="Calibri" w:hAnsi="Sakkal Majalla"/>
                              <w:color w:val="FFFFFF"/>
                              <w:kern w:val="24"/>
                              <w:sz w:val="56"/>
                              <w:szCs w:val="56"/>
                              <w:lang w:bidi="ar-SY"/>
                            </w:rPr>
                          </w:pPr>
                        </w:p>
                      </w:txbxContent>
                    </v:textbox>
                  </v:shape>
                </v:group>
                <v:shape id="مربع نص 238014" o:spid="_x0000_s1423" type="#_x0000_t202" style="position:absolute;left:14071;top:-320;width:2916;height:3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JYOMgA&#10;AADfAAAADwAAAGRycy9kb3ducmV2LnhtbESPQWvCQBSE74L/YXkFb7oxtSVEV5GAVKQ9aL309sw+&#10;k9Ds25hdNfbXu4LQ4zAz3zCzRWdqcaHWVZYVjEcRCOLc6ooLBfvv1TAB4TyyxtoyKbiRg8W835th&#10;qu2Vt3TZ+UIECLsUFZTeN6mULi/JoBvZhjh4R9sa9EG2hdQtXgPc1DKOondpsOKwUGJDWUn57+5s&#10;FGyy1RduD7FJ/urs4/O4bE77nzelBi/dcgrCU+f/w8/2WiuIX5NoPIHHn/AF5P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slg4yAAAAN8AAAAPAAAAAAAAAAAAAAAAAJgCAABk&#10;cnMvZG93bnJldi54bWxQSwUGAAAAAAQABAD1AAAAjQMAAAAA&#10;" filled="f" stroked="f" strokeweight=".5pt">
                  <v:textbox>
                    <w:txbxContent>
                      <w:p w:rsidR="00693FEF" w:rsidRPr="003B5ABE" w:rsidRDefault="00693FEF" w:rsidP="000D0CA1">
                        <w:pPr>
                          <w:rPr>
                            <w:rFonts w:ascii="Adobe Arabic" w:hAnsi="Adobe Arabic" w:cs="Adobe Arabic"/>
                            <w:b/>
                            <w:bCs/>
                            <w:color w:val="FFFFFF" w:themeColor="background1"/>
                            <w:sz w:val="32"/>
                            <w:szCs w:val="36"/>
                            <w:rtl/>
                          </w:rPr>
                        </w:pPr>
                        <w:r>
                          <w:rPr>
                            <w:rFonts w:ascii="Adobe Arabic" w:hAnsi="Adobe Arabic" w:cs="Adobe Arabic" w:hint="cs"/>
                            <w:b/>
                            <w:bCs/>
                            <w:color w:val="FFFFFF" w:themeColor="background1"/>
                            <w:sz w:val="32"/>
                            <w:szCs w:val="36"/>
                            <w:rtl/>
                          </w:rPr>
                          <w:t>2</w:t>
                        </w:r>
                      </w:p>
                    </w:txbxContent>
                  </v:textbox>
                </v:shape>
                <w10:wrap anchorx="page"/>
                <w10:anchorlock/>
              </v:group>
            </w:pict>
          </mc:Fallback>
        </mc:AlternateContent>
      </w:r>
    </w:p>
    <w:p w:rsidR="000D0CA1" w:rsidRDefault="000D0CA1" w:rsidP="000D0CA1">
      <w:pPr>
        <w:rPr>
          <w:rtl/>
        </w:rPr>
      </w:pPr>
      <w:r w:rsidRPr="00846A62">
        <w:rPr>
          <w:rtl/>
        </w:rPr>
        <w:t>هذه المساحة</w:t>
      </w:r>
      <w:r>
        <w:rPr>
          <w:rFonts w:hint="cs"/>
          <w:rtl/>
        </w:rPr>
        <w:t xml:space="preserve"> كلما زادت</w:t>
      </w:r>
      <w:r w:rsidRPr="00846A62">
        <w:rPr>
          <w:rtl/>
        </w:rPr>
        <w:t xml:space="preserve"> وزادت المنطقة المفتوحة كان هذا أفضل بالكشف عن الذات.</w:t>
      </w:r>
    </w:p>
    <w:p w:rsidR="000D0CA1" w:rsidRDefault="000D0CA1" w:rsidP="000D0CA1">
      <w:pPr>
        <w:rPr>
          <w:rtl/>
        </w:rPr>
      </w:pPr>
      <w:r>
        <w:rPr>
          <w:rFonts w:ascii="Adobe Arabic" w:eastAsia="Calibri" w:hAnsi="Adobe Arabic" w:cs="Adobe Arabic"/>
          <w:b/>
          <w:bCs/>
          <w:noProof/>
          <w:color w:val="002060"/>
          <w:sz w:val="34"/>
          <w:rtl/>
        </w:rPr>
        <mc:AlternateContent>
          <mc:Choice Requires="wpg">
            <w:drawing>
              <wp:inline distT="0" distB="0" distL="0" distR="0" wp14:anchorId="15D7700E" wp14:editId="04F28DF3">
                <wp:extent cx="1698785" cy="400152"/>
                <wp:effectExtent l="0" t="0" r="0" b="0"/>
                <wp:docPr id="238015" name="Group 243"/>
                <wp:cNvGraphicFramePr/>
                <a:graphic xmlns:a="http://schemas.openxmlformats.org/drawingml/2006/main">
                  <a:graphicData uri="http://schemas.microsoft.com/office/word/2010/wordprocessingGroup">
                    <wpg:wgp>
                      <wpg:cNvGrpSpPr/>
                      <wpg:grpSpPr>
                        <a:xfrm>
                          <a:off x="0" y="0"/>
                          <a:ext cx="1698785" cy="400152"/>
                          <a:chOff x="0" y="-20143"/>
                          <a:chExt cx="1698785" cy="400152"/>
                        </a:xfrm>
                      </wpg:grpSpPr>
                      <wpg:grpSp>
                        <wpg:cNvPr id="7648" name="Group 27"/>
                        <wpg:cNvGrpSpPr>
                          <a:grpSpLocks/>
                        </wpg:cNvGrpSpPr>
                        <wpg:grpSpPr>
                          <a:xfrm>
                            <a:off x="0" y="0"/>
                            <a:ext cx="1698781" cy="380009"/>
                            <a:chOff x="6052097" y="318"/>
                            <a:chExt cx="2457219" cy="568574"/>
                          </a:xfrm>
                        </wpg:grpSpPr>
                        <wps:wsp>
                          <wps:cNvPr id="7649" name="Google Shape;1100;p23"/>
                          <wps:cNvSpPr txBox="1"/>
                          <wps:spPr>
                            <a:xfrm flipH="1">
                              <a:off x="6052097" y="38980"/>
                              <a:ext cx="1824944" cy="529912"/>
                            </a:xfrm>
                            <a:prstGeom prst="rect">
                              <a:avLst/>
                            </a:prstGeom>
                            <a:noFill/>
                            <a:ln>
                              <a:noFill/>
                            </a:ln>
                          </wps:spPr>
                          <wps:txbx>
                            <w:txbxContent>
                              <w:p w:rsidR="00693FEF" w:rsidRPr="00A44496" w:rsidRDefault="00693FEF" w:rsidP="000D0CA1">
                                <w:pPr>
                                  <w:rPr>
                                    <w:rFonts w:eastAsia="Calibri" w:hAnsi="Adobe Arabic" w:cs="Adobe Arabic"/>
                                    <w:b/>
                                    <w:bCs/>
                                    <w:kern w:val="24"/>
                                    <w:sz w:val="36"/>
                                    <w:szCs w:val="36"/>
                                  </w:rPr>
                                </w:pPr>
                                <w:r>
                                  <w:rPr>
                                    <w:rFonts w:eastAsia="Calibri" w:hAnsi="Adobe Arabic" w:cs="Adobe Arabic" w:hint="cs"/>
                                    <w:b/>
                                    <w:bCs/>
                                    <w:kern w:val="24"/>
                                    <w:sz w:val="36"/>
                                    <w:szCs w:val="36"/>
                                    <w:rtl/>
                                  </w:rPr>
                                  <w:t>المنطقة المجهولة:</w:t>
                                </w:r>
                              </w:p>
                            </w:txbxContent>
                          </wps:txbx>
                          <wps:bodyPr spcFirstLastPara="1" wrap="square" lIns="36000" tIns="36000" rIns="0" bIns="36000" anchor="ctr" anchorCtr="0">
                            <a:noAutofit/>
                          </wps:bodyPr>
                        </wps:wsp>
                        <wps:wsp>
                          <wps:cNvPr id="7650" name="Freeform: Shape 3452"/>
                          <wps:cNvSpPr/>
                          <wps:spPr>
                            <a:xfrm flipH="1">
                              <a:off x="8041956" y="318"/>
                              <a:ext cx="467360" cy="467360"/>
                            </a:xfrm>
                            <a:custGeom>
                              <a:avLst/>
                              <a:gdLst/>
                              <a:ahLst/>
                              <a:cxnLst/>
                              <a:rect l="l" t="t" r="r" b="b"/>
                              <a:pathLst>
                                <a:path w="21408" h="21337" extrusionOk="0">
                                  <a:moveTo>
                                    <a:pt x="1" y="0"/>
                                  </a:moveTo>
                                  <a:lnTo>
                                    <a:pt x="1" y="21336"/>
                                  </a:lnTo>
                                  <a:lnTo>
                                    <a:pt x="21408" y="21336"/>
                                  </a:lnTo>
                                  <a:lnTo>
                                    <a:pt x="21408" y="0"/>
                                  </a:lnTo>
                                  <a:close/>
                                </a:path>
                              </a:pathLst>
                            </a:custGeom>
                            <a:solidFill>
                              <a:srgbClr val="00B050"/>
                            </a:solidFill>
                            <a:ln>
                              <a:noFill/>
                            </a:ln>
                          </wps:spPr>
                          <wps:txbx>
                            <w:txbxContent>
                              <w:p w:rsidR="00693FEF" w:rsidRDefault="00693FEF" w:rsidP="000D0CA1">
                                <w:pPr>
                                  <w:bidi w:val="0"/>
                                  <w:jc w:val="center"/>
                                  <w:rPr>
                                    <w:rFonts w:eastAsia="Calibri" w:hAnsi="Sakkal Majalla"/>
                                    <w:color w:val="FFFFFF"/>
                                    <w:kern w:val="24"/>
                                    <w:sz w:val="56"/>
                                    <w:szCs w:val="56"/>
                                    <w:lang w:bidi="ar-SY"/>
                                  </w:rPr>
                                </w:pPr>
                              </w:p>
                            </w:txbxContent>
                          </wps:txbx>
                          <wps:bodyPr spcFirstLastPara="1" wrap="square" lIns="91425" tIns="91425" rIns="91425" bIns="91425" anchor="ctr" anchorCtr="0">
                            <a:noAutofit/>
                          </wps:bodyPr>
                        </wps:wsp>
                      </wpg:grpSp>
                      <wps:wsp>
                        <wps:cNvPr id="7651" name="مربع نص 7651"/>
                        <wps:cNvSpPr txBox="1"/>
                        <wps:spPr>
                          <a:xfrm>
                            <a:off x="1407146" y="-20143"/>
                            <a:ext cx="291639" cy="344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3B5ABE" w:rsidRDefault="00693FEF" w:rsidP="000D0CA1">
                              <w:pPr>
                                <w:rPr>
                                  <w:rFonts w:ascii="Adobe Arabic" w:hAnsi="Adobe Arabic" w:cs="Adobe Arabic"/>
                                  <w:b/>
                                  <w:bCs/>
                                  <w:color w:val="FFFFFF" w:themeColor="background1"/>
                                  <w:sz w:val="32"/>
                                  <w:szCs w:val="36"/>
                                  <w:rtl/>
                                </w:rPr>
                              </w:pPr>
                              <w:r>
                                <w:rPr>
                                  <w:rFonts w:ascii="Adobe Arabic" w:hAnsi="Adobe Arabic" w:cs="Adobe Arabic" w:hint="cs"/>
                                  <w:b/>
                                  <w:bCs/>
                                  <w:color w:val="FFFFFF" w:themeColor="background1"/>
                                  <w:sz w:val="32"/>
                                  <w:szCs w:val="36"/>
                                  <w:rtl/>
                                </w:rPr>
                                <w:t>3</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_x0000_s1424" style="width:133.75pt;height:31.5pt;mso-position-horizontal-relative:char;mso-position-vertical-relative:line" coordorigin=",-201" coordsize="16987,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">
                <v:group id="Group 27" o:spid="_x0000_s1425" style="position:absolute;width:16987;height:3800" coordorigin="60520,3" coordsize="24572,5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nkf8QAAADdAAAA&#10;DwAAAAAAAAAAAAAAAACqAgAAZHJzL2Rvd25yZXYueG1sUEsFBgAAAAAEAAQA+gAAAJsDAAAAAA==&#10;">
                  <v:shape id="Google Shape;1100;p23" o:spid="_x0000_s1426" type="#_x0000_t202" style="position:absolute;left:60520;top:389;width:18250;height:529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XjMgA&#10;AADdAAAADwAAAGRycy9kb3ducmV2LnhtbESPW2sCMRSE34X+h3AKfRHNbmm9rEYpBaEIYr2APh42&#10;x93Fzck2SXX990Yo9HGYmW+Y6bw1tbiQ85VlBWk/AUGcW11xoWC/W/RGIHxA1lhbJgU38jCfPXWm&#10;mGl75Q1dtqEQEcI+QwVlCE0mpc9LMuj7tiGO3sk6gyFKV0jt8BrhppavSTKQBiuOCyU29FlSft7+&#10;GgX+nC6XP921/HablT6O3lM/PCyUenluPyYgArXhP/zX/tIKhoO3MTzexCcgZ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6FeMyAAAAN0AAAAPAAAAAAAAAAAAAAAAAJgCAABk&#10;cnMvZG93bnJldi54bWxQSwUGAAAAAAQABAD1AAAAjQMAAAAA&#10;" filled="f" stroked="f">
                    <v:textbox inset="1mm,1mm,0,1mm">
                      <w:txbxContent>
                        <w:p w:rsidR="00693FEF" w:rsidRPr="00A44496" w:rsidRDefault="00693FEF" w:rsidP="000D0CA1">
                          <w:pPr>
                            <w:rPr>
                              <w:rFonts w:eastAsia="Calibri" w:hAnsi="Adobe Arabic" w:cs="Adobe Arabic"/>
                              <w:b/>
                              <w:bCs/>
                              <w:kern w:val="24"/>
                              <w:sz w:val="36"/>
                              <w:szCs w:val="36"/>
                            </w:rPr>
                          </w:pPr>
                          <w:r>
                            <w:rPr>
                              <w:rFonts w:eastAsia="Calibri" w:hAnsi="Adobe Arabic" w:cs="Adobe Arabic" w:hint="cs"/>
                              <w:b/>
                              <w:bCs/>
                              <w:kern w:val="24"/>
                              <w:sz w:val="36"/>
                              <w:szCs w:val="36"/>
                              <w:rtl/>
                            </w:rPr>
                            <w:t>المنطقة المجهولة:</w:t>
                          </w:r>
                        </w:p>
                      </w:txbxContent>
                    </v:textbox>
                  </v:shape>
                  <v:shape id="Freeform: Shape 3452" o:spid="_x0000_s1427" style="position:absolute;left:80419;top:3;width:4674;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fPAsEA&#10;AADdAAAADwAAAGRycy9kb3ducmV2LnhtbERP3WqDMBS+H/QdwinsbkY31nbOtIisrLus7QMczJnK&#10;zIkk0dq3Xy4Gu/z4/ovDYgYxk/O9ZQVZkoIgbqzuuVVwvRyfdiB8QNY4WCYFd/Jw2K8eCsy1vfGZ&#10;5jq0Ioawz1FBF8KYS+mbjgz6xI7Ekfu2zmCI0LVSO7zFcDPI5zTdSIM9x4YOR6o6an7qySioPuux&#10;/Kpc+fbx4koOaYbTKVPqcb2U7yACLeFf/Oc+aQXbzWvcH9/EJy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HzwLBAAAA3QAAAA8AAAAAAAAAAAAAAAAAmAIAAGRycy9kb3du&#10;cmV2LnhtbFBLBQYAAAAABAAEAPUAAACGAwAAAAA=&#10;" adj="-11796480,,5400" path="m1,r,21336l21408,21336,21408,,1,xe" fillcolor="#00b050" stroked="f">
                    <v:stroke joinstyle="miter"/>
                    <v:formulas/>
                    <v:path arrowok="t" o:extrusionok="f" o:connecttype="custom" textboxrect="0,0,21408,21337"/>
                    <v:textbox inset="2.53958mm,2.53958mm,2.53958mm,2.53958mm">
                      <w:txbxContent>
                        <w:p w:rsidR="00693FEF" w:rsidRDefault="00693FEF" w:rsidP="000D0CA1">
                          <w:pPr>
                            <w:bidi w:val="0"/>
                            <w:jc w:val="center"/>
                            <w:rPr>
                              <w:rFonts w:eastAsia="Calibri" w:hAnsi="Sakkal Majalla"/>
                              <w:color w:val="FFFFFF"/>
                              <w:kern w:val="24"/>
                              <w:sz w:val="56"/>
                              <w:szCs w:val="56"/>
                              <w:lang w:bidi="ar-SY"/>
                            </w:rPr>
                          </w:pPr>
                        </w:p>
                      </w:txbxContent>
                    </v:textbox>
                  </v:shape>
                </v:group>
                <v:shape id="مربع نص 7651" o:spid="_x0000_s1428" type="#_x0000_t202" style="position:absolute;left:14071;top:-201;width:2916;height:3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vk6sgA&#10;AADdAAAADwAAAGRycy9kb3ducmV2LnhtbESPS2vDMBCE74X+B7GF3hrZgTxwohhjMC2lPeRx6W1r&#10;bWwTa+VaquPm10eFQI7DzHzDrNPRtGKg3jWWFcSTCARxaXXDlYLDvnhZgnAeWWNrmRT8kYN08/iw&#10;xkTbM29p2PlKBAi7BBXU3neJlK6syaCb2I44eEfbG/RB9pXUPZ4D3LRyGkVzabDhsFBjR3lN5Wn3&#10;axS858Unbr+nZnlp89ePY9b9HL5mSj0/jdkKhKfR38O39ptWsJjPYvh/E56A3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K+TqyAAAAN0AAAAPAAAAAAAAAAAAAAAAAJgCAABk&#10;cnMvZG93bnJldi54bWxQSwUGAAAAAAQABAD1AAAAjQMAAAAA&#10;" filled="f" stroked="f" strokeweight=".5pt">
                  <v:textbox>
                    <w:txbxContent>
                      <w:p w:rsidR="00693FEF" w:rsidRPr="003B5ABE" w:rsidRDefault="00693FEF" w:rsidP="000D0CA1">
                        <w:pPr>
                          <w:rPr>
                            <w:rFonts w:ascii="Adobe Arabic" w:hAnsi="Adobe Arabic" w:cs="Adobe Arabic"/>
                            <w:b/>
                            <w:bCs/>
                            <w:color w:val="FFFFFF" w:themeColor="background1"/>
                            <w:sz w:val="32"/>
                            <w:szCs w:val="36"/>
                            <w:rtl/>
                          </w:rPr>
                        </w:pPr>
                        <w:r>
                          <w:rPr>
                            <w:rFonts w:ascii="Adobe Arabic" w:hAnsi="Adobe Arabic" w:cs="Adobe Arabic" w:hint="cs"/>
                            <w:b/>
                            <w:bCs/>
                            <w:color w:val="FFFFFF" w:themeColor="background1"/>
                            <w:sz w:val="32"/>
                            <w:szCs w:val="36"/>
                            <w:rtl/>
                          </w:rPr>
                          <w:t>3</w:t>
                        </w:r>
                      </w:p>
                    </w:txbxContent>
                  </v:textbox>
                </v:shape>
                <w10:wrap anchorx="page"/>
                <w10:anchorlock/>
              </v:group>
            </w:pict>
          </mc:Fallback>
        </mc:AlternateContent>
      </w:r>
    </w:p>
    <w:p w:rsidR="000D0CA1" w:rsidRDefault="000D0CA1" w:rsidP="000D0CA1">
      <w:pPr>
        <w:rPr>
          <w:rtl/>
        </w:rPr>
      </w:pPr>
      <w:r w:rsidRPr="00846A62">
        <w:rPr>
          <w:rtl/>
        </w:rPr>
        <w:t>أو منطقة إمكانياتك غير المكتشفة مثل قدرة على القيادة أو شجاعة بالتصرف وهذه المنطقة لا أنت تعلم عنها شيئا ولا الآخرين يعلموا عنها أيضا، وأيضا هذه المنطقة كلما كانت صغيرة هذا يعني اكتشاف أفضل لأنفسنا ومهاراتنا.</w:t>
      </w:r>
    </w:p>
    <w:p w:rsidR="000D0CA1" w:rsidRDefault="000D0CA1" w:rsidP="000D0CA1">
      <w:pPr>
        <w:rPr>
          <w:rtl/>
        </w:rPr>
      </w:pPr>
      <w:r>
        <w:rPr>
          <w:rFonts w:ascii="Adobe Arabic" w:eastAsia="Calibri" w:hAnsi="Adobe Arabic" w:cs="Adobe Arabic"/>
          <w:b/>
          <w:bCs/>
          <w:noProof/>
          <w:color w:val="002060"/>
          <w:sz w:val="34"/>
          <w:rtl/>
        </w:rPr>
        <mc:AlternateContent>
          <mc:Choice Requires="wpg">
            <w:drawing>
              <wp:inline distT="0" distB="0" distL="0" distR="0" wp14:anchorId="683C53FB" wp14:editId="6D6EA091">
                <wp:extent cx="1698786" cy="400152"/>
                <wp:effectExtent l="0" t="0" r="0" b="0"/>
                <wp:docPr id="7652" name="Group 243"/>
                <wp:cNvGraphicFramePr/>
                <a:graphic xmlns:a="http://schemas.openxmlformats.org/drawingml/2006/main">
                  <a:graphicData uri="http://schemas.microsoft.com/office/word/2010/wordprocessingGroup">
                    <wpg:wgp>
                      <wpg:cNvGrpSpPr/>
                      <wpg:grpSpPr>
                        <a:xfrm>
                          <a:off x="0" y="0"/>
                          <a:ext cx="1698786" cy="400152"/>
                          <a:chOff x="0" y="-20143"/>
                          <a:chExt cx="1698786" cy="400152"/>
                        </a:xfrm>
                      </wpg:grpSpPr>
                      <wpg:grpSp>
                        <wpg:cNvPr id="7653" name="Group 27"/>
                        <wpg:cNvGrpSpPr>
                          <a:grpSpLocks/>
                        </wpg:cNvGrpSpPr>
                        <wpg:grpSpPr>
                          <a:xfrm>
                            <a:off x="0" y="0"/>
                            <a:ext cx="1698781" cy="380009"/>
                            <a:chOff x="6052097" y="318"/>
                            <a:chExt cx="2457219" cy="568574"/>
                          </a:xfrm>
                        </wpg:grpSpPr>
                        <wps:wsp>
                          <wps:cNvPr id="7654" name="Google Shape;1100;p23"/>
                          <wps:cNvSpPr txBox="1"/>
                          <wps:spPr>
                            <a:xfrm flipH="1">
                              <a:off x="6052097" y="38980"/>
                              <a:ext cx="1824944" cy="529912"/>
                            </a:xfrm>
                            <a:prstGeom prst="rect">
                              <a:avLst/>
                            </a:prstGeom>
                            <a:noFill/>
                            <a:ln>
                              <a:noFill/>
                            </a:ln>
                          </wps:spPr>
                          <wps:txbx>
                            <w:txbxContent>
                              <w:p w:rsidR="00693FEF" w:rsidRPr="00A44496" w:rsidRDefault="00693FEF" w:rsidP="000D0CA1">
                                <w:pPr>
                                  <w:rPr>
                                    <w:rFonts w:eastAsia="Calibri" w:hAnsi="Adobe Arabic" w:cs="Adobe Arabic"/>
                                    <w:b/>
                                    <w:bCs/>
                                    <w:kern w:val="24"/>
                                    <w:sz w:val="36"/>
                                    <w:szCs w:val="36"/>
                                  </w:rPr>
                                </w:pPr>
                                <w:r>
                                  <w:rPr>
                                    <w:rFonts w:eastAsia="Calibri" w:hAnsi="Adobe Arabic" w:cs="Adobe Arabic" w:hint="cs"/>
                                    <w:b/>
                                    <w:bCs/>
                                    <w:kern w:val="24"/>
                                    <w:sz w:val="36"/>
                                    <w:szCs w:val="36"/>
                                    <w:rtl/>
                                  </w:rPr>
                                  <w:t>المنطقة العمياء:</w:t>
                                </w:r>
                              </w:p>
                            </w:txbxContent>
                          </wps:txbx>
                          <wps:bodyPr spcFirstLastPara="1" wrap="square" lIns="36000" tIns="36000" rIns="0" bIns="36000" anchor="ctr" anchorCtr="0">
                            <a:noAutofit/>
                          </wps:bodyPr>
                        </wps:wsp>
                        <wps:wsp>
                          <wps:cNvPr id="7655" name="Freeform: Shape 3452"/>
                          <wps:cNvSpPr/>
                          <wps:spPr>
                            <a:xfrm flipH="1">
                              <a:off x="8041956" y="318"/>
                              <a:ext cx="467360" cy="467360"/>
                            </a:xfrm>
                            <a:custGeom>
                              <a:avLst/>
                              <a:gdLst/>
                              <a:ahLst/>
                              <a:cxnLst/>
                              <a:rect l="l" t="t" r="r" b="b"/>
                              <a:pathLst>
                                <a:path w="21408" h="21337" extrusionOk="0">
                                  <a:moveTo>
                                    <a:pt x="1" y="0"/>
                                  </a:moveTo>
                                  <a:lnTo>
                                    <a:pt x="1" y="21336"/>
                                  </a:lnTo>
                                  <a:lnTo>
                                    <a:pt x="21408" y="21336"/>
                                  </a:lnTo>
                                  <a:lnTo>
                                    <a:pt x="21408" y="0"/>
                                  </a:lnTo>
                                  <a:close/>
                                </a:path>
                              </a:pathLst>
                            </a:custGeom>
                            <a:solidFill>
                              <a:srgbClr val="FFC000"/>
                            </a:solidFill>
                            <a:ln>
                              <a:noFill/>
                            </a:ln>
                          </wps:spPr>
                          <wps:txbx>
                            <w:txbxContent>
                              <w:p w:rsidR="00693FEF" w:rsidRDefault="00693FEF" w:rsidP="000D0CA1">
                                <w:pPr>
                                  <w:bidi w:val="0"/>
                                  <w:jc w:val="center"/>
                                  <w:rPr>
                                    <w:rFonts w:eastAsia="Calibri" w:hAnsi="Sakkal Majalla"/>
                                    <w:color w:val="FFFFFF"/>
                                    <w:kern w:val="24"/>
                                    <w:sz w:val="56"/>
                                    <w:szCs w:val="56"/>
                                    <w:lang w:bidi="ar-SY"/>
                                  </w:rPr>
                                </w:pPr>
                              </w:p>
                            </w:txbxContent>
                          </wps:txbx>
                          <wps:bodyPr spcFirstLastPara="1" wrap="square" lIns="91425" tIns="91425" rIns="91425" bIns="91425" anchor="ctr" anchorCtr="0">
                            <a:noAutofit/>
                          </wps:bodyPr>
                        </wps:wsp>
                      </wpg:grpSp>
                      <wps:wsp>
                        <wps:cNvPr id="7656" name="مربع نص 7656"/>
                        <wps:cNvSpPr txBox="1"/>
                        <wps:spPr>
                          <a:xfrm>
                            <a:off x="1407147" y="-20143"/>
                            <a:ext cx="291639" cy="344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3B5ABE" w:rsidRDefault="00693FEF" w:rsidP="000D0CA1">
                              <w:pPr>
                                <w:rPr>
                                  <w:rFonts w:ascii="Adobe Arabic" w:hAnsi="Adobe Arabic" w:cs="Adobe Arabic"/>
                                  <w:b/>
                                  <w:bCs/>
                                  <w:color w:val="FFFFFF" w:themeColor="background1"/>
                                  <w:sz w:val="32"/>
                                  <w:szCs w:val="36"/>
                                  <w:rtl/>
                                </w:rPr>
                              </w:pPr>
                              <w:r>
                                <w:rPr>
                                  <w:rFonts w:ascii="Adobe Arabic" w:hAnsi="Adobe Arabic" w:cs="Adobe Arabic" w:hint="cs"/>
                                  <w:b/>
                                  <w:bCs/>
                                  <w:color w:val="FFFFFF" w:themeColor="background1"/>
                                  <w:sz w:val="32"/>
                                  <w:szCs w:val="36"/>
                                  <w:rtl/>
                                </w:rPr>
                                <w:t>4</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_x0000_s1429" style="width:133.75pt;height:31.5pt;mso-position-horizontal-relative:char;mso-position-vertical-relative:line" coordorigin=",-201" coordsize="16987,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">
                <v:group id="Group 27" o:spid="_x0000_s1430" style="position:absolute;width:16987;height:3800" coordorigin="60520,3" coordsize="24572,5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Tg08YAAADdAAAADwAAAGRycy9kb3ducmV2LnhtbESPS4vCQBCE74L/YWhh&#10;bzrJig+io4jsLh5E8AHircm0STDTEzKzSfz3zsKCx6KqvqKW686UoqHaFZYVxKMIBHFqdcGZgsv5&#10;ezgH4TyyxtIyKXiSg/Wq31tiom3LR2pOPhMBwi5BBbn3VSKlS3My6Ea2Ig7e3dYGfZB1JnWNbYCb&#10;Un5G0VQaLDgs5FjRNqf0cfo1Cn5abDfj+KvZP+7b5+08OVz3MSn1Meg2CxCeOv8O/7d3WsFsOhnD&#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ZODTxgAAAN0A&#10;AAAPAAAAAAAAAAAAAAAAAKoCAABkcnMvZG93bnJldi54bWxQSwUGAAAAAAQABAD6AAAAnQMAAAAA&#10;">
                  <v:shape id="Google Shape;1100;p23" o:spid="_x0000_s1431" type="#_x0000_t202" style="position:absolute;left:60520;top:389;width:18250;height:529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Buz8cA&#10;AADdAAAADwAAAGRycy9kb3ducmV2LnhtbESPW2sCMRSE3wv+h3CEvhTNbvHGahQpCCKUegN9PGyO&#10;u4ubkzVJdfvvm0LBx2FmvmFmi9bU4k7OV5YVpP0EBHFudcWFguNh1ZuA8AFZY22ZFPyQh8W88zLD&#10;TNsH7+i+D4WIEPYZKihDaDIpfV6SQd+3DXH0LtYZDFG6QmqHjwg3tXxPkpE0WHFcKLGhj5Ly6/7b&#10;KPDXdLO5vX3Jrdt96vNkmPrxaaXUa7ddTkEEasMz/N9eawXj0XAAf2/i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wbs/HAAAA3QAAAA8AAAAAAAAAAAAAAAAAmAIAAGRy&#10;cy9kb3ducmV2LnhtbFBLBQYAAAAABAAEAPUAAACMAwAAAAA=&#10;" filled="f" stroked="f">
                    <v:textbox inset="1mm,1mm,0,1mm">
                      <w:txbxContent>
                        <w:p w:rsidR="00693FEF" w:rsidRPr="00A44496" w:rsidRDefault="00693FEF" w:rsidP="000D0CA1">
                          <w:pPr>
                            <w:rPr>
                              <w:rFonts w:eastAsia="Calibri" w:hAnsi="Adobe Arabic" w:cs="Adobe Arabic"/>
                              <w:b/>
                              <w:bCs/>
                              <w:kern w:val="24"/>
                              <w:sz w:val="36"/>
                              <w:szCs w:val="36"/>
                            </w:rPr>
                          </w:pPr>
                          <w:r>
                            <w:rPr>
                              <w:rFonts w:eastAsia="Calibri" w:hAnsi="Adobe Arabic" w:cs="Adobe Arabic" w:hint="cs"/>
                              <w:b/>
                              <w:bCs/>
                              <w:kern w:val="24"/>
                              <w:sz w:val="36"/>
                              <w:szCs w:val="36"/>
                              <w:rtl/>
                            </w:rPr>
                            <w:t>المنطقة العمياء:</w:t>
                          </w:r>
                        </w:p>
                      </w:txbxContent>
                    </v:textbox>
                  </v:shape>
                  <v:shape id="Freeform: Shape 3452" o:spid="_x0000_s1432" style="position:absolute;left:80419;top:3;width:4674;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JW/8QA&#10;AADdAAAADwAAAGRycy9kb3ducmV2LnhtbESP3WrCQBSE7wu+w3IE7+pGxaRNXUUEIVAQavsAp9mT&#10;H8yeDbtrkr59tyD0cpiZb5jdYTKdGMj51rKC1TIBQVxa3XKt4Ovz/PwCwgdkjZ1lUvBDHg772dMO&#10;c21H/qDhGmoRIexzVNCE0OdS+rIhg35pe+LoVdYZDFG6WmqHY4SbTq6TJJUGW44LDfZ0aqi8Xe9G&#10;gbtsvmU1vGqd+Uq/p2OR3WWh1GI+Hd9ABJrCf/jRLrSCLN1u4e9Nf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SVv/EAAAA3QAAAA8AAAAAAAAAAAAAAAAAmAIAAGRycy9k&#10;b3ducmV2LnhtbFBLBQYAAAAABAAEAPUAAACJAwAAAAA=&#10;" adj="-11796480,,5400" path="m1,r,21336l21408,21336,21408,,1,xe" fillcolor="#ffc000" stroked="f">
                    <v:stroke joinstyle="miter"/>
                    <v:formulas/>
                    <v:path arrowok="t" o:extrusionok="f" o:connecttype="custom" textboxrect="0,0,21408,21337"/>
                    <v:textbox inset="2.53958mm,2.53958mm,2.53958mm,2.53958mm">
                      <w:txbxContent>
                        <w:p w:rsidR="00693FEF" w:rsidRDefault="00693FEF" w:rsidP="000D0CA1">
                          <w:pPr>
                            <w:bidi w:val="0"/>
                            <w:jc w:val="center"/>
                            <w:rPr>
                              <w:rFonts w:eastAsia="Calibri" w:hAnsi="Sakkal Majalla"/>
                              <w:color w:val="FFFFFF"/>
                              <w:kern w:val="24"/>
                              <w:sz w:val="56"/>
                              <w:szCs w:val="56"/>
                              <w:lang w:bidi="ar-SY"/>
                            </w:rPr>
                          </w:pPr>
                        </w:p>
                      </w:txbxContent>
                    </v:textbox>
                  </v:shape>
                </v:group>
                <v:shape id="مربع نص 7656" o:spid="_x0000_s1433" type="#_x0000_t202" style="position:absolute;left:14071;top:-201;width:2916;height:3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J8nsYA&#10;AADdAAAADwAAAGRycy9kb3ducmV2LnhtbESPT4vCMBTE78J+h/AWvGmqYJWuUaQgK6IH/1y8vW2e&#10;bbF56TZR6376jSB4HGbmN8x03ppK3KhxpWUFg34EgjizuuRcwfGw7E1AOI+ssbJMCh7kYD776Ewx&#10;0fbOO7rtfS4ChF2CCgrv60RKlxVk0PVtTRy8s20M+iCbXOoG7wFuKjmMolgaLDksFFhTWlB22V+N&#10;gnW63OLuZ2gmf1X6vTkv6t/jaaRU97NdfIHw1Pp3+NVeaQXjeBTD8014AnL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J8nsYAAADdAAAADwAAAAAAAAAAAAAAAACYAgAAZHJz&#10;L2Rvd25yZXYueG1sUEsFBgAAAAAEAAQA9QAAAIsDAAAAAA==&#10;" filled="f" stroked="f" strokeweight=".5pt">
                  <v:textbox>
                    <w:txbxContent>
                      <w:p w:rsidR="00693FEF" w:rsidRPr="003B5ABE" w:rsidRDefault="00693FEF" w:rsidP="000D0CA1">
                        <w:pPr>
                          <w:rPr>
                            <w:rFonts w:ascii="Adobe Arabic" w:hAnsi="Adobe Arabic" w:cs="Adobe Arabic"/>
                            <w:b/>
                            <w:bCs/>
                            <w:color w:val="FFFFFF" w:themeColor="background1"/>
                            <w:sz w:val="32"/>
                            <w:szCs w:val="36"/>
                            <w:rtl/>
                          </w:rPr>
                        </w:pPr>
                        <w:r>
                          <w:rPr>
                            <w:rFonts w:ascii="Adobe Arabic" w:hAnsi="Adobe Arabic" w:cs="Adobe Arabic" w:hint="cs"/>
                            <w:b/>
                            <w:bCs/>
                            <w:color w:val="FFFFFF" w:themeColor="background1"/>
                            <w:sz w:val="32"/>
                            <w:szCs w:val="36"/>
                            <w:rtl/>
                          </w:rPr>
                          <w:t>4</w:t>
                        </w:r>
                      </w:p>
                    </w:txbxContent>
                  </v:textbox>
                </v:shape>
                <w10:wrap anchorx="page"/>
                <w10:anchorlock/>
              </v:group>
            </w:pict>
          </mc:Fallback>
        </mc:AlternateContent>
      </w:r>
    </w:p>
    <w:p w:rsidR="000D0CA1" w:rsidRDefault="000D0CA1" w:rsidP="000D0CA1">
      <w:pPr>
        <w:rPr>
          <w:rtl/>
        </w:rPr>
      </w:pPr>
      <w:r w:rsidRPr="00846A62">
        <w:rPr>
          <w:rtl/>
        </w:rPr>
        <w:t>وهذه المنطقة التي يرانا من خلالها الآخرين ويدركوها بنا ولكن نحن لا ندركها، مثلا شخص بطيء بالعمل وجميع من يعملون معه يقرون ذلك أما هو لا يدرك ذلك وهكذا. وبالطبع لو صغرت هذه المنطقة هذا يكون أفضل للشخص.</w:t>
      </w:r>
    </w:p>
    <w:p w:rsidR="000D0CA1" w:rsidRDefault="000D0CA1" w:rsidP="000D0CA1">
      <w:pPr>
        <w:rPr>
          <w:rtl/>
        </w:rPr>
      </w:pPr>
      <w:r>
        <w:rPr>
          <w:noProof/>
          <w:rtl/>
        </w:rPr>
        <mc:AlternateContent>
          <mc:Choice Requires="wpg">
            <w:drawing>
              <wp:inline distT="0" distB="0" distL="0" distR="0" wp14:anchorId="4812D974" wp14:editId="162D1DDF">
                <wp:extent cx="5728970" cy="471805"/>
                <wp:effectExtent l="0" t="0" r="5080" b="61595"/>
                <wp:docPr id="7658" name="Group 327"/>
                <wp:cNvGraphicFramePr/>
                <a:graphic xmlns:a="http://schemas.openxmlformats.org/drawingml/2006/main">
                  <a:graphicData uri="http://schemas.microsoft.com/office/word/2010/wordprocessingGroup">
                    <wpg:wgp>
                      <wpg:cNvGrpSpPr/>
                      <wpg:grpSpPr>
                        <a:xfrm>
                          <a:off x="0" y="0"/>
                          <a:ext cx="5728970" cy="471805"/>
                          <a:chOff x="0" y="0"/>
                          <a:chExt cx="6131342" cy="505460"/>
                        </a:xfrm>
                      </wpg:grpSpPr>
                      <wpg:grpSp>
                        <wpg:cNvPr id="7659" name="Group 328"/>
                        <wpg:cNvGrpSpPr/>
                        <wpg:grpSpPr>
                          <a:xfrm>
                            <a:off x="0" y="0"/>
                            <a:ext cx="6131342" cy="505460"/>
                            <a:chOff x="0" y="0"/>
                            <a:chExt cx="6131975" cy="505879"/>
                          </a:xfrm>
                        </wpg:grpSpPr>
                        <wpg:grpSp>
                          <wpg:cNvPr id="7660" name="Group 329"/>
                          <wpg:cNvGrpSpPr/>
                          <wpg:grpSpPr>
                            <a:xfrm>
                              <a:off x="3419177" y="0"/>
                              <a:ext cx="2712798" cy="505839"/>
                              <a:chOff x="2136198" y="0"/>
                              <a:chExt cx="3957687" cy="711023"/>
                            </a:xfrm>
                          </wpg:grpSpPr>
                          <wps:wsp>
                            <wps:cNvPr id="7661"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2136198" y="0"/>
                                <a:ext cx="395768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DB0D9B" w:rsidRDefault="00693FEF" w:rsidP="000D0CA1">
                                  <w:pPr>
                                    <w:keepNext/>
                                    <w:jc w:val="left"/>
                                    <w:rPr>
                                      <w:bCs/>
                                      <w:rtl/>
                                    </w:rPr>
                                  </w:pPr>
                                  <w:r>
                                    <w:rPr>
                                      <w:rFonts w:ascii="Adobe Arabic" w:hAnsi="Adobe Arabic" w:cs="Adobe Arabic" w:hint="cs"/>
                                      <w:bCs/>
                                      <w:color w:val="auto"/>
                                      <w:sz w:val="36"/>
                                      <w:szCs w:val="36"/>
                                      <w:rtl/>
                                      <w:lang w:bidi="ar-SY"/>
                                    </w:rPr>
                                    <w:t xml:space="preserve">       كيفية تطبيق نافذة جوهاري:</w:t>
                                  </w:r>
                                </w:p>
                              </w:txbxContent>
                            </wps:txbx>
                            <wps:bodyPr tIns="36000" bIns="36000" rtlCol="0" anchor="ctr"/>
                          </wps:wsp>
                          <wps:wsp>
                            <wps:cNvPr id="7662"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663" name="Rectangle 332"/>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664" name="Google Shape;200;p17"/>
                        <wpg:cNvGrpSpPr/>
                        <wpg:grpSpPr>
                          <a:xfrm>
                            <a:off x="5716078" y="117534"/>
                            <a:ext cx="224378" cy="267181"/>
                            <a:chOff x="0" y="0"/>
                            <a:chExt cx="273780" cy="327013"/>
                          </a:xfrm>
                          <a:solidFill>
                            <a:schemeClr val="bg1"/>
                          </a:solidFill>
                        </wpg:grpSpPr>
                        <wps:wsp>
                          <wps:cNvPr id="766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766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766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7668" name="Google Shape;204;p17"/>
                          <wpg:cNvGrpSpPr/>
                          <wpg:grpSpPr>
                            <a:xfrm>
                              <a:off x="0" y="0"/>
                              <a:ext cx="273780" cy="105078"/>
                              <a:chOff x="0" y="0"/>
                              <a:chExt cx="273780" cy="105078"/>
                            </a:xfrm>
                            <a:grpFill/>
                          </wpg:grpSpPr>
                          <wps:wsp>
                            <wps:cNvPr id="766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767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7671"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7672"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7673"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434" style="width:451.1pt;height:37.15pt;mso-position-horizontal-relative:char;mso-position-vertical-relative:line" coordsize="6131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">
                <v:group id="Group 328" o:spid="_x0000_s1435" style="position:absolute;width:61313;height:5054" coordsize="6131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jNc5xgAAAN0A&#10;AAAPAAAAAAAAAAAAAAAAAKoCAABkcnMvZG93bnJldi54bWxQSwUGAAAAAAQABAD6AAAAnQMAAAAA&#10;">
                  <v:group id="Group 329" o:spid="_x0000_s1436" style="position:absolute;left:34191;width:27128;height:5058" coordorigin="21361" coordsize="39576,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tq0GcMAAADdAAAADwAAAGRycy9kb3ducmV2LnhtbERPTYvCMBC9L/gfwix4&#10;W9MqdqVrFBEVDyKsCsvehmZsi82kNLGt/94cBI+P9z1f9qYSLTWutKwgHkUgiDOrS84VXM7brxkI&#10;55E1VpZJwYMcLBeDjzmm2nb8S+3J5yKEsEtRQeF9nUrpsoIMupGtiQN3tY1BH2CTS91gF8JNJcdR&#10;lEiDJYeGAmtaF5TdTnejYNdht5rEm/Zwu64f/+fp8e8Qk1LDz371A8JT79/il3uvFXwnS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22rQZwwAAAN0AAAAP&#10;AAAAAAAAAAAAAAAAAKoCAABkcnMvZG93bnJldi54bWxQSwUGAAAAAAQABAD6AAAAmgMAAAAA&#10;">
                    <v:roundrect id="Rectangle: Rounded Corners 55" o:spid="_x0000_s1437" style="position:absolute;left:21361;width:39577;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AWzMQA&#10;AADdAAAADwAAAGRycy9kb3ducmV2LnhtbESPQWvCQBSE74L/YXlCb7pRaAypq4hayLFJ9NDbI/ua&#10;hGbfhuxq0n/fLRQ8DjPzDbM7TKYTDxpca1nBehWBIK6sbrlWcC3flwkI55E1dpZJwQ85OOznsx2m&#10;2o6c06PwtQgQdikqaLzvUyld1ZBBt7I9cfC+7GDQBznUUg84Brjp5CaKYmmw5bDQYE+nhqrv4m4U&#10;RNn5UvLnhm468Tm9YvmRnEulXhbT8Q2Ep8k/w//tTCvYxvEa/t6EJyD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wFszEAAAA3QAAAA8AAAAAAAAAAAAAAAAAmAIAAGRycy9k&#10;b3ducmV2LnhtbFBLBQYAAAAABAAEAPUAAACJAwAAAAA=&#10;" fillcolor="#0070c0" stroked="f" strokeweight="1pt">
                      <v:stroke joinstyle="miter"/>
                      <v:textbox inset=",1mm,,1mm">
                        <w:txbxContent>
                          <w:p w:rsidR="00693FEF" w:rsidRPr="00DB0D9B" w:rsidRDefault="00693FEF" w:rsidP="000D0CA1">
                            <w:pPr>
                              <w:keepNext/>
                              <w:jc w:val="left"/>
                              <w:rPr>
                                <w:bCs/>
                                <w:rtl/>
                              </w:rPr>
                            </w:pPr>
                            <w:r>
                              <w:rPr>
                                <w:rFonts w:ascii="Adobe Arabic" w:hAnsi="Adobe Arabic" w:cs="Adobe Arabic" w:hint="cs"/>
                                <w:bCs/>
                                <w:color w:val="auto"/>
                                <w:sz w:val="36"/>
                                <w:szCs w:val="36"/>
                                <w:rtl/>
                                <w:lang w:bidi="ar-SY"/>
                              </w:rPr>
                              <w:t xml:space="preserve">       كيفية تطبيق نافذة جوهاري:</w:t>
                            </w:r>
                          </w:p>
                        </w:txbxContent>
                      </v:textbox>
                    </v:roundrect>
                    <v:oval id="Oval 61" o:spid="_x0000_s1438"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7vhMQA&#10;AADdAAAADwAAAGRycy9kb3ducmV2LnhtbESP0WoCMRRE3wv9h3ALfavZ+rCWrVFKi1BUkK79gMvm&#10;drM0uQlJ1NWvN4WCj8PMnGHmy9FZcaSYBs8KnicVCOLO64F7Bd/71dMLiJSRNVrPpOBMCZaL+7s5&#10;Ntqf+IuObe5FgXBqUIHJOTRSps6QwzTxgbh4Pz46zEXGXuqIpwJ3Vk6rqpYOBy4LBgO9G+p+24NT&#10;sK6CSXG7uZy3st3tP4Jd52iVenwY315BZBrzLfzf/tQKZnU9hb835Qn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74TEAAAA3QAAAA8AAAAAAAAAAAAAAAAAmAIAAGRycy9k&#10;b3ducmV2LnhtbFBLBQYAAAAABAAEAPUAAACJAwAAAAA=&#10;" fillcolor="#272727 [2749]" stroked="f" strokeweight="1pt">
                      <v:stroke joinstyle="miter"/>
                      <v:shadow on="t" color="black" opacity="26214f" origin=",-.5" offset="0,3pt"/>
                    </v:oval>
                  </v:group>
                  <v:rect id="Rectangle 332" o:spid="_x0000_s1439"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cyaMgA&#10;AADdAAAADwAAAGRycy9kb3ducmV2LnhtbESPT0vDQBTE74LfYXlCL2I2/iFK7Lao0OqhKrZBcnxk&#10;X5No9m3YXZP027sFweMwM79h5svJdGIg51vLCi6TFARxZXXLtYJit7q4A+EDssbOMik4kIfl4vRk&#10;jrm2I3/QsA21iBD2OSpoQuhzKX3VkEGf2J44envrDIYoXS21wzHCTSev0jSTBluOCw329NRQ9b39&#10;MQrKYvd68+jev8r9evOZ2Td69vW5UrOz6eEeRKAp/If/2i9awW2WXcPxTXwCc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xzJoyAAAAN0AAAAPAAAAAAAAAAAAAAAAAJgCAABk&#10;cnMvZG93bnJldi54bWxQSwUGAAAAAAQABAD1AAAAjQMAAAAA&#10;" fillcolor="#0070c0" stroked="f" strokeweight="1pt"/>
                </v:group>
                <v:group id="Google Shape;200;p17" o:spid="_x0000_s1440"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GyGsYAAADdAAAADwAAAGRycy9kb3ducmV2LnhtbESPQWvCQBSE70L/w/IK&#10;3uomWlOJriJiiwcpVAvi7ZF9JsHs25DdJvHfu0LB4zAz3zCLVW8q0VLjSssK4lEEgjizuuRcwe/x&#10;820GwnlkjZVlUnAjB6vly2CBqbYd/1B78LkIEHYpKii8r1MpXVaQQTeyNXHwLrYx6INscqkb7ALc&#10;VHIcRYk0WHJYKLCmTUHZ9fBnFHx12K0n8bbdXy+b2/k4/T7tY1Jq+Nqv5yA89f4Z/m/vtIKPJHmH&#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4bIaxgAAAN0A&#10;AAAPAAAAAAAAAAAAAAAAAKoCAABkcnMvZG93bnJldi54bWxQSwUGAAAAAAQABAD6AAAAnQMAAAAA&#10;">
                  <v:shape id="Google Shape;201;p17" o:spid="_x0000_s1441"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nFxcYA&#10;AADdAAAADwAAAGRycy9kb3ducmV2LnhtbESPQWvCQBSE7wX/w/IEb3VjwZimriIFQTwITUSvj+xr&#10;kpp9G7Orif++Wyh4HGbmG2a5Hkwj7tS52rKC2TQCQVxYXXOp4JhvXxMQziNrbCyTggc5WK9GL0tM&#10;te35i+6ZL0WAsEtRQeV9m0rpiooMuqltiYP3bTuDPsiulLrDPsBNI9+iKJYGaw4LFbb0WVFxyW5G&#10;weGW+J0+XZP94nyKf9777JgXtVKT8bD5AOFp8M/wf3unFSzieA5/b8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nFxcYAAADd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442"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0jr8cA&#10;AADdAAAADwAAAGRycy9kb3ducmV2LnhtbESPQWvCQBSE74X+h+UVehHdaGmUmFWktFCUUoyC10f2&#10;mQ3Jvg3Zrab/3hUKPQ4z8w2Trwfbigv1vnasYDpJQBCXTtdcKTgePsYLED4ga2wdk4Jf8rBePT7k&#10;mGl35T1dilCJCGGfoQITQpdJ6UtDFv3EdcTRO7veYoiyr6Tu8RrhtpWzJEmlxZrjgsGO3gyVTfFj&#10;FbSH76/d++i1OI2wmL14s2121Vap56dhswQRaAj/4b/2p1YwT9MU7m/iE5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dI6/HAAAA3QAAAA8AAAAAAAAAAAAAAAAAmAIAAGRy&#10;cy9kb3ducmV2LnhtbFBLBQYAAAAABAAEAPUAAACMAwAAAAA=&#10;" path="m2643,1l417,1c191,1,,143,,370,,608,191,751,417,751r2214,c2870,751,3060,608,3060,370,3060,143,2870,1,2643,1xe" filled="f" strokecolor="white [3212]">
                    <v:path arrowok="t" o:extrusionok="f"/>
                  </v:shape>
                  <v:shape id="Google Shape;203;p17" o:spid="_x0000_s1443"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2nr8YA&#10;AADdAAAADwAAAGRycy9kb3ducmV2LnhtbESPQWvCQBSE70L/w/IKvelGU5KSuopILQVPRgV7e82+&#10;ZkOzb0N2q+m/7wqCx2FmvmHmy8G24ky9bxwrmE4SEMSV0w3XCg77zfgFhA/IGlvHpOCPPCwXD6M5&#10;FtpdeEfnMtQiQtgXqMCE0BVS+sqQRT9xHXH0vl1vMUTZ11L3eIlw28pZkmTSYsNxwWBHa0PVT/lr&#10;FaT+ZD7T982Xrmd82r4djmn5PFXq6XFYvYIINIR7+Nb+0AryLMvh+iY+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i2nr8YAAADdAAAADwAAAAAAAAAAAAAAAACYAgAAZHJz&#10;L2Rvd25yZXYueG1sUEsFBgAAAAAEAAQA9QAAAIsDAAAAAA==&#10;" path="m1976,l417,c191,,,131,,369,,596,191,739,417,739r1559,c2203,739,2393,596,2393,369,2393,131,2203,,1976,xe" filled="f" strokecolor="white [3212]">
                    <v:path arrowok="t" o:extrusionok="f"/>
                  </v:shape>
                  <v:group id="Google Shape;204;p17" o:spid="_x0000_s1444"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y4H8MAAADdAAAADwAAAGRycy9kb3ducmV2LnhtbERPTYvCMBC9L/gfwix4&#10;W9MqdqVrFBEVDyKsCsvehmZsi82kNLGt/94cBI+P9z1f9qYSLTWutKwgHkUgiDOrS84VXM7brxkI&#10;55E1VpZJwYMcLBeDjzmm2nb8S+3J5yKEsEtRQeF9nUrpsoIMupGtiQN3tY1BH2CTS91gF8JNJcdR&#10;lEiDJYeGAmtaF5TdTnejYNdht5rEm/Zwu64f/+fp8e8Qk1LDz371A8JT79/il3uvFXwnS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rLgfwwAAAN0AAAAP&#10;AAAAAAAAAAAAAAAAAKoCAABkcnMvZG93bnJldi54bWxQSwUGAAAAAAQABAD6AAAAmgMAAAAA&#10;">
                    <v:shape id="Google Shape;205;p17" o:spid="_x0000_s1445"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mIscUA&#10;AADdAAAADwAAAGRycy9kb3ducmV2LnhtbESPQWvCQBSE74L/YXkFL1I3tiXG1FWkIHisUe+v2WeS&#10;Nvs27K4x/vtuoeBxmJlvmNVmMK3oyfnGsoL5LAFBXFrdcKXgdNw9ZyB8QNbYWiYFd/KwWY9HK8y1&#10;vfGB+iJUIkLY56igDqHLpfRlTQb9zHbE0btYZzBE6SqpHd4i3LTyJUlSabDhuFBjRx81lT/F1Sj4&#10;XgyZmx4+l1+vRXZ+q059F+RFqcnTsH0HEWgIj/B/e68VLNJ0CX9v4hO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6YixxQAAAN0AAAAPAAAAAAAAAAAAAAAAAJgCAABkcnMv&#10;ZG93bnJldi54bWxQSwUGAAAAAAQABAD1AAAAigMAAAAA&#10;" path="m227,1501v107,,226,-72,226,-167l453,167c453,84,322,1,227,1,144,1,1,84,1,167r,1167c1,1429,144,1501,227,1501xe" filled="f" stroked="f">
                      <v:path arrowok="t" o:extrusionok="f"/>
                    </v:shape>
                    <v:shape id="Google Shape;206;p17" o:spid="_x0000_s1446"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B4vcEA&#10;AADdAAAADwAAAGRycy9kb3ducmV2LnhtbERPPW/CMBDdK/U/WFeJrTgwQBUwqGlVBGMDA+MRH0lo&#10;fI7sK4R/j4dKHZ/e93I9uE5dKcTWs4HJOANFXHnbcm3gsP96fQMVBdli55kM3CnCevX8tMTc+ht/&#10;07WUWqUQjjkaaET6XOtYNeQwjn1PnLizDw4lwVBrG/CWwl2np1k20w5bTg0N9vTRUPVT/joDRTkt&#10;dkfcTYJc4ufWFeI2J2vM6GV4X4ASGuRf/OfeWgPz2TztT2/SE9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AeL3BAAAA3QAAAA8AAAAAAAAAAAAAAAAAmAIAAGRycy9kb3du&#10;cmV2LnhtbFBLBQYAAAAABAAEAPUAAACGAwAAAAA=&#10;" path="m929,60c846,,750,36,703,108l60,1060c,1143,24,1251,95,1310v36,12,60,24,96,24c250,1334,298,1310,334,1251l976,298v60,-71,36,-178,-47,-238xe" filled="f" stroked="f">
                      <v:path arrowok="t" o:extrusionok="f"/>
                    </v:shape>
                    <v:shape id="Google Shape;207;p17" o:spid="_x0000_s1447"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3MU8UA&#10;AADdAAAADwAAAGRycy9kb3ducmV2LnhtbESP0WrCQBRE3wv+w3KFvunGKlGiq4haKPahNPoB1+w1&#10;CWbvptmtrn/vFoQ+DjNzhlmsgmnElTpXW1YwGiYgiAuray4VHA/vgxkI55E1NpZJwZ0crJa9lwVm&#10;2t74m665L0WEsMtQQeV9m0npiooMuqFtiaN3tp1BH2VXSt3hLcJNI9+SJJUGa44LFba0qai45L9G&#10;AX3a3akJ+WTL6SYcvrZ7Oz7+KPXaD+s5CE/B/4ef7Q+tYJpOR/D3Jj4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rcxT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448"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tS6MQA&#10;AADdAAAADwAAAGRycy9kb3ducmV2LnhtbESP3YrCMBSE74V9h3AWvJE1UcEu1SjLFkUv/XmAY3Ns&#10;q81JaaJ2334jCF4OM/MNM192thZ3an3lWMNoqEAQ585UXGg4HlZf3yB8QDZYOyYNf+RhufjozTE1&#10;7sE7uu9DISKEfYoayhCaVEqfl2TRD11DHL2zay2GKNtCmhYfEW5rOVZqKi1WHBdKbOi3pPy6v1kN&#10;J5KTQPk5U8mmztR2lA0O64vW/c/uZwYiUBfe4Vd7YzQk02QMzzfxCc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LUujEAAAA3Q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449"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tZGcgA&#10;AADdAAAADwAAAGRycy9kb3ducmV2LnhtbESPQWvCQBSE7wX/w/IKvRTdpAUN0VW0UChFkEZRj8/s&#10;axLMvg3ZrYn99V2h4HGYmW+Y2aI3tbhQ6yrLCuJRBII4t7riQsFu+z5MQDiPrLG2TAqu5GAxHzzM&#10;MNW24y+6ZL4QAcIuRQWl900qpctLMuhGtiEO3rdtDfog20LqFrsAN7V8iaKxNFhxWCixobeS8nP2&#10;YxRsSP52G39aHT/312SdJfHh+Bwr9fTYL6cgPPX+Hv5vf2gFk/HkFW5vwhO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O1kZ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7E370A" w:rsidRDefault="000D0CA1">
      <w:pPr>
        <w:pStyle w:val="ListParagraph"/>
        <w:numPr>
          <w:ilvl w:val="0"/>
          <w:numId w:val="21"/>
        </w:numPr>
        <w:rPr>
          <w:rFonts w:ascii="Sakkal Majalla" w:hAnsi="Sakkal Majalla" w:cs="Sakkal Majalla"/>
          <w:sz w:val="34"/>
          <w:szCs w:val="34"/>
          <w:rtl/>
        </w:rPr>
      </w:pPr>
      <w:r w:rsidRPr="007E370A">
        <w:rPr>
          <w:rFonts w:ascii="Sakkal Majalla" w:hAnsi="Sakkal Majalla" w:cs="Sakkal Majalla"/>
          <w:sz w:val="34"/>
          <w:szCs w:val="34"/>
          <w:rtl/>
        </w:rPr>
        <w:t>المنطقة المفتوحة كلما كانت أكبر هذا يدل على وعينا واكتشافنا الحقيقي لذواتنا.</w:t>
      </w:r>
    </w:p>
    <w:p w:rsidR="000D0CA1" w:rsidRPr="007E370A" w:rsidRDefault="000D0CA1">
      <w:pPr>
        <w:pStyle w:val="ListParagraph"/>
        <w:numPr>
          <w:ilvl w:val="0"/>
          <w:numId w:val="21"/>
        </w:numPr>
        <w:rPr>
          <w:rFonts w:ascii="Sakkal Majalla" w:hAnsi="Sakkal Majalla" w:cs="Sakkal Majalla"/>
          <w:sz w:val="34"/>
          <w:szCs w:val="34"/>
          <w:rtl/>
        </w:rPr>
      </w:pPr>
      <w:r w:rsidRPr="007E370A">
        <w:rPr>
          <w:rFonts w:ascii="Sakkal Majalla" w:hAnsi="Sakkal Majalla" w:cs="Sakkal Majalla"/>
          <w:sz w:val="34"/>
          <w:szCs w:val="34"/>
          <w:rtl/>
        </w:rPr>
        <w:t>أما كبر المنطقة العمياء يدل على عدم تقبلنا للنصيحة من الآخرين وبعدهم عنا.</w:t>
      </w:r>
    </w:p>
    <w:p w:rsidR="000D0CA1" w:rsidRPr="007E370A" w:rsidRDefault="000D0CA1">
      <w:pPr>
        <w:pStyle w:val="ListParagraph"/>
        <w:numPr>
          <w:ilvl w:val="0"/>
          <w:numId w:val="21"/>
        </w:numPr>
        <w:rPr>
          <w:rFonts w:ascii="Sakkal Majalla" w:hAnsi="Sakkal Majalla" w:cs="Sakkal Majalla"/>
          <w:sz w:val="34"/>
          <w:szCs w:val="34"/>
          <w:rtl/>
        </w:rPr>
      </w:pPr>
      <w:r w:rsidRPr="007E370A">
        <w:rPr>
          <w:rFonts w:ascii="Sakkal Majalla" w:hAnsi="Sakkal Majalla" w:cs="Sakkal Majalla"/>
          <w:sz w:val="34"/>
          <w:szCs w:val="34"/>
          <w:rtl/>
        </w:rPr>
        <w:t>وكبر منطقة المخبأ أو المخفية تعني ضعف علاقاتنا مع الآخرين.</w:t>
      </w:r>
    </w:p>
    <w:p w:rsidR="000D0CA1" w:rsidRDefault="000D0CA1">
      <w:pPr>
        <w:pStyle w:val="ListParagraph"/>
        <w:numPr>
          <w:ilvl w:val="0"/>
          <w:numId w:val="21"/>
        </w:numPr>
        <w:rPr>
          <w:rFonts w:ascii="Sakkal Majalla" w:hAnsi="Sakkal Majalla" w:cs="Sakkal Majalla"/>
          <w:sz w:val="34"/>
          <w:szCs w:val="34"/>
        </w:rPr>
      </w:pPr>
      <w:r w:rsidRPr="007E370A">
        <w:rPr>
          <w:rFonts w:ascii="Sakkal Majalla" w:hAnsi="Sakkal Majalla" w:cs="Sakkal Majalla"/>
          <w:sz w:val="34"/>
          <w:szCs w:val="34"/>
          <w:rtl/>
        </w:rPr>
        <w:t>وكبر منطقة المجهول يعني أن خبرتنا بذواتنا وبمن حولنا ضعيفة.</w:t>
      </w:r>
    </w:p>
    <w:p w:rsidR="000D0CA1" w:rsidRDefault="000D0CA1" w:rsidP="000D0CA1">
      <w:pPr>
        <w:shd w:val="clear" w:color="auto" w:fill="F2F2F2" w:themeFill="background1" w:themeFillShade="F2"/>
        <w:rPr>
          <w:b/>
          <w:bCs/>
          <w:color w:val="C00000"/>
          <w:rtl/>
        </w:rPr>
      </w:pPr>
      <w:r w:rsidRPr="007E370A">
        <w:rPr>
          <w:b/>
          <w:bCs/>
          <w:color w:val="C00000"/>
          <w:rtl/>
        </w:rPr>
        <w:t>لما</w:t>
      </w:r>
      <w:r>
        <w:rPr>
          <w:b/>
          <w:bCs/>
          <w:color w:val="C00000"/>
          <w:rtl/>
        </w:rPr>
        <w:t>ذا سميت نافذة جوهاري بهذا الاس</w:t>
      </w:r>
      <w:r>
        <w:rPr>
          <w:rFonts w:hint="cs"/>
          <w:b/>
          <w:bCs/>
          <w:color w:val="C00000"/>
          <w:rtl/>
        </w:rPr>
        <w:t>م؟</w:t>
      </w:r>
    </w:p>
    <w:p w:rsidR="000D0CA1" w:rsidRDefault="000D0CA1" w:rsidP="000D0CA1">
      <w:pPr>
        <w:rPr>
          <w:rtl/>
        </w:rPr>
      </w:pPr>
      <w:r w:rsidRPr="00846A62">
        <w:rPr>
          <w:rFonts w:hint="cs"/>
          <w:rtl/>
        </w:rPr>
        <w:t>سميت نافذة</w:t>
      </w:r>
      <w:r w:rsidRPr="00846A62">
        <w:rPr>
          <w:rtl/>
        </w:rPr>
        <w:t xml:space="preserve"> جوهاري بهذا الاسم نسبةً الى عالمين النفس جوزي لافت وهاري </w:t>
      </w:r>
      <w:r w:rsidRPr="00846A62">
        <w:rPr>
          <w:rFonts w:hint="cs"/>
          <w:rtl/>
        </w:rPr>
        <w:t>إنجهام، بعد</w:t>
      </w:r>
      <w:r w:rsidRPr="00846A62">
        <w:rPr>
          <w:rtl/>
        </w:rPr>
        <w:t xml:space="preserve"> أن قاما بدمج اسميهما: «جو» و«هارينغتون». هذان العالمان قاموا بدراسة العلاقات الإنسانية، ووجدوا أن الأشخاص عندما يثقوا في الآخرين يصبحون قادرين على التعبير بأنفسهم بصورة واضحة.</w:t>
      </w:r>
    </w:p>
    <w:p w:rsidR="000D0CA1" w:rsidRPr="00846A62" w:rsidRDefault="000D0CA1" w:rsidP="000D0CA1">
      <w:pPr>
        <w:rPr>
          <w:rtl/>
        </w:rPr>
      </w:pPr>
    </w:p>
    <w:p w:rsidR="000D0CA1" w:rsidRPr="007E370A" w:rsidRDefault="000D0CA1" w:rsidP="000D0CA1">
      <w:pPr>
        <w:rPr>
          <w:rFonts w:ascii="Sakkal Majalla" w:hAnsi="Sakkal Majalla"/>
          <w:sz w:val="34"/>
          <w:rtl/>
        </w:rPr>
      </w:pPr>
    </w:p>
    <w:p w:rsidR="000D0CA1" w:rsidRDefault="000D0CA1" w:rsidP="000D0CA1">
      <w:pPr>
        <w:pageBreakBefore/>
        <w:rPr>
          <w:rtl/>
        </w:rPr>
      </w:pPr>
      <w:r>
        <w:rPr>
          <w:noProof/>
          <w:rtl/>
        </w:rPr>
        <w:lastRenderedPageBreak/>
        <mc:AlternateContent>
          <mc:Choice Requires="wpg">
            <w:drawing>
              <wp:inline distT="0" distB="0" distL="0" distR="0" wp14:anchorId="5BDFA89C" wp14:editId="2E545625">
                <wp:extent cx="5728970" cy="471805"/>
                <wp:effectExtent l="0" t="0" r="5080" b="61595"/>
                <wp:docPr id="32226" name="Group 327"/>
                <wp:cNvGraphicFramePr/>
                <a:graphic xmlns:a="http://schemas.openxmlformats.org/drawingml/2006/main">
                  <a:graphicData uri="http://schemas.microsoft.com/office/word/2010/wordprocessingGroup">
                    <wpg:wgp>
                      <wpg:cNvGrpSpPr/>
                      <wpg:grpSpPr>
                        <a:xfrm>
                          <a:off x="0" y="0"/>
                          <a:ext cx="5728970" cy="471805"/>
                          <a:chOff x="0" y="0"/>
                          <a:chExt cx="6131342" cy="505460"/>
                        </a:xfrm>
                      </wpg:grpSpPr>
                      <wpg:grpSp>
                        <wpg:cNvPr id="32227" name="Group 328"/>
                        <wpg:cNvGrpSpPr/>
                        <wpg:grpSpPr>
                          <a:xfrm>
                            <a:off x="0" y="0"/>
                            <a:ext cx="6131342" cy="505460"/>
                            <a:chOff x="0" y="0"/>
                            <a:chExt cx="6131975" cy="505879"/>
                          </a:xfrm>
                        </wpg:grpSpPr>
                        <wpg:grpSp>
                          <wpg:cNvPr id="32229" name="Group 329"/>
                          <wpg:cNvGrpSpPr/>
                          <wpg:grpSpPr>
                            <a:xfrm>
                              <a:off x="1248716" y="0"/>
                              <a:ext cx="4883259" cy="505839"/>
                              <a:chOff x="-1030276" y="0"/>
                              <a:chExt cx="7124161" cy="711023"/>
                            </a:xfrm>
                          </wpg:grpSpPr>
                          <wps:wsp>
                            <wps:cNvPr id="32230"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1030276" y="0"/>
                                <a:ext cx="7124161"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keepNext/>
                                    <w:rPr>
                                      <w:rFonts w:ascii="Adobe Arabic" w:hAnsi="Adobe Arabic" w:cs="Adobe Arabic"/>
                                      <w:bCs/>
                                      <w:color w:val="auto"/>
                                      <w:sz w:val="36"/>
                                      <w:szCs w:val="36"/>
                                      <w:rtl/>
                                      <w:lang w:bidi="ar-SY"/>
                                    </w:rPr>
                                  </w:pPr>
                                  <w:r>
                                    <w:rPr>
                                      <w:rFonts w:ascii="Adobe Arabic" w:hAnsi="Adobe Arabic" w:cs="Adobe Arabic" w:hint="cs"/>
                                      <w:bCs/>
                                      <w:color w:val="auto"/>
                                      <w:sz w:val="36"/>
                                      <w:szCs w:val="36"/>
                                      <w:rtl/>
                                      <w:lang w:bidi="ar-SY"/>
                                    </w:rPr>
                                    <w:t xml:space="preserve">        الأنماط المختلفة للموظفين وطرق التعامل مع كل نمط:</w:t>
                                  </w:r>
                                </w:p>
                                <w:p w:rsidR="00693FEF" w:rsidRPr="00DB0D9B" w:rsidRDefault="00693FEF" w:rsidP="000D0CA1">
                                  <w:pPr>
                                    <w:keepNext/>
                                    <w:jc w:val="left"/>
                                    <w:rPr>
                                      <w:bCs/>
                                      <w:rtl/>
                                    </w:rPr>
                                  </w:pPr>
                                  <w:r>
                                    <w:rPr>
                                      <w:rFonts w:ascii="Adobe Arabic" w:hAnsi="Adobe Arabic" w:cs="Adobe Arabic" w:hint="cs"/>
                                      <w:bCs/>
                                      <w:color w:val="auto"/>
                                      <w:sz w:val="36"/>
                                      <w:szCs w:val="36"/>
                                      <w:rtl/>
                                      <w:lang w:bidi="ar-SY"/>
                                    </w:rPr>
                                    <w:t xml:space="preserve"> المختلفة للم:</w:t>
                                  </w:r>
                                </w:p>
                              </w:txbxContent>
                            </wps:txbx>
                            <wps:bodyPr tIns="36000" bIns="36000" rtlCol="0" anchor="ctr"/>
                          </wps:wsp>
                          <wps:wsp>
                            <wps:cNvPr id="32231"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232" name="Rectangle 332"/>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2233" name="Google Shape;200;p17"/>
                        <wpg:cNvGrpSpPr/>
                        <wpg:grpSpPr>
                          <a:xfrm>
                            <a:off x="5716078" y="117534"/>
                            <a:ext cx="224378" cy="267181"/>
                            <a:chOff x="0" y="0"/>
                            <a:chExt cx="273780" cy="327013"/>
                          </a:xfrm>
                          <a:solidFill>
                            <a:schemeClr val="bg1"/>
                          </a:solidFill>
                        </wpg:grpSpPr>
                        <wps:wsp>
                          <wps:cNvPr id="3223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223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4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7674" name="Google Shape;204;p17"/>
                          <wpg:cNvGrpSpPr/>
                          <wpg:grpSpPr>
                            <a:xfrm>
                              <a:off x="0" y="0"/>
                              <a:ext cx="273780" cy="105078"/>
                              <a:chOff x="0" y="0"/>
                              <a:chExt cx="273780" cy="105078"/>
                            </a:xfrm>
                            <a:grpFill/>
                          </wpg:grpSpPr>
                          <wps:wsp>
                            <wps:cNvPr id="7675"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7676"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7677"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7678"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7679"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450" style="width:451.1pt;height:37.15pt;mso-position-horizontal-relative:char;mso-position-vertical-relative:line" coordsize="6131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">
                <v:group id="Group 328" o:spid="_x0000_s1451" style="position:absolute;width:61313;height:5054" coordsize="6131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4HZhccAAADe&#10;AAAADwAAAAAAAAAAAAAAAACqAgAAZHJzL2Rvd25yZXYueG1sUEsFBgAAAAAEAAQA+gAAAJ4DAAAA&#10;AA==&#10;">
                  <v:group id="Group 329" o:spid="_x0000_s1452" style="position:absolute;left:12487;width:48832;height:5058" coordorigin="-10302" coordsize="71241,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VLobMcAAADe&#10;AAAADwAAAAAAAAAAAAAAAACqAgAAZHJzL2Rvd25yZXYueG1sUEsFBgAAAAAEAAQA+gAAAJ4DAAAA&#10;AA==&#10;">
                    <v:roundrect id="Rectangle: Rounded Corners 55" o:spid="_x0000_s1453" style="position:absolute;left:-10302;width:71240;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xIgsMA&#10;AADeAAAADwAAAGRycy9kb3ducmV2LnhtbESPzYrCMBSF94LvEK7gzqZTUUrHWAY7Ay5Hq4vZXZpr&#10;W2xuShO1vv1kIbg8nD++TT6aTtxpcK1lBR9RDIK4srrlWsGp/FmkIJxH1thZJgVPcpBvp5MNZto+&#10;+ED3o69FGGGXoYLG+z6T0lUNGXSR7YmDd7GDQR/kUEs94COMm04mcbyWBlsODw32tGuouh5vRkG8&#10;L75L/kvorFN/oBWWv2lRKjWfjV+fIDyN/h1+tfdawTJJlgEg4AQU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xIgsMAAADeAAAADwAAAAAAAAAAAAAAAACYAgAAZHJzL2Rv&#10;d25yZXYueG1sUEsFBgAAAAAEAAQA9QAAAIgDAAAAAA==&#10;" fillcolor="#0070c0" stroked="f" strokeweight="1pt">
                      <v:stroke joinstyle="miter"/>
                      <v:textbox inset=",1mm,,1mm">
                        <w:txbxContent>
                          <w:p w:rsidR="00693FEF" w:rsidRDefault="00693FEF" w:rsidP="000D0CA1">
                            <w:pPr>
                              <w:keepNext/>
                              <w:rPr>
                                <w:rFonts w:ascii="Adobe Arabic" w:hAnsi="Adobe Arabic" w:cs="Adobe Arabic"/>
                                <w:bCs/>
                                <w:color w:val="auto"/>
                                <w:sz w:val="36"/>
                                <w:szCs w:val="36"/>
                                <w:rtl/>
                                <w:lang w:bidi="ar-SY"/>
                              </w:rPr>
                            </w:pPr>
                            <w:r>
                              <w:rPr>
                                <w:rFonts w:ascii="Adobe Arabic" w:hAnsi="Adobe Arabic" w:cs="Adobe Arabic" w:hint="cs"/>
                                <w:bCs/>
                                <w:color w:val="auto"/>
                                <w:sz w:val="36"/>
                                <w:szCs w:val="36"/>
                                <w:rtl/>
                                <w:lang w:bidi="ar-SY"/>
                              </w:rPr>
                              <w:t xml:space="preserve">        الأنماط المختلفة للموظفين وطرق التعامل مع كل نمط:</w:t>
                            </w:r>
                          </w:p>
                          <w:p w:rsidR="00693FEF" w:rsidRPr="00DB0D9B" w:rsidRDefault="00693FEF" w:rsidP="000D0CA1">
                            <w:pPr>
                              <w:keepNext/>
                              <w:jc w:val="left"/>
                              <w:rPr>
                                <w:bCs/>
                                <w:rtl/>
                              </w:rPr>
                            </w:pPr>
                            <w:r>
                              <w:rPr>
                                <w:rFonts w:ascii="Adobe Arabic" w:hAnsi="Adobe Arabic" w:cs="Adobe Arabic" w:hint="cs"/>
                                <w:bCs/>
                                <w:color w:val="auto"/>
                                <w:sz w:val="36"/>
                                <w:szCs w:val="36"/>
                                <w:rtl/>
                                <w:lang w:bidi="ar-SY"/>
                              </w:rPr>
                              <w:t xml:space="preserve"> المختلفة للم:</w:t>
                            </w:r>
                          </w:p>
                        </w:txbxContent>
                      </v:textbox>
                    </v:roundrect>
                    <v:oval id="Oval 61" o:spid="_x0000_s1454"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xvq8UA&#10;AADeAAAADwAAAGRycy9kb3ducmV2LnhtbESP0WoCMRRE3wv+Q7iFvtWsK5SyGkUqhWKF0tUPuGyu&#10;m8XkJiSprv36plDo4zAzZ5jlenRWXCimwbOC2bQCQdx5PXCv4Hh4fXwGkTKyRuuZFNwowXo1uVti&#10;o/2VP+nS5l4UCKcGFZicQyNl6gw5TFMfiIt38tFhLjL2Uke8Frizsq6qJ+lw4LJgMNCLoe7cfjkF&#10;uyqYFPfv37e9bD8O22B3OVqlHu7HzQJEpjH/h//ab1rBvK7nM/i9U66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G+rxQAAAN4AAAAPAAAAAAAAAAAAAAAAAJgCAABkcnMv&#10;ZG93bnJldi54bWxQSwUGAAAAAAQABAD1AAAAigMAAAAA&#10;" fillcolor="#272727 [2749]" stroked="f" strokeweight="1pt">
                      <v:stroke joinstyle="miter"/>
                      <v:shadow on="t" color="black" opacity="26214f" origin=",-.5" offset="0,3pt"/>
                    </v:oval>
                  </v:group>
                  <v:rect id="Rectangle 332" o:spid="_x0000_s1455"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1ZnMkA&#10;AADeAAAADwAAAGRycy9kb3ducmV2LnhtbESPT2sCMRTE7wW/Q3hCL6LZriKyGqUW2nqoFf8gHh+b&#10;5+7WzcuSpLp++6ZQ6HGYmd8ws0VranEl5yvLCp4GCQji3OqKCwWH/Wt/AsIHZI21ZVJwJw+Leedh&#10;hpm2N97SdRcKESHsM1RQhtBkUvq8JIN+YBvi6J2tMxiidIXUDm8RbmqZJslYGqw4LpTY0EtJ+WX3&#10;bRScDvv1aOk2X6fz28dxbD/p3Rc9pR677fMURKA2/If/2iutYJimwxR+78QrIO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V1ZnMkAAADeAAAADwAAAAAAAAAAAAAAAACYAgAA&#10;ZHJzL2Rvd25yZXYueG1sUEsFBgAAAAAEAAQA9QAAAI4DAAAAAA==&#10;" fillcolor="#0070c0" stroked="f" strokeweight="1pt"/>
                </v:group>
                <v:group id="Google Shape;200;p17" o:spid="_x0000_s1456"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Y0lbxgAAAN4A&#10;AAAPAAAAAAAAAAAAAAAAAKoCAABkcnMvZG93bnJldi54bWxQSwUGAAAAAAQABAD6AAAAnQMAAAAA&#10;">
                  <v:shape id="Google Shape;201;p17" o:spid="_x0000_s1457"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CcuccA&#10;AADeAAAADwAAAGRycy9kb3ducmV2LnhtbESPQWvCQBSE7wX/w/IEb3VjFBtTV5FCQTwIjWKvj+wz&#10;Sc2+jdnVxH/vFgo9DjPzDbNc96YWd2pdZVnBZByBIM6trrhQcDx8viYgnEfWWFsmBQ9ysF4NXpaY&#10;atvxF90zX4gAYZeigtL7JpXS5SUZdGPbEAfvbFuDPsi2kLrFLsBNLeMomkuDFYeFEhv6KCm/ZDej&#10;YH9L/Fafrsnu7fs0/1l02fGQV0qNhv3mHYSn3v+H/9pbrWAax9MZ/N4JV0C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wnLnHAAAA3gAAAA8AAAAAAAAAAAAAAAAAmAIAAGRy&#10;cy9kb3ducmV2LnhtbFBLBQYAAAAABAAEAPUAAACM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458"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1KFsYA&#10;AADeAAAADwAAAGRycy9kb3ducmV2LnhtbESPQWvCQBSE70L/w/KEXkQ3JigSXaVIC0WR0ih4fWSf&#10;2WD2bchuNf333YLgcZiZb5jVpreNuFHna8cKppMEBHHpdM2VgtPxY7wA4QOyxsYxKfglD5v1y2CF&#10;uXZ3/qZbESoRIexzVGBCaHMpfWnIop+4ljh6F9dZDFF2ldQd3iPcNjJNkrm0WHNcMNjS1lB5LX6s&#10;gub4ddi/j2bFeYRFmnmzu+6rnVKvw/5tCSJQH57hR/tTK8jSNJvB/514Be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R1KFsYAAADeAAAADwAAAAAAAAAAAAAAAACYAgAAZHJz&#10;L2Rvd25yZXYueG1sUEsFBgAAAAAEAAQA9QAAAIsDAAAAAA==&#10;" path="m2643,1l417,1c191,1,,143,,370,,608,191,751,417,751r2214,c2870,751,3060,608,3060,370,3060,143,2870,1,2643,1xe" filled="f" strokecolor="white [3212]">
                    <v:path arrowok="t" o:extrusionok="f"/>
                  </v:shape>
                  <v:shape id="Google Shape;203;p17" o:spid="_x0000_s1459"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8jIcUA&#10;AADbAAAADwAAAGRycy9kb3ducmV2LnhtbESPQWvCQBSE70L/w/IKvelGI1aim1BKlUJPphb09sy+&#10;ZkOzb0N21fTfdwWhx2FmvmHWxWBbcaHeN44VTCcJCOLK6YZrBfvPzXgJwgdkja1jUvBLHor8YbTG&#10;TLsr7+hShlpECPsMFZgQukxKXxmy6CeuI47et+sthij7WuoerxFuWzlLkoW02HBcMNjRq6Hqpzxb&#10;Bak/mGO63Zx0PePDx9v+Ky3nU6WeHoeXFYhAQ/gP39vvWsH8GW5f4g+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3yMhxQAAANsAAAAPAAAAAAAAAAAAAAAAAJgCAABkcnMv&#10;ZG93bnJldi54bWxQSwUGAAAAAAQABAD1AAAAigMAAAAA&#10;" path="m1976,l417,c191,,,131,,369,,596,191,739,417,739r1559,c2203,739,2393,596,2393,369,2393,131,2203,,1976,xe" filled="f" strokecolor="white [3212]">
                    <v:path arrowok="t" o:extrusionok="f"/>
                  </v:shape>
                  <v:group id="Google Shape;204;p17" o:spid="_x0000_s1460"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gkx8cAAADdAAAADwAAAGRycy9kb3ducmV2LnhtbESPT2vCQBTE74LfYXmC&#10;N93EtirRVUTa0oMI/gHx9sg+k2D2bciuSfz23ULB4zAzv2GW686UoqHaFZYVxOMIBHFqdcGZgvPp&#10;azQH4TyyxtIyKXiSg/Wq31tiom3LB2qOPhMBwi5BBbn3VSKlS3My6Ma2Ig7ezdYGfZB1JnWNbYCb&#10;Uk6iaCoNFhwWcqxom1N6Pz6Mgu8W281b/Nns7rft83r62F92MSk1HHSbBQhPnX+F/9s/WsFsOnuH&#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Dgkx8cAAADd&#10;AAAADwAAAAAAAAAAAAAAAACqAgAAZHJzL2Rvd25yZXYueG1sUEsFBgAAAAAEAAQA+gAAAJ4DAAAA&#10;AA==&#10;">
                    <v:shape id="Google Shape;205;p17" o:spid="_x0000_s1461"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0UacUA&#10;AADdAAAADwAAAGRycy9kb3ducmV2LnhtbESPQWvCQBSE7wX/w/IEL6VubKtJo6sUQeixRnt/zT6T&#10;aPZt2F1j+u+7hYLHYWa+YVabwbSiJ+cbywpm0wQEcWl1w5WC42H3lIHwAVlja5kU/JCHzXr0sMJc&#10;2xvvqS9CJSKEfY4K6hC6XEpf1mTQT21HHL2TdQZDlK6S2uEtwk0rn5NkIQ02HBdq7GhbU3kprkbB&#10;OR0y97j/fPt+KbKv1+rYd0GelJqMh/cliEBDuIf/2x9aQbpI5/D3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fRRpxQAAAN0AAAAPAAAAAAAAAAAAAAAAAJgCAABkcnMv&#10;ZG93bnJldi54bWxQSwUGAAAAAAQABAD1AAAAigMAAAAA&#10;" path="m227,1501v107,,226,-72,226,-167l453,167c453,84,322,1,227,1,144,1,1,84,1,167r,1167c1,1429,144,1501,227,1501xe" filled="f" stroked="f">
                      <v:path arrowok="t" o:extrusionok="f"/>
                    </v:shape>
                    <v:shape id="Google Shape;206;p17" o:spid="_x0000_s1462"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VFUsQA&#10;AADdAAAADwAAAGRycy9kb3ducmV2LnhtbESPQU/CQBSE7yT+h80z8QZbOBRTWYjVSOBI9eDx2X22&#10;1e7bZvcB9d+zJCQeJzPzTWa1GV2vThRi59nAfJaBIq697bgx8PH+Nn0EFQXZYu+ZDPxRhM36brLC&#10;wvozH+hUSaMShGOBBlqRodA61i05jDM/ECfv2weHkmRotA14TnDX60WW5dphx2mhxYFeWqp/q6Mz&#10;UFaLcv+J+3mQn/i6c6W47Zc15uF+fH4CJTTKf/jW3lkDy3yZw/VNegJ6f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lRVLEAAAA3Q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1463"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jxvMYA&#10;AADdAAAADwAAAGRycy9kb3ducmV2LnhtbESP0WrCQBRE3wv+w3ILfdNNW0lK6iqiLRR9kCZ+wG32&#10;mgSzd9PsVte/dwWhj8PMnGFmi2A6caLBtZYVPE8SEMSV1S3XCvbl5/gNhPPIGjvLpOBCDhbz0cMM&#10;c23P/E2nwtciQtjlqKDxvs+ldFVDBt3E9sTRO9jBoI9yqKUe8BzhppMvSZJKgy3HhQZ7WjVUHYs/&#10;o4C29uOnC8V0zekqlLv1xr7uf5V6egzLdxCegv8P39tfWkGWZhnc3s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jxvMYAAADdAAAADwAAAAAAAAAAAAAAAACYAgAAZHJz&#10;L2Rvd25yZXYueG1sUEsFBgAAAAAEAAQA9QAAAIsDAAAAAA==&#10;" path="m822,1346v24,,60,-12,83,-35c989,1263,1013,1156,953,1072l334,108c286,25,179,1,96,48,12,108,1,215,48,298r619,965c703,1322,763,1346,822,1346xe" filled="f" stroked="f">
                      <v:path arrowok="t" o:extrusionok="f"/>
                    </v:shape>
                    <v:shape id="Google Shape;208;p17" o:spid="_x0000_s1464"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NlAsAA&#10;AADdAAAADwAAAGRycy9kb3ducmV2LnhtbERPzYrCMBC+C/sOYRa8yJqoYJdqlGWLokerDzA2Y9vd&#10;ZlKaqPXtzUHw+PH9L9e9bcSNOl871jAZKxDEhTM1lxpOx83XNwgfkA02jknDgzysVx+DJabG3flA&#10;tzyUIoawT1FDFUKbSumLiiz6sWuJI3dxncUQYVdK0+E9httGTpWaS4s1x4YKW/qtqPjPr1bDmeQs&#10;UHHJVLJrMrWfZKPj9k/r4Wf/swARqA9v8cu9MxqSeRLnxjfxCc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2NlAsAAAADdAAAADwAAAAAAAAAAAAAAAACYAgAAZHJzL2Rvd25y&#10;ZXYueG1sUEsFBgAAAAAEAAQA9QAAAIUDAAAAAA==&#10;" path="m1287,596l275,48c191,1,84,36,48,120,1,191,25,310,120,346l1132,894v24,11,48,23,71,23c1263,917,1322,882,1358,822v36,-71,12,-190,-71,-226xe" filled="f" stroked="f">
                      <v:path arrowok="t" o:extrusionok="f"/>
                    </v:shape>
                    <v:shape id="Google Shape;209;p17" o:spid="_x0000_s1465"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Nu88gA&#10;AADdAAAADwAAAGRycy9kb3ducmV2LnhtbESPQWvCQBSE74L/YXmCF9FNetA0dZW2UBApiLFYj6/Z&#10;1yQ0+zZkVxP767sFweMwM98wy3VvanGh1lWWFcSzCARxbnXFhYKPw9s0AeE8ssbaMim4koP1ajhY&#10;Yqptx3u6ZL4QAcIuRQWl900qpctLMuhmtiEO3rdtDfog20LqFrsAN7V8iKK5NFhxWCixodeS8p/s&#10;bBTsSP52O//1ctoer8l7lsSfp0ms1HjUPz+B8NT7e/jW3mgFi/niEf7fhCcgV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027z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3C0A58">
      <w:pPr>
        <w:jc w:val="lowKashida"/>
        <w:rPr>
          <w:rtl/>
        </w:rPr>
      </w:pPr>
      <w:r>
        <w:rPr>
          <w:noProof/>
          <w:rtl/>
        </w:rPr>
        <w:drawing>
          <wp:anchor distT="0" distB="0" distL="114300" distR="114300" simplePos="0" relativeHeight="252289024" behindDoc="0" locked="0" layoutInCell="1" allowOverlap="1" wp14:anchorId="74798B60" wp14:editId="75E4DC15">
            <wp:simplePos x="0" y="0"/>
            <wp:positionH relativeFrom="margin">
              <wp:align>left</wp:align>
            </wp:positionH>
            <wp:positionV relativeFrom="paragraph">
              <wp:posOffset>52218</wp:posOffset>
            </wp:positionV>
            <wp:extent cx="2771140" cy="1848485"/>
            <wp:effectExtent l="0" t="0" r="0" b="0"/>
            <wp:wrapSquare wrapText="bothSides"/>
            <wp:docPr id="242" name="صورة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roduct presentation-pana (1).png"/>
                    <pic:cNvPicPr/>
                  </pic:nvPicPr>
                  <pic:blipFill rotWithShape="1">
                    <a:blip r:embed="rId52" cstate="print">
                      <a:extLst>
                        <a:ext uri="{28A0092B-C50C-407E-A947-70E740481C1C}">
                          <a14:useLocalDpi xmlns:a14="http://schemas.microsoft.com/office/drawing/2010/main" val="0"/>
                        </a:ext>
                      </a:extLst>
                    </a:blip>
                    <a:srcRect l="-414" t="15186" r="414" b="18088"/>
                    <a:stretch/>
                  </pic:blipFill>
                  <pic:spPr bwMode="auto">
                    <a:xfrm>
                      <a:off x="0" y="0"/>
                      <a:ext cx="2771140" cy="18484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670CF">
        <w:rPr>
          <w:rtl/>
        </w:rPr>
        <w:t xml:space="preserve">تتكون شخصية الإنسان من مزيج من: </w:t>
      </w:r>
      <w:r w:rsidRPr="00D670CF">
        <w:rPr>
          <w:rFonts w:hint="cs"/>
          <w:rtl/>
        </w:rPr>
        <w:t>الدوافع-العادات</w:t>
      </w:r>
      <w:r w:rsidRPr="00D670CF">
        <w:rPr>
          <w:rtl/>
        </w:rPr>
        <w:t xml:space="preserve"> </w:t>
      </w:r>
      <w:r w:rsidRPr="00D670CF">
        <w:rPr>
          <w:rFonts w:hint="cs"/>
          <w:rtl/>
        </w:rPr>
        <w:t>-الميول</w:t>
      </w:r>
      <w:r w:rsidRPr="00D670CF">
        <w:rPr>
          <w:rtl/>
        </w:rPr>
        <w:t xml:space="preserve"> </w:t>
      </w:r>
      <w:r w:rsidRPr="00D670CF">
        <w:rPr>
          <w:rFonts w:hint="cs"/>
          <w:rtl/>
        </w:rPr>
        <w:t>-العقل</w:t>
      </w:r>
      <w:r w:rsidRPr="00D670CF">
        <w:rPr>
          <w:rtl/>
        </w:rPr>
        <w:t xml:space="preserve"> </w:t>
      </w:r>
      <w:r w:rsidRPr="00D670CF">
        <w:rPr>
          <w:rFonts w:hint="cs"/>
          <w:rtl/>
        </w:rPr>
        <w:t>-العواطف</w:t>
      </w:r>
      <w:r>
        <w:rPr>
          <w:rFonts w:hint="cs"/>
          <w:rtl/>
        </w:rPr>
        <w:t xml:space="preserve"> </w:t>
      </w:r>
      <w:r w:rsidRPr="00D670CF">
        <w:rPr>
          <w:rFonts w:hint="cs"/>
          <w:rtl/>
        </w:rPr>
        <w:t>-الآراء</w:t>
      </w:r>
      <w:r w:rsidRPr="00D670CF">
        <w:rPr>
          <w:rtl/>
        </w:rPr>
        <w:t xml:space="preserve"> والعقائد والأفكار </w:t>
      </w:r>
      <w:r w:rsidRPr="00D670CF">
        <w:rPr>
          <w:rFonts w:hint="cs"/>
          <w:rtl/>
        </w:rPr>
        <w:t>-الاسـتعدادات</w:t>
      </w:r>
      <w:r w:rsidRPr="00D670CF">
        <w:rPr>
          <w:rtl/>
        </w:rPr>
        <w:t xml:space="preserve"> </w:t>
      </w:r>
      <w:r w:rsidRPr="00D670CF">
        <w:rPr>
          <w:rFonts w:hint="cs"/>
          <w:rtl/>
        </w:rPr>
        <w:t>-القـدرات</w:t>
      </w:r>
      <w:r w:rsidRPr="00D670CF">
        <w:rPr>
          <w:rtl/>
        </w:rPr>
        <w:t xml:space="preserve"> </w:t>
      </w:r>
      <w:r w:rsidRPr="00D670CF">
        <w:rPr>
          <w:rFonts w:hint="cs"/>
          <w:rtl/>
        </w:rPr>
        <w:t>-المشـاعر</w:t>
      </w:r>
      <w:r w:rsidRPr="00D670CF">
        <w:rPr>
          <w:rtl/>
        </w:rPr>
        <w:t xml:space="preserve"> والأحاسـيس </w:t>
      </w:r>
      <w:r w:rsidRPr="00D670CF">
        <w:rPr>
          <w:rFonts w:hint="cs"/>
          <w:rtl/>
        </w:rPr>
        <w:t>-السـمات</w:t>
      </w:r>
      <w:r w:rsidRPr="00D670CF">
        <w:rPr>
          <w:rtl/>
        </w:rPr>
        <w:t xml:space="preserve"> كـل</w:t>
      </w:r>
      <w:r>
        <w:rPr>
          <w:rFonts w:hint="cs"/>
          <w:rtl/>
        </w:rPr>
        <w:t xml:space="preserve"> </w:t>
      </w:r>
      <w:r w:rsidRPr="00D670CF">
        <w:rPr>
          <w:rtl/>
        </w:rPr>
        <w:t>هذه المكونات أو أغلبها تمتزج لتكون شخصية الإنسان الطبيعية</w:t>
      </w:r>
      <w:r>
        <w:rPr>
          <w:rFonts w:hint="cs"/>
          <w:rtl/>
        </w:rPr>
        <w:t>.</w:t>
      </w:r>
    </w:p>
    <w:p w:rsidR="000D0CA1" w:rsidRDefault="000D0CA1" w:rsidP="000D0CA1">
      <w:pPr>
        <w:rPr>
          <w:rtl/>
        </w:rPr>
      </w:pPr>
      <w:r>
        <w:rPr>
          <w:noProof/>
        </w:rPr>
        <mc:AlternateContent>
          <mc:Choice Requires="wpg">
            <w:drawing>
              <wp:inline distT="0" distB="0" distL="0" distR="0" wp14:anchorId="67DBF55B" wp14:editId="7C609B44">
                <wp:extent cx="5731510" cy="474980"/>
                <wp:effectExtent l="0" t="0" r="2540" b="1270"/>
                <wp:docPr id="244"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245" name="Group 256587"/>
                        <wpg:cNvGrpSpPr>
                          <a:grpSpLocks/>
                        </wpg:cNvGrpSpPr>
                        <wpg:grpSpPr bwMode="auto">
                          <a:xfrm>
                            <a:off x="0" y="0"/>
                            <a:ext cx="60883" cy="5050"/>
                            <a:chOff x="0" y="159"/>
                            <a:chExt cx="60891" cy="5058"/>
                          </a:xfrm>
                        </wpg:grpSpPr>
                        <wpg:grpSp>
                          <wpg:cNvPr id="246" name="Group 256588"/>
                          <wpg:cNvGrpSpPr>
                            <a:grpSpLocks/>
                          </wpg:cNvGrpSpPr>
                          <wpg:grpSpPr bwMode="auto">
                            <a:xfrm>
                              <a:off x="48488" y="159"/>
                              <a:ext cx="12403" cy="5058"/>
                              <a:chOff x="42218" y="223"/>
                              <a:chExt cx="18094" cy="7110"/>
                            </a:xfrm>
                          </wpg:grpSpPr>
                          <wps:wsp>
                            <wps:cNvPr id="247"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693FEF" w:rsidRPr="00BB0D09" w:rsidRDefault="00693FEF"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0D0CA1">
                                  <w:pPr>
                                    <w:pStyle w:val="NoSpacing"/>
                                    <w:keepNext/>
                                    <w:rPr>
                                      <w:rtl/>
                                      <w:lang w:bidi="ar-SY"/>
                                    </w:rPr>
                                  </w:pPr>
                                </w:p>
                                <w:p w:rsidR="00693FEF" w:rsidRDefault="00693FEF" w:rsidP="000D0CA1">
                                  <w:pPr>
                                    <w:jc w:val="left"/>
                                    <w:rPr>
                                      <w:b/>
                                      <w:bCs/>
                                      <w:rtl/>
                                    </w:rPr>
                                  </w:pPr>
                                </w:p>
                              </w:txbxContent>
                            </wps:txbx>
                            <wps:bodyPr rot="0" vert="horz" wrap="square" lIns="91440" tIns="45720" rIns="91440" bIns="45720" anchor="ctr" anchorCtr="0" upright="1">
                              <a:noAutofit/>
                            </wps:bodyPr>
                          </wps:wsp>
                          <wps:wsp>
                            <wps:cNvPr id="248"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49"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50" name="Group 227"/>
                        <wpg:cNvGrpSpPr>
                          <a:grpSpLocks/>
                        </wpg:cNvGrpSpPr>
                        <wpg:grpSpPr bwMode="auto">
                          <a:xfrm>
                            <a:off x="56772" y="1605"/>
                            <a:ext cx="2465" cy="1976"/>
                            <a:chOff x="15206" y="34439"/>
                            <a:chExt cx="10267" cy="8230"/>
                          </a:xfrm>
                        </wpg:grpSpPr>
                        <wps:wsp>
                          <wps:cNvPr id="251"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2"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3"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4"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5"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1"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37952"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37953"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37954"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37955"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37956"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Group 3284" o:spid="_x0000_s1466"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">
                <v:group id="Group 256587" o:spid="_x0000_s1467"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zheMYAAADcAAAADwAAAGRycy9kb3ducmV2LnhtbESPQWvCQBSE7wX/w/KE&#10;3ppNbFMkZhURKx5CoSqU3h7ZZxLMvg3ZbRL/fbdQ6HGYmW+YfDOZVgzUu8aygiSKQRCXVjdcKbic&#10;356WIJxH1thaJgV3crBZzx5yzLQd+YOGk69EgLDLUEHtfZdJ6cqaDLrIdsTBu9reoA+yr6TucQxw&#10;08pFHL9Kgw2HhRo72tVU3k7fRsFhxHH7nOyH4nbd3b/O6ftnkZBSj/NpuwLhafL/4b/2UStYv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OF4xgAAANwA&#10;AAAPAAAAAAAAAAAAAAAAAKoCAABkcnMvZG93bnJldi54bWxQSwUGAAAAAAQABAD6AAAAnQMAAAAA&#10;">
                  <v:group id="Group 256588" o:spid="_x0000_s1468"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5/D8UAAADcAAAADwAAAGRycy9kb3ducmV2LnhtbESPQYvCMBSE78L+h/CE&#10;vWlaV2WpRhFZlz2IoC6It0fzbIvNS2liW/+9EQSPw8x8w8yXnSlFQ7UrLCuIhxEI4tTqgjMF/8fN&#10;4BuE88gaS8uk4E4OlouP3hwTbVveU3PwmQgQdgkqyL2vEildmpNBN7QVcfAutjbog6wzqWtsA9yU&#10;chRFU2mw4LCQY0XrnNLr4WYU/LbYrr7in2Z7vazv5+Nk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Yufw/FAAAA3AAA&#10;AA8AAAAAAAAAAAAAAAAAqgIAAGRycy9kb3ducmV2LnhtbFBLBQYAAAAABAAEAPoAAACcAwAAAAA=&#10;">
                    <v:roundrect id="Rectangle: Rounded Corners 55" o:spid="_x0000_s1469"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8CMMYA&#10;AADcAAAADwAAAGRycy9kb3ducmV2LnhtbESPQWvCQBSE70L/w/KE3upGK61GVyktlV6KNip4fGSf&#10;STD7NuxuY+qvd4WCx2FmvmHmy87UoiXnK8sKhoMEBHFudcWFgt3282kCwgdkjbVlUvBHHpaLh94c&#10;U23P/ENtFgoRIexTVFCG0KRS+rwkg35gG+LoHa0zGKJ0hdQOzxFuajlKkhdpsOK4UGJD7yXlp+zX&#10;KHCn7eF5s151q2KftR/jy/eR11OlHvvd2wxEoC7cw//tL61gNH6F25l4BO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8CMMYAAADcAAAADwAAAAAAAAAAAAAAAACYAgAAZHJz&#10;L2Rvd25yZXYueG1sUEsFBgAAAAAEAAQA9QAAAIsDAAAAAA==&#10;" fillcolor="#00b050" stroked="f" strokeweight="1pt">
                      <v:stroke joinstyle="miter"/>
                      <v:textbox>
                        <w:txbxContent>
                          <w:p w:rsidR="00693FEF" w:rsidRPr="00BB0D09" w:rsidRDefault="00693FEF"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0D0CA1">
                            <w:pPr>
                              <w:pStyle w:val="NoSpacing"/>
                              <w:keepNext/>
                              <w:rPr>
                                <w:rtl/>
                                <w:lang w:bidi="ar-SY"/>
                              </w:rPr>
                            </w:pPr>
                          </w:p>
                          <w:p w:rsidR="00693FEF" w:rsidRDefault="00693FEF" w:rsidP="000D0CA1">
                            <w:pPr>
                              <w:jc w:val="left"/>
                              <w:rPr>
                                <w:b/>
                                <w:bCs/>
                                <w:rtl/>
                              </w:rPr>
                            </w:pPr>
                          </w:p>
                        </w:txbxContent>
                      </v:textbox>
                    </v:roundrect>
                    <v:oval id="Oval 61" o:spid="_x0000_s1470"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QdicIA&#10;AADcAAAADwAAAGRycy9kb3ducmV2LnhtbERPTYvCMBC9C/sfwix403TFums1ioiClx6s3cPehmZs&#10;yzaT0kRb/705CB4f73u9HUwj7tS52rKCr2kEgriwuuZSQX45Tn5AOI+ssbFMCh7kYLv5GK0x0bbn&#10;M90zX4oQwi5BBZX3bSKlKyoy6Ka2JQ7c1XYGfYBdKXWHfQg3jZxF0UIarDk0VNjSvqLiP7sZBTr6&#10;rmOdx+k13/XpI/5bysNvqtT4c9itQHga/Fv8cp+0gtk8rA1nwhG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BB2JwgAAANwAAAAPAAAAAAAAAAAAAAAAAJgCAABkcnMvZG93&#10;bnJldi54bWxQSwUGAAAAAAQABAD1AAAAhwMAAAAA&#10;" fillcolor="#272727 [2749]" stroked="f" strokeweight="1pt">
                      <v:stroke joinstyle="miter"/>
                      <v:shadow on="t" color="black" opacity="26213f" origin=",-.5" offset="0,3pt"/>
                    </v:oval>
                  </v:group>
                  <v:rect id="Rectangle 256591" o:spid="_x0000_s1471"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pBqMUA&#10;AADcAAAADwAAAGRycy9kb3ducmV2LnhtbESPwWrDMBBE74X+g9hCb43cNBTXsRySlEByKDhOP2Cx&#10;NraptTKSGjt/HwUKPQ4zb4bJV5PpxYWc7ywreJ0lIIhrqztuFHyfdi8pCB+QNfaWScGVPKyKx4cc&#10;M21HPtKlCo2IJewzVNCGMGRS+rolg35mB+Lona0zGKJ0jdQOx1huejlPkndpsOO40OJA25bqn+rX&#10;KJinXbNx42ZR0td4PKSf17dDWSn1/DStlyACTeE//EfvdeQWH3A/E4+AL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ikGoxQAAANwAAAAPAAAAAAAAAAAAAAAAAJgCAABkcnMv&#10;ZG93bnJldi54bWxQSwUGAAAAAAQABAD1AAAAigMAAAAA&#10;" fillcolor="#00b050" stroked="f" strokeweight="1pt"/>
                </v:group>
                <v:group id="Group 227" o:spid="_x0000_s1472"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shape id="Freeform: Shape 256593" o:spid="_x0000_s1473"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likMQA&#10;AADcAAAADwAAAGRycy9kb3ducmV2LnhtbESPQWvCQBSE70L/w/IKvelGiyKpq5QWwUtAE5H29si+&#10;Jkuzb0N2jfHfu4LgcZiZb5jVZrCN6KnzxrGC6SQBQVw6bbhScCy24yUIH5A1No5JwZU8bNYvoxWm&#10;2l34QH0eKhEh7FNUUIfQplL6siaLfuJa4uj9uc5iiLKrpO7wEuG2kbMkWUiLhuNCjS191VT+52er&#10;IO9/TkWWhf37r7HV1ZyyYfutlXp7HT4/QAQawjP8aO+0gtl8Cvcz8Qj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JYpDEAAAA3AAAAA8AAAAAAAAAAAAAAAAAmAIAAGRycy9k&#10;b3ducmV2LnhtbFBLBQYAAAAABAAEAPUAAACJAw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1474"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EPQMIA&#10;AADcAAAADwAAAGRycy9kb3ducmV2LnhtbESP0YrCMBRE3xf8h3AF39bUgItUo4jgIvhk1w+4Nte0&#10;2NyUJrZdv36zsLCPw8ycYTa70TWipy7UnjUs5hkI4tKbmq2G69fxfQUiRGSDjWfS8E0BdtvJ2wZz&#10;4we+UF9EKxKEQ44aqhjbXMpQVuQwzH1LnLy77xzGJDsrTYdDgrtGqiz7kA5rTgsVtnSoqHwUT6ch&#10;XC92dRzUpx32pIrT69w34ab1bDru1yAijfE//Nc+GQ1qqeD3TDoC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Q9AwgAAANwAAAAPAAAAAAAAAAAAAAAAAJgCAABkcnMvZG93&#10;bnJldi54bWxQSwUGAAAAAAQABAD1AAAAhwMAAAAA&#10;" fillcolor="white [3212]" stroked="f" strokeweight="1pt">
                    <v:stroke joinstyle="miter"/>
                  </v:roundrect>
                  <v:roundrect id="Rectangle: Rounded Corners 256595" o:spid="_x0000_s1475"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2q28IA&#10;AADcAAAADwAAAGRycy9kb3ducmV2LnhtbESP0YrCMBRE34X9h3CFfdPUiiLVKLKgCPtk9QOuzTUt&#10;NjeliW3dr98IC/s4zMwZZrMbbC06an3lWMFsmoAgLpyu2Ci4Xg6TFQgfkDXWjknBizzsth+jDWba&#10;9XymLg9GRAj7DBWUITSZlL4oyaKfuoY4enfXWgxRtkbqFvsIt7VMk2QpLVYcF0ps6Kuk4pE/rQJ/&#10;PZvVoU+Ppt9Tmp9+vrva35T6HA/7NYhAQ/gP/7VPWkG6mMP7TD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LarbwgAAANwAAAAPAAAAAAAAAAAAAAAAAJgCAABkcnMvZG93&#10;bnJldi54bWxQSwUGAAAAAAQABAD1AAAAhwMAAAAA&#10;" fillcolor="white [3212]" stroked="f" strokeweight="1pt">
                    <v:stroke joinstyle="miter"/>
                  </v:roundrect>
                  <v:roundrect id="Rectangle: Rounded Corners 256596" o:spid="_x0000_s1476"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Qyr8IA&#10;AADcAAAADwAAAGRycy9kb3ducmV2LnhtbESP0YrCMBRE34X9h3CFfdPUoiLVKLKgCPtk9QOuzTUt&#10;NjeliW3dr98IC/s4zMwZZrMbbC06an3lWMFsmoAgLpyu2Ci4Xg6TFQgfkDXWjknBizzsth+jDWba&#10;9XymLg9GRAj7DBWUITSZlL4oyaKfuoY4enfXWgxRtkbqFvsIt7VMk2QpLVYcF0ps6Kuk4pE/rQJ/&#10;PZvVoU+Ppt9Tmp9+vrva35T6HA/7NYhAQ/gP/7VPWkG6mMP7TD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xDKvwgAAANwAAAAPAAAAAAAAAAAAAAAAAJgCAABkcnMvZG93&#10;bnJldi54bWxQSwUGAAAAAAQABAD1AAAAhwMAAAAA&#10;" fillcolor="white [3212]" stroked="f" strokeweight="1pt">
                    <v:stroke joinstyle="miter"/>
                  </v:roundrect>
                  <v:roundrect id="Rectangle: Rounded Corners 256597" o:spid="_x0000_s1477"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iXNMIA&#10;AADcAAAADwAAAGRycy9kb3ducmV2LnhtbESP0YrCMBRE34X9h3AX9s2mFhSpRhHBRdgnqx9wba5p&#10;sbkpTbbt7tcbQfBxmJkzzHo72kb01PnasYJZkoIgLp2u2Si4nA/TJQgfkDU2jknBH3nYbj4ma8y1&#10;G/hEfRGMiBD2OSqoQmhzKX1ZkUWfuJY4ejfXWQxRdkbqDocIt43M0nQhLdYcFypsaV9ReS9+rQJ/&#10;OZnlYci+zbCjrDj+//SNvyr19TnuViACjeEdfrWPWkE2n8PzTDw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iJc0wgAAANwAAAAPAAAAAAAAAAAAAAAAAJgCAABkcnMvZG93&#10;bnJldi54bWxQSwUGAAAAAAQABAD1AAAAhwMAAAAA&#10;" fillcolor="white [3212]" stroked="f" strokeweight="1pt">
                    <v:stroke joinstyle="miter"/>
                  </v:roundrect>
                  <v:roundrect id="Rectangle: Rounded Corners 256598" o:spid="_x0000_s1478"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KeqsIA&#10;AADcAAAADwAAAGRycy9kb3ducmV2LnhtbESP0YrCMBRE3xf8h3CFfVtTK4pUo4jgIvhk9QOuzTUt&#10;NjelybZ1v94IC/s4zMwZZr0dbC06an3lWMF0koAgLpyu2Ci4Xg5fSxA+IGusHZOCJ3nYbkYfa8y0&#10;6/lMXR6MiBD2GSooQ2gyKX1RkkU/cQ1x9O6utRiibI3ULfYRbmuZJslCWqw4LpTY0L6k4pH/WAX+&#10;ejbLQ59+m35HaX78PXW1vyn1OR52KxCBhvAf/msftYLZfArvM/EIyM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Up6qwgAAANwAAAAPAAAAAAAAAAAAAAAAAJgCAABkcnMvZG93&#10;bnJldi54bWxQSwUGAAAAAAQABAD1AAAAhwMAAAAA&#10;" fillcolor="white [3212]" stroked="f" strokeweight="1pt">
                    <v:stroke joinstyle="miter"/>
                  </v:roundrect>
                  <v:roundrect id="Rectangle: Rounded Corners 256599" o:spid="_x0000_s1479"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7i/MYA&#10;AADfAAAADwAAAGRycy9kb3ducmV2LnhtbESPUWvCMBSF3wf+h3CFvc10GW5ajSIDh+CTnT/g2lzT&#10;suamNFnb7dcvgrDHwznnO5z1dnSN6KkLtWcNz7MMBHHpTc1Ww/lz/7QAESKywcYzafihANvN5GGN&#10;ufEDn6gvohUJwiFHDVWMbS5lKCtyGGa+JU7e1XcOY5KdlabDIcFdI1WWvUqHNaeFClt6r6j8Kr6d&#10;hnA+2cV+UB922JEqDr/HvgkXrR+n424FItIY/8P39sFoUC9vy7mC25/0Be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7i/MYAAADfAAAADwAAAAAAAAAAAAAAAACYAgAAZHJz&#10;L2Rvd25yZXYueG1sUEsFBgAAAAAEAAQA9QAAAIsDAAAAAA==&#10;" fillcolor="white [3212]" stroked="f" strokeweight="1pt">
                    <v:stroke joinstyle="miter"/>
                  </v:roundrect>
                  <v:roundrect id="Rectangle: Rounded Corners 256600" o:spid="_x0000_s1480"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HZ8cA&#10;AADfAAAADwAAAGRycy9kb3ducmV2LnhtbESPwWrDMBBE74H+g9hAbokchzapG9mEQEqgpzj5gI21&#10;lU2tlbFU2+3XV4VCj8PMvGH2xWRbMVDvG8cK1qsEBHHldMNGwe16Wu5A+ICssXVMCr7IQ5E/zPaY&#10;aTfyhYYyGBEh7DNUUIfQZVL6qiaLfuU64ui9u95iiLI3Uvc4RrhtZZokT9Jiw3Ghxo6ONVUf5adV&#10;4G8XszuN6asZD5SW5++3ofV3pRbz6fACItAU/sN/7bNWkG62z48b+P0Tv4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SR2fHAAAA3wAAAA8AAAAAAAAAAAAAAAAAmAIAAGRy&#10;cy9kb3ducmV2LnhtbFBLBQYAAAAABAAEAPUAAACMAwAAAAA=&#10;" fillcolor="white [3212]" stroked="f" strokeweight="1pt">
                    <v:stroke joinstyle="miter"/>
                  </v:roundrect>
                  <v:roundrect id="Rectangle: Rounded Corners 256601" o:spid="_x0000_s1481"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vfE8cA&#10;AADfAAAADwAAAGRycy9kb3ducmV2LnhtbESP3WrCQBSE7wXfYTmF3ummaf1LXUUKFsErow9wzB43&#10;odmzIbsmaZ++Wyh4OczMN8x6O9hadNT6yrGCl2kCgrhwumKj4HLeT5YgfEDWWDsmBd/kYbsZj9aY&#10;adfzibo8GBEh7DNUUIbQZFL6oiSLfuoa4ujdXGsxRNkaqVvsI9zWMk2SubRYcVwosaGPkoqv/G4V&#10;+MvJLPd9+mn6HaX54efY1f6q1PPTsHsHEWgIj/B/+6AVpK+L1ewN/v7EL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73xPHAAAA3wAAAA8AAAAAAAAAAAAAAAAAmAIAAGRy&#10;cy9kb3ducmV2LnhtbFBLBQYAAAAABAAEAPUAAACMAwAAAAA=&#10;" fillcolor="white [3212]" stroked="f" strokeweight="1pt">
                    <v:stroke joinstyle="miter"/>
                  </v:roundrect>
                  <v:roundrect id="Rectangle: Rounded Corners 256602" o:spid="_x0000_s1482"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d6iMYA&#10;AADfAAAADwAAAGRycy9kb3ducmV2LnhtbESP0WrCQBRE3wv+w3ILfaubRqyauooIiuCT0Q+4Zq+b&#10;0OzdkF2T1K/vFoQ+DjNzhlmuB1uLjlpfOVbwMU5AEBdOV2wUXM679zkIH5A11o5JwQ95WK9GL0vM&#10;tOv5RF0ejIgQ9hkqKENoMil9UZJFP3YNcfRurrUYomyN1C32EW5rmSbJp7RYcVwosaFtScV3frcK&#10;/OVk5rs+3Zt+Q2l+eBy72l+VensdNl8gAg3hP/xsH7SCdDJbTKfw9yd+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d6iMYAAADfAAAADwAAAAAAAAAAAAAAAACYAgAAZHJz&#10;L2Rvd25yZXYueG1sUEsFBgAAAAAEAAQA9QAAAIsDAAAAAA==&#10;" fillcolor="white [3212]" stroked="f" strokeweight="1pt">
                    <v:stroke joinstyle="miter"/>
                  </v:roundrect>
                  <v:roundrect id="Rectangle: Rounded Corners 256603" o:spid="_x0000_s1483"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Xk/8YA&#10;AADfAAAADwAAAGRycy9kb3ducmV2LnhtbESP3WrCQBSE7wu+w3IKvaubpviXuooUFMErow9wzB43&#10;odmzIbsmqU/vCoVeDjPzDbNcD7YWHbW+cqzgY5yAIC6crtgoOJ+273MQPiBrrB2Tgl/ysF6NXpaY&#10;adfzkbo8GBEh7DNUUIbQZFL6oiSLfuwa4uhdXWsxRNkaqVvsI9zWMk2SqbRYcVwosaHvkoqf/GYV&#10;+PPRzLd9ujP9htJ8fz90tb8o9fY6bL5ABBrCf/ivvdcK0s/ZYjKF55/4BeTq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Xk/8YAAADfAAAADwAAAAAAAAAAAAAAAACYAgAAZHJz&#10;L2Rvd25yZXYueG1sUEsFBgAAAAAEAAQA9QAAAIsDAAAAAA==&#10;" fillcolor="white [3212]" stroked="f" strokeweight="1pt">
                    <v:stroke joinstyle="miter"/>
                  </v:roundrect>
                </v:group>
                <w10:wrap anchorx="page"/>
                <w10:anchorlock/>
              </v:group>
            </w:pict>
          </mc:Fallback>
        </mc:AlternateContent>
      </w:r>
    </w:p>
    <w:p w:rsidR="000D0CA1" w:rsidRDefault="003C0A58" w:rsidP="000D0CA1">
      <w:pPr>
        <w:rPr>
          <w:rtl/>
        </w:rPr>
      </w:pPr>
      <w:hyperlink r:id="rId53" w:history="1">
        <w:r w:rsidR="000D0CA1" w:rsidRPr="003C0A58">
          <w:rPr>
            <w:rStyle w:val="Hyperlink"/>
            <w:rFonts w:hint="cs"/>
            <w:rtl/>
          </w:rPr>
          <w:t>عزيزي المتدرب</w:t>
        </w:r>
      </w:hyperlink>
      <w:r w:rsidR="000D0CA1">
        <w:rPr>
          <w:rFonts w:hint="cs"/>
          <w:rtl/>
        </w:rPr>
        <w:t xml:space="preserve"> ابحث عن أكثر أنماط المتدربين شيوعاً وتحدث عن صفاتهم وطرق التعامل معهم</w:t>
      </w:r>
    </w:p>
    <w:p w:rsidR="00687885" w:rsidRDefault="00687885" w:rsidP="00687885">
      <w:pPr>
        <w:ind w:left="-784"/>
        <w:rPr>
          <w:rtl/>
        </w:rPr>
      </w:pPr>
      <w:r>
        <w:rPr>
          <w:noProof/>
        </w:rPr>
        <mc:AlternateContent>
          <mc:Choice Requires="wps">
            <w:drawing>
              <wp:inline distT="0" distB="0" distL="0" distR="0" wp14:anchorId="6F835F96" wp14:editId="0918A66E">
                <wp:extent cx="6731000" cy="5175250"/>
                <wp:effectExtent l="0" t="0" r="12700" b="25400"/>
                <wp:docPr id="3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31000" cy="517525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Rectangle: Rounded Corners 1815" o:spid="_x0000_s1484" style="width:530pt;height:40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" fillcolor="#fff2cc [663]" strokecolor="#ffc000" strokeweight="1pt">
                <v:stroke joinstyle="miter"/>
                <v:textbox inset="0,3mm,0">
                  <w:txbxContent>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jc w:val="center"/>
                        <w:rPr>
                          <w:sz w:val="22"/>
                          <w:szCs w:val="28"/>
                          <w:rtl/>
                          <w:lang w:bidi="ar-SY"/>
                        </w:rPr>
                      </w:pPr>
                    </w:p>
                  </w:txbxContent>
                </v:textbox>
                <w10:wrap anchorx="page"/>
                <w10:anchorlock/>
              </v:roundrect>
            </w:pict>
          </mc:Fallback>
        </mc:AlternateContent>
      </w:r>
    </w:p>
    <w:p w:rsidR="000D0CA1" w:rsidRPr="002563F8" w:rsidRDefault="000D0CA1" w:rsidP="000D0CA1">
      <w:pPr>
        <w:pageBreakBefore/>
        <w:rPr>
          <w:color w:val="C00000"/>
          <w:rtl/>
        </w:rPr>
      </w:pPr>
      <w:r>
        <w:rPr>
          <w:noProof/>
          <w:rtl/>
        </w:rPr>
        <w:lastRenderedPageBreak/>
        <mc:AlternateContent>
          <mc:Choice Requires="wpg">
            <w:drawing>
              <wp:inline distT="0" distB="0" distL="0" distR="0" wp14:anchorId="3FDDF052" wp14:editId="40593DE7">
                <wp:extent cx="5728970" cy="471805"/>
                <wp:effectExtent l="0" t="0" r="5080" b="61595"/>
                <wp:docPr id="226" name="Group 327"/>
                <wp:cNvGraphicFramePr/>
                <a:graphic xmlns:a="http://schemas.openxmlformats.org/drawingml/2006/main">
                  <a:graphicData uri="http://schemas.microsoft.com/office/word/2010/wordprocessingGroup">
                    <wpg:wgp>
                      <wpg:cNvGrpSpPr/>
                      <wpg:grpSpPr>
                        <a:xfrm>
                          <a:off x="0" y="0"/>
                          <a:ext cx="5728970" cy="471805"/>
                          <a:chOff x="0" y="0"/>
                          <a:chExt cx="6131342" cy="505460"/>
                        </a:xfrm>
                      </wpg:grpSpPr>
                      <wpg:grpSp>
                        <wpg:cNvPr id="227" name="Group 328"/>
                        <wpg:cNvGrpSpPr/>
                        <wpg:grpSpPr>
                          <a:xfrm>
                            <a:off x="0" y="0"/>
                            <a:ext cx="6131342" cy="505460"/>
                            <a:chOff x="0" y="0"/>
                            <a:chExt cx="6131975" cy="505879"/>
                          </a:xfrm>
                        </wpg:grpSpPr>
                        <wpg:grpSp>
                          <wpg:cNvPr id="228" name="Group 329"/>
                          <wpg:cNvGrpSpPr/>
                          <wpg:grpSpPr>
                            <a:xfrm>
                              <a:off x="1101064" y="0"/>
                              <a:ext cx="5030911" cy="505839"/>
                              <a:chOff x="-1245683" y="0"/>
                              <a:chExt cx="7339568" cy="711023"/>
                            </a:xfrm>
                          </wpg:grpSpPr>
                          <wps:wsp>
                            <wps:cNvPr id="229"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1245683" y="0"/>
                                <a:ext cx="733956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keepNext/>
                                    <w:jc w:val="center"/>
                                    <w:rPr>
                                      <w:rFonts w:ascii="Adobe Arabic" w:hAnsi="Adobe Arabic" w:cs="Adobe Arabic"/>
                                      <w:bCs/>
                                      <w:color w:val="auto"/>
                                      <w:sz w:val="36"/>
                                      <w:szCs w:val="36"/>
                                      <w:rtl/>
                                      <w:lang w:bidi="ar-SY"/>
                                    </w:rPr>
                                  </w:pPr>
                                  <w:r>
                                    <w:rPr>
                                      <w:rFonts w:ascii="Adobe Arabic" w:hAnsi="Adobe Arabic" w:cs="Adobe Arabic" w:hint="cs"/>
                                      <w:bCs/>
                                      <w:color w:val="auto"/>
                                      <w:sz w:val="36"/>
                                      <w:szCs w:val="36"/>
                                      <w:rtl/>
                                      <w:lang w:bidi="ar-SY"/>
                                    </w:rPr>
                                    <w:t xml:space="preserve">    أنواع المرؤوسين وصفاتهم السلوكية والطرق المناسبة للتعامل معهم:</w:t>
                                  </w:r>
                                </w:p>
                                <w:p w:rsidR="00693FEF" w:rsidRPr="00DB0D9B" w:rsidRDefault="00693FEF" w:rsidP="000D0CA1">
                                  <w:pPr>
                                    <w:keepNext/>
                                    <w:jc w:val="left"/>
                                    <w:rPr>
                                      <w:bCs/>
                                      <w:rtl/>
                                    </w:rPr>
                                  </w:pPr>
                                  <w:r>
                                    <w:rPr>
                                      <w:rFonts w:ascii="Adobe Arabic" w:hAnsi="Adobe Arabic" w:cs="Adobe Arabic" w:hint="cs"/>
                                      <w:bCs/>
                                      <w:color w:val="auto"/>
                                      <w:sz w:val="36"/>
                                      <w:szCs w:val="36"/>
                                      <w:rtl/>
                                      <w:lang w:bidi="ar-SY"/>
                                    </w:rPr>
                                    <w:t xml:space="preserve">   المختلفة للم:</w:t>
                                  </w:r>
                                </w:p>
                              </w:txbxContent>
                            </wps:txbx>
                            <wps:bodyPr tIns="36000" bIns="36000" rtlCol="0" anchor="ctr"/>
                          </wps:wsp>
                          <wps:wsp>
                            <wps:cNvPr id="230"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31" name="Rectangle 332"/>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32" name="Google Shape;200;p17"/>
                        <wpg:cNvGrpSpPr/>
                        <wpg:grpSpPr>
                          <a:xfrm>
                            <a:off x="5716078" y="117534"/>
                            <a:ext cx="224378" cy="267181"/>
                            <a:chOff x="0" y="0"/>
                            <a:chExt cx="273780" cy="327013"/>
                          </a:xfrm>
                          <a:solidFill>
                            <a:schemeClr val="bg1"/>
                          </a:solidFill>
                        </wpg:grpSpPr>
                        <wps:wsp>
                          <wps:cNvPr id="233"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34"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35"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36" name="Google Shape;204;p17"/>
                          <wpg:cNvGrpSpPr/>
                          <wpg:grpSpPr>
                            <a:xfrm>
                              <a:off x="0" y="0"/>
                              <a:ext cx="273780" cy="105078"/>
                              <a:chOff x="0" y="0"/>
                              <a:chExt cx="273780" cy="105078"/>
                            </a:xfrm>
                            <a:grpFill/>
                          </wpg:grpSpPr>
                          <wps:wsp>
                            <wps:cNvPr id="237"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38"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39"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40"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41"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485" style="width:451.1pt;height:37.15pt;mso-position-horizontal-relative:char;mso-position-vertical-relative:line" coordsize="6131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">
                <v:group id="Group 328" o:spid="_x0000_s1486" style="position:absolute;width:61313;height:5054" coordsize="6131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group id="Group 329" o:spid="_x0000_s1487" style="position:absolute;left:11010;width:50309;height:5058" coordorigin="-12456" coordsize="73395,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rRsIAAADcAAAADwAAAGRycy9kb3ducmV2LnhtbERPTYvCMBC9C/6HMII3&#10;TVtRpBpFZHfZgwjWhcXb0IxtsZmUJtvWf785CB4f73u7H0wtOmpdZVlBPI9AEOdWV1wo+Ll+ztYg&#10;nEfWWFsmBU9ysN+NR1tMte35Ql3mCxFC2KWooPS+SaV0eUkG3dw2xIG729agD7AtpG6xD+GmlkkU&#10;raTBikNDiQ0dS8of2Z9R8NVjf1jEH93pcT8+b9fl+fcUk1LTyXDYgPA0+Lf45f7WCpIkrA1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iq0bCAAAA3AAAAA8A&#10;AAAAAAAAAAAAAAAAqgIAAGRycy9kb3ducmV2LnhtbFBLBQYAAAAABAAEAPoAAACZAwAAAAA=&#10;">
                    <v:roundrect id="Rectangle: Rounded Corners 55" o:spid="_x0000_s1488" style="position:absolute;left:-12456;width:73394;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Lr3sEA&#10;AADcAAAADwAAAGRycy9kb3ducmV2LnhtbESPQYvCMBSE7wv+h/AEb2tqQanVKKIreFSrB2+P5tkW&#10;m5fSZLX+eyMIHoeZ+YaZLztTizu1rrKsYDSMQBDnVldcKDhl298EhPPIGmvLpOBJDpaL3s8cU20f&#10;fKD70RciQNilqKD0vkmldHlJBt3QNsTBu9rWoA+yLaRu8RHgppZxFE2kwYrDQokNrUvKb8d/oyDa&#10;bf4yvsR01ok/0BizfbLJlBr0u9UMhKfOf8Of9k4riOMpvM+EIy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S697BAAAA3AAAAA8AAAAAAAAAAAAAAAAAmAIAAGRycy9kb3du&#10;cmV2LnhtbFBLBQYAAAAABAAEAPUAAACGAwAAAAA=&#10;" fillcolor="#0070c0" stroked="f" strokeweight="1pt">
                      <v:stroke joinstyle="miter"/>
                      <v:textbox inset=",1mm,,1mm">
                        <w:txbxContent>
                          <w:p w:rsidR="00693FEF" w:rsidRDefault="00693FEF" w:rsidP="000D0CA1">
                            <w:pPr>
                              <w:keepNext/>
                              <w:jc w:val="center"/>
                              <w:rPr>
                                <w:rFonts w:ascii="Adobe Arabic" w:hAnsi="Adobe Arabic" w:cs="Adobe Arabic"/>
                                <w:bCs/>
                                <w:color w:val="auto"/>
                                <w:sz w:val="36"/>
                                <w:szCs w:val="36"/>
                                <w:rtl/>
                                <w:lang w:bidi="ar-SY"/>
                              </w:rPr>
                            </w:pPr>
                            <w:r>
                              <w:rPr>
                                <w:rFonts w:ascii="Adobe Arabic" w:hAnsi="Adobe Arabic" w:cs="Adobe Arabic" w:hint="cs"/>
                                <w:bCs/>
                                <w:color w:val="auto"/>
                                <w:sz w:val="36"/>
                                <w:szCs w:val="36"/>
                                <w:rtl/>
                                <w:lang w:bidi="ar-SY"/>
                              </w:rPr>
                              <w:t xml:space="preserve">    أنواع المرؤوسين وصفاتهم السلوكية والطرق المناسبة للتعامل معهم:</w:t>
                            </w:r>
                          </w:p>
                          <w:p w:rsidR="00693FEF" w:rsidRPr="00DB0D9B" w:rsidRDefault="00693FEF" w:rsidP="000D0CA1">
                            <w:pPr>
                              <w:keepNext/>
                              <w:jc w:val="left"/>
                              <w:rPr>
                                <w:bCs/>
                                <w:rtl/>
                              </w:rPr>
                            </w:pPr>
                            <w:r>
                              <w:rPr>
                                <w:rFonts w:ascii="Adobe Arabic" w:hAnsi="Adobe Arabic" w:cs="Adobe Arabic" w:hint="cs"/>
                                <w:bCs/>
                                <w:color w:val="auto"/>
                                <w:sz w:val="36"/>
                                <w:szCs w:val="36"/>
                                <w:rtl/>
                                <w:lang w:bidi="ar-SY"/>
                              </w:rPr>
                              <w:t xml:space="preserve">   المختلفة للم:</w:t>
                            </w:r>
                          </w:p>
                        </w:txbxContent>
                      </v:textbox>
                    </v:roundrect>
                    <v:oval id="Oval 61" o:spid="_x0000_s1489"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WOTMAA&#10;AADcAAAADwAAAGRycy9kb3ducmV2LnhtbERPzWoCMRC+F3yHMIK3mtVCKatRSqVQrCDu+gDDZrpZ&#10;mkxCkurq0zeHQo8f3/96OzorLhTT4FnBYl6BIO68HrhXcG7fH19ApIys0XomBTdKsN1MHtZYa3/l&#10;E12a3IsSwqlGBSbnUEuZOkMO09wH4sJ9+egwFxh7qSNeS7izcllVz9LhwKXBYKA3Q9138+MU7Ktg&#10;Ujx83m8H2RzbXbD7HK1Ss+n4ugKRacz/4j/3h1awfCrzy5lyBO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lWOTMAAAADcAAAADwAAAAAAAAAAAAAAAACYAgAAZHJzL2Rvd25y&#10;ZXYueG1sUEsFBgAAAAAEAAQA9QAAAIUDAAAAAA==&#10;" fillcolor="#272727 [2749]" stroked="f" strokeweight="1pt">
                      <v:stroke joinstyle="miter"/>
                      <v:shadow on="t" color="black" opacity="26214f" origin=",-.5" offset="0,3pt"/>
                    </v:oval>
                  </v:group>
                  <v:rect id="Rectangle 332" o:spid="_x0000_s1490"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XuqMcA&#10;AADcAAAADwAAAGRycy9kb3ducmV2LnhtbESPW2sCMRSE3wv9D+EUfCk1qxYpq1FsodoHL3hBfDxs&#10;jrtrNydLEnX7740g9HGYmW+Y4bgxlbiQ86VlBZ12AoI4s7rkXMFu+/32AcIHZI2VZVLwRx7Go+en&#10;IabaXnlNl03IRYSwT1FBEUKdSumzggz6tq2Jo3e0zmCI0uVSO7xGuKlkN0n60mDJcaHAmr4Kyn43&#10;Z6PgsNsu3j/d6nQ4Tuf7vl3SzOevSrVemskARKAm/Icf7R+toNvrwP1MPAJyd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l7qjHAAAA3AAAAA8AAAAAAAAAAAAAAAAAmAIAAGRy&#10;cy9kb3ducmV2LnhtbFBLBQYAAAAABAAEAPUAAACMAwAAAAA=&#10;" fillcolor="#0070c0" stroked="f" strokeweight="1pt"/>
                </v:group>
                <v:group id="Google Shape;200;p17" o:spid="_x0000_s1491"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MKccQAAADcAAAADwAAAGRycy9kb3ducmV2LnhtbESPQYvCMBSE7wv+h/AE&#10;b2vaiotUo4jo4kGEVUG8PZpnW2xeSpNt6783wsIeh5n5hlmselOJlhpXWlYQjyMQxJnVJecKLufd&#10;5wyE88gaK8uk4EkOVsvBxwJTbTv+ofbkcxEg7FJUUHhfp1K6rCCDbmxr4uDdbWPQB9nkUjfYBbip&#10;ZBJFX9JgyWGhwJo2BWWP069R8N1ht57E2/bwuG+et/P0eD3EpNRo2K/nIDz1/j/8195rBck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RMKccQAAADcAAAA&#10;DwAAAAAAAAAAAAAAAACqAgAAZHJzL2Rvd25yZXYueG1sUEsFBgAAAAAEAAQA+gAAAJsDAAAAAA==&#10;">
                  <v:shape id="Google Shape;201;p17" o:spid="_x0000_s1492"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bGPMYA&#10;AADcAAAADwAAAGRycy9kb3ducmV2LnhtbESPQWvCQBSE7wX/w/KE3urGCDamrkEKhdBDwSh6fWRf&#10;k7TZt2l2TdJ/3xUKHoeZ+YbZZpNpxUC9aywrWC4iEMSl1Q1XCk7Ht6cEhPPIGlvLpOCXHGS72cMW&#10;U21HPtBQ+EoECLsUFdTed6mUrqzJoFvYjjh4n7Y36IPsK6l7HAPctDKOorU02HBYqLGj15rK7+Jq&#10;FHxcE5/r80/y/nw5r782Y3E6lo1Sj/Np/wLC0+Tv4f92rhXEqxXczoQjIH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bGPMYAAADc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493"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Loh8YA&#10;AADcAAAADwAAAGRycy9kb3ducmV2LnhtbESPQWvCQBSE7wX/w/IKvYhujK1ImlVEKhSllEah10f2&#10;NRuSfRuyq6b/3hUKPQ4z8w2Trwfbigv1vnasYDZNQBCXTtdcKTgdd5MlCB+QNbaOScEveVivRg85&#10;Ztpd+YsuRahEhLDPUIEJocuk9KUhi37qOuLo/bjeYoiyr6Tu8RrhtpVpkiykxZrjgsGOtobKpjhb&#10;Be3x8+PwNn4pvsdYpHNv9s2h2iv19DhsXkEEGsJ/+K/9rhWk82e4n4lH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Loh8YAAADcAAAADwAAAAAAAAAAAAAAAACYAgAAZHJz&#10;L2Rvd25yZXYueG1sUEsFBgAAAAAEAAQA9QAAAIsDAAAAAA==&#10;" path="m2643,1l417,1c191,1,,143,,370,,608,191,751,417,751r2214,c2870,751,3060,608,3060,370,3060,143,2870,1,2643,1xe" filled="f" strokecolor="white [3212]">
                    <v:path arrowok="t" o:extrusionok="f"/>
                  </v:shape>
                  <v:shape id="Google Shape;203;p17" o:spid="_x0000_s1494"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ZzWcUA&#10;AADcAAAADwAAAGRycy9kb3ducmV2LnhtbESPQWvCQBSE7wX/w/IEb3Vj0haJriKlitBTUwW9PbPP&#10;bDD7NmRXTf99t1DwOMzMN8x82dtG3KjztWMFk3ECgrh0uuZKwe57/TwF4QOyxsYxKfghD8vF4GmO&#10;uXZ3/qJbESoRIexzVGBCaHMpfWnIoh+7ljh6Z9dZDFF2ldQd3iPcNjJNkjdpsea4YLCld0Plpbha&#10;BZk/mGO2WZ90lfLh82O3z4qXiVKjYb+agQjUh0f4v73VCtLsFf7Ox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xnNZxQAAANwAAAAPAAAAAAAAAAAAAAAAAJgCAABkcnMv&#10;ZG93bnJldi54bWxQSwUGAAAAAAQABAD1AAAAigMAAAAA&#10;" path="m1976,l417,c191,,,131,,369,,596,191,739,417,739r1559,c2203,739,2393,596,2393,369,2393,131,2203,,1976,xe" filled="f" strokecolor="white [3212]">
                    <v:path arrowok="t" o:extrusionok="f"/>
                  </v:shape>
                  <v:group id="Google Shape;204;p17" o:spid="_x0000_s1495"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shape id="Google Shape;205;p17" o:spid="_x0000_s1496"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IycQA&#10;AADcAAAADwAAAGRycy9kb3ducmV2LnhtbESPQWvCQBSE74L/YXlCL1I3atGYuooUCj1qtPdn9pmk&#10;Zt+G3TWm/74rFDwOM/MNs972phEdOV9bVjCdJCCIC6trLhWcjp+vKQgfkDU2lknBL3nYboaDNWba&#10;3vlAXR5KESHsM1RQhdBmUvqiIoN+Ylvi6F2sMxiidKXUDu8Rbho5S5KFNFhzXKiwpY+Kimt+Mwp+&#10;ln3qxof96jzP0++38tS1QV6Uehn1u3cQgfrwDP+3v7SC2XwJjzPxCM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9CMnEAAAA3AAAAA8AAAAAAAAAAAAAAAAAmAIAAGRycy9k&#10;b3ducmV2LnhtbFBLBQYAAAAABAAEAPUAAACJAwAAAAA=&#10;" path="m227,1501v107,,226,-72,226,-167l453,167c453,84,322,1,227,1,144,1,1,84,1,167r,1167c1,1429,144,1501,227,1501xe" filled="f" stroked="f">
                      <v:path arrowok="t" o:extrusionok="f"/>
                    </v:shape>
                    <v:shape id="Google Shape;206;p17" o:spid="_x0000_s1497"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DGHcAA&#10;AADcAAAADwAAAGRycy9kb3ducmV2LnhtbERPPW/CMBDdK/U/WFeJrTgEqaoCBjWtimBsYGA84iMJ&#10;jc+RfYXw7+uhUsen971cj65XVwqx82xgNs1AEdfedtwYOOw/n19BRUG22HsmA3eKsF49PiyxsP7G&#10;X3StpFEphGOBBlqRodA61i05jFM/ECfu7INDSTA02ga8pXDX6zzLXrTDjlNDiwO9t1R/Vz/OQFnl&#10;5e6Iu1mQS/zYulLc5mSNmTyNbwtQQqP8i//cW2sgn6e16Uw6Anr1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RDGHcAAAADcAAAADwAAAAAAAAAAAAAAAACYAgAAZHJzL2Rvd25y&#10;ZXYueG1sUEsFBgAAAAAEAAQA9QAAAIUDAAAAAA==&#10;" path="m929,60c846,,750,36,703,108l60,1060c,1143,24,1251,95,1310v36,12,60,24,96,24c250,1334,298,1310,334,1251l976,298v60,-71,36,-178,-47,-238xe" filled="f" stroked="f">
                      <v:path arrowok="t" o:extrusionok="f"/>
                    </v:shape>
                    <v:shape id="Google Shape;207;p17" o:spid="_x0000_s1498"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Vh/cQA&#10;AADcAAAADwAAAGRycy9kb3ducmV2LnhtbESP3WoCMRSE7wu+QziCdzXrD6KrUURbKPZCXH2A4+a4&#10;u7g52W6ixrc3hUIvh5n5hlmsgqnFnVpXWVYw6CcgiHOrKy4UnI6f71MQziNrrC2Tgic5WC07bwtM&#10;tX3wge6ZL0SEsEtRQel9k0rp8pIMur5tiKN3sa1BH2VbSN3iI8JNLYdJMpEGK44LJTa0KSm/Zjej&#10;gL7tx7kO2XjLk0047rc7Ozr9KNXrhvUchKfg/8N/7S+tYDiawe+Ze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lYf3EAAAA3AAAAA8AAAAAAAAAAAAAAAAAmAIAAGRycy9k&#10;b3ducmV2LnhtbFBLBQYAAAAABAAEAPUAAACJAwAAAAA=&#10;" path="m822,1346v24,,60,-12,83,-35c989,1263,1013,1156,953,1072l334,108c286,25,179,1,96,48,12,108,1,215,48,298r619,965c703,1322,763,1346,822,1346xe" filled="f" stroked="f">
                      <v:path arrowok="t" o:extrusionok="f"/>
                    </v:shape>
                    <v:shape id="Google Shape;208;p17" o:spid="_x0000_s1499"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Q4EcAA&#10;AADcAAAADwAAAGRycy9kb3ducmV2LnhtbERPy4rCMBTdD/gP4QpuBk18oEPHKGJRdOnjA+4017Zj&#10;c1OaqPXvzUJweTjv+bK1lbhT40vHGoYDBYI4c6bkXMP5tOn/gPAB2WDlmDQ8ycNy0fmaY2Lcgw90&#10;P4ZcxBD2CWooQqgTKX1WkEU/cDVx5C6usRgibHJpGnzEcFvJkVJTabHk2FBgTeuCsuvxZjX8kRwH&#10;yi6pmu2qVO2H6fdp+691r9uufkEEasNH/HbvjIbRJM6PZ+IRkI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aQ4EcAAAADcAAAADwAAAAAAAAAAAAAAAACYAgAAZHJzL2Rvd25y&#10;ZXYueG1sUEsFBgAAAAAEAAQA9QAAAIUDAAAAAA==&#10;" path="m1287,596l275,48c191,1,84,36,48,120,1,191,25,310,120,346l1132,894v24,11,48,23,71,23c1263,917,1322,882,1358,822v36,-71,12,-190,-71,-226xe" filled="f" stroked="f">
                      <v:path arrowok="t" o:extrusionok="f"/>
                    </v:shape>
                    <v:shape id="Google Shape;209;p17" o:spid="_x0000_s1500"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1BlMcA&#10;AADcAAAADwAAAGRycy9kb3ducmV2LnhtbESPQWvCQBSE70L/w/IKvUjdRIqE1FVsoVBKQYzS5vjM&#10;PpNg9m3Ibk3sr3cFweMwM98w8+VgGnGiztWWFcSTCARxYXXNpYLd9uM5AeE8ssbGMik4k4Pl4mE0&#10;x1Tbnjd0ynwpAoRdigoq79tUSldUZNBNbEscvIPtDPogu1LqDvsAN42cRtFMGqw5LFTY0ntFxTH7&#10;MwrWJP/7td+/5V8/5+Q7S+LffBwr9fQ4rF5BeBr8PXxrf2oF05cYrmfCEZ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9QZTHAAAA3A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spacing w:before="240"/>
        <w:rPr>
          <w:b/>
          <w:bCs/>
          <w:color w:val="C00000"/>
          <w:rtl/>
        </w:rPr>
      </w:pPr>
      <w:r>
        <w:rPr>
          <w:noProof/>
        </w:rPr>
        <mc:AlternateContent>
          <mc:Choice Requires="wpg">
            <w:drawing>
              <wp:inline distT="0" distB="0" distL="0" distR="0" wp14:anchorId="3AA895AB" wp14:editId="70829749">
                <wp:extent cx="5731510" cy="3042285"/>
                <wp:effectExtent l="0" t="0" r="2540" b="5715"/>
                <wp:docPr id="32101" name="Group 17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3042285"/>
                          <a:chOff x="0" y="0"/>
                          <a:chExt cx="57315" cy="30422"/>
                        </a:xfrm>
                      </wpg:grpSpPr>
                      <pic:pic xmlns:pic="http://schemas.openxmlformats.org/drawingml/2006/picture">
                        <pic:nvPicPr>
                          <pic:cNvPr id="32102"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15" cy="30422"/>
                          </a:xfrm>
                          <a:prstGeom prst="rect">
                            <a:avLst/>
                          </a:prstGeom>
                          <a:noFill/>
                          <a:extLst>
                            <a:ext uri="{909E8E84-426E-40DD-AFC4-6F175D3DCCD1}">
                              <a14:hiddenFill xmlns:a14="http://schemas.microsoft.com/office/drawing/2010/main">
                                <a:solidFill>
                                  <a:srgbClr val="FFFFFF"/>
                                </a:solidFill>
                              </a14:hiddenFill>
                            </a:ext>
                          </a:extLst>
                        </pic:spPr>
                      </pic:pic>
                      <wps:wsp>
                        <wps:cNvPr id="32103" name="Text Box 1745"/>
                        <wps:cNvSpPr txBox="1">
                          <a:spLocks noChangeArrowheads="1"/>
                        </wps:cNvSpPr>
                        <wps:spPr bwMode="auto">
                          <a:xfrm>
                            <a:off x="40758" y="1361"/>
                            <a:ext cx="5156" cy="4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93FEF" w:rsidRPr="00B25C19" w:rsidRDefault="00693FEF" w:rsidP="000D0CA1">
                              <w:pPr>
                                <w:jc w:val="center"/>
                                <w:rPr>
                                  <w:color w:val="FFFFFF" w:themeColor="background1"/>
                                  <w:sz w:val="36"/>
                                  <w:szCs w:val="40"/>
                                  <w:lang w:bidi="ar-SY"/>
                                </w:rPr>
                              </w:pPr>
                              <w:r w:rsidRPr="00B25C19">
                                <w:rPr>
                                  <w:rFonts w:hint="cs"/>
                                  <w:color w:val="FFFFFF" w:themeColor="background1"/>
                                  <w:sz w:val="36"/>
                                  <w:szCs w:val="40"/>
                                  <w:rtl/>
                                  <w:lang w:bidi="ar-SY"/>
                                </w:rPr>
                                <w:t>1</w:t>
                              </w:r>
                            </w:p>
                          </w:txbxContent>
                        </wps:txbx>
                        <wps:bodyPr rot="0" vert="horz" wrap="square" lIns="91440" tIns="45720" rIns="91440" bIns="45720" anchor="t" anchorCtr="0" upright="1">
                          <a:noAutofit/>
                        </wps:bodyPr>
                      </wps:wsp>
                      <wps:wsp>
                        <wps:cNvPr id="32104" name="Text Box 1746"/>
                        <wps:cNvSpPr txBox="1">
                          <a:spLocks noChangeArrowheads="1"/>
                        </wps:cNvSpPr>
                        <wps:spPr bwMode="auto">
                          <a:xfrm>
                            <a:off x="43774" y="22860"/>
                            <a:ext cx="5156" cy="4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93FEF" w:rsidRPr="00B25C19" w:rsidRDefault="00693FEF" w:rsidP="000D0CA1">
                              <w:pPr>
                                <w:bidi w:val="0"/>
                                <w:jc w:val="center"/>
                                <w:rPr>
                                  <w:color w:val="FFFFFF" w:themeColor="background1"/>
                                  <w:sz w:val="36"/>
                                  <w:szCs w:val="40"/>
                                  <w:lang w:bidi="ar-SY"/>
                                </w:rPr>
                              </w:pPr>
                              <w:r>
                                <w:rPr>
                                  <w:rFonts w:hint="cs"/>
                                  <w:color w:val="FFFFFF" w:themeColor="background1"/>
                                  <w:sz w:val="36"/>
                                  <w:szCs w:val="40"/>
                                  <w:rtl/>
                                  <w:lang w:bidi="ar-SY"/>
                                </w:rPr>
                                <w:t>2</w:t>
                              </w:r>
                            </w:p>
                          </w:txbxContent>
                        </wps:txbx>
                        <wps:bodyPr rot="0" vert="horz" wrap="square" lIns="91440" tIns="45720" rIns="91440" bIns="45720" anchor="t" anchorCtr="0" upright="1">
                          <a:noAutofit/>
                        </wps:bodyPr>
                      </wps:wsp>
                      <wps:wsp>
                        <wps:cNvPr id="32105" name="Text Box 1747"/>
                        <wps:cNvSpPr txBox="1">
                          <a:spLocks noChangeArrowheads="1"/>
                        </wps:cNvSpPr>
                        <wps:spPr bwMode="auto">
                          <a:xfrm>
                            <a:off x="25875" y="14202"/>
                            <a:ext cx="5156" cy="4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93FEF" w:rsidRPr="00B25C19" w:rsidRDefault="00693FEF" w:rsidP="000D0CA1">
                              <w:pPr>
                                <w:bidi w:val="0"/>
                                <w:jc w:val="center"/>
                                <w:rPr>
                                  <w:color w:val="FFFFFF" w:themeColor="background1"/>
                                  <w:sz w:val="36"/>
                                  <w:szCs w:val="40"/>
                                  <w:lang w:bidi="ar-SY"/>
                                </w:rPr>
                              </w:pPr>
                              <w:r>
                                <w:rPr>
                                  <w:rFonts w:hint="cs"/>
                                  <w:color w:val="FFFFFF" w:themeColor="background1"/>
                                  <w:sz w:val="36"/>
                                  <w:szCs w:val="40"/>
                                  <w:rtl/>
                                  <w:lang w:bidi="ar-SY"/>
                                </w:rPr>
                                <w:t>3</w:t>
                              </w:r>
                            </w:p>
                          </w:txbxContent>
                        </wps:txbx>
                        <wps:bodyPr rot="0" vert="horz" wrap="square" lIns="91440" tIns="45720" rIns="91440" bIns="45720" anchor="t" anchorCtr="0" upright="1">
                          <a:noAutofit/>
                        </wps:bodyPr>
                      </wps:wsp>
                      <wps:wsp>
                        <wps:cNvPr id="32106" name="Text Box 1827"/>
                        <wps:cNvSpPr txBox="1">
                          <a:spLocks noChangeArrowheads="1"/>
                        </wps:cNvSpPr>
                        <wps:spPr bwMode="auto">
                          <a:xfrm>
                            <a:off x="7879" y="22860"/>
                            <a:ext cx="5156" cy="4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93FEF" w:rsidRPr="00B25C19" w:rsidRDefault="00693FEF" w:rsidP="000D0CA1">
                              <w:pPr>
                                <w:bidi w:val="0"/>
                                <w:jc w:val="center"/>
                                <w:rPr>
                                  <w:color w:val="FFFFFF" w:themeColor="background1"/>
                                  <w:sz w:val="36"/>
                                  <w:szCs w:val="40"/>
                                  <w:lang w:bidi="ar-SY"/>
                                </w:rPr>
                              </w:pPr>
                              <w:r>
                                <w:rPr>
                                  <w:rFonts w:hint="cs"/>
                                  <w:color w:val="FFFFFF" w:themeColor="background1"/>
                                  <w:sz w:val="36"/>
                                  <w:szCs w:val="40"/>
                                  <w:rtl/>
                                  <w:lang w:bidi="ar-SY"/>
                                </w:rPr>
                                <w:t>4</w:t>
                              </w:r>
                            </w:p>
                          </w:txbxContent>
                        </wps:txbx>
                        <wps:bodyPr rot="0" vert="horz" wrap="square" lIns="91440" tIns="45720" rIns="91440" bIns="45720" anchor="t" anchorCtr="0" upright="1">
                          <a:noAutofit/>
                        </wps:bodyPr>
                      </wps:wsp>
                      <wps:wsp>
                        <wps:cNvPr id="32107" name="Text Box 1828"/>
                        <wps:cNvSpPr txBox="1">
                          <a:spLocks noChangeArrowheads="1"/>
                        </wps:cNvSpPr>
                        <wps:spPr bwMode="auto">
                          <a:xfrm>
                            <a:off x="10992" y="680"/>
                            <a:ext cx="5155" cy="4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93FEF" w:rsidRPr="00B25C19" w:rsidRDefault="00693FEF" w:rsidP="000D0CA1">
                              <w:pPr>
                                <w:bidi w:val="0"/>
                                <w:jc w:val="center"/>
                                <w:rPr>
                                  <w:color w:val="FFFFFF" w:themeColor="background1"/>
                                  <w:sz w:val="36"/>
                                  <w:szCs w:val="40"/>
                                  <w:lang w:bidi="ar-SY"/>
                                </w:rPr>
                              </w:pPr>
                              <w:r>
                                <w:rPr>
                                  <w:rFonts w:hint="cs"/>
                                  <w:color w:val="FFFFFF" w:themeColor="background1"/>
                                  <w:sz w:val="36"/>
                                  <w:szCs w:val="40"/>
                                  <w:rtl/>
                                  <w:lang w:bidi="ar-SY"/>
                                </w:rPr>
                                <w:t>5</w:t>
                              </w:r>
                            </w:p>
                          </w:txbxContent>
                        </wps:txbx>
                        <wps:bodyPr rot="0" vert="horz" wrap="square" lIns="91440" tIns="45720" rIns="91440" bIns="45720" anchor="t" anchorCtr="0" upright="1">
                          <a:noAutofit/>
                        </wps:bodyPr>
                      </wps:wsp>
                      <wps:wsp>
                        <wps:cNvPr id="32108" name="Text Box 1829"/>
                        <wps:cNvSpPr txBox="1">
                          <a:spLocks noChangeArrowheads="1"/>
                        </wps:cNvSpPr>
                        <wps:spPr bwMode="auto">
                          <a:xfrm>
                            <a:off x="44455" y="4280"/>
                            <a:ext cx="9333" cy="8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93FEF" w:rsidRPr="00B25C19" w:rsidRDefault="00693FEF"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الموظف العصبي</w:t>
                              </w:r>
                            </w:p>
                          </w:txbxContent>
                        </wps:txbx>
                        <wps:bodyPr rot="0" vert="horz" wrap="square" lIns="91440" tIns="45720" rIns="91440" bIns="45720" anchor="t" anchorCtr="0" upright="1">
                          <a:noAutofit/>
                        </wps:bodyPr>
                      </wps:wsp>
                      <wps:wsp>
                        <wps:cNvPr id="32109" name="Text Box 1830"/>
                        <wps:cNvSpPr txBox="1">
                          <a:spLocks noChangeArrowheads="1"/>
                        </wps:cNvSpPr>
                        <wps:spPr bwMode="auto">
                          <a:xfrm>
                            <a:off x="33949" y="16896"/>
                            <a:ext cx="9333" cy="10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93FEF" w:rsidRPr="00B25C19" w:rsidRDefault="00693FEF"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الموظف فائق الحساسية</w:t>
                              </w:r>
                            </w:p>
                          </w:txbxContent>
                        </wps:txbx>
                        <wps:bodyPr rot="0" vert="horz" wrap="square" lIns="91440" tIns="45720" rIns="91440" bIns="45720" anchor="t" anchorCtr="0" upright="1">
                          <a:noAutofit/>
                        </wps:bodyPr>
                      </wps:wsp>
                      <wps:wsp>
                        <wps:cNvPr id="32110" name="Text Box 1831"/>
                        <wps:cNvSpPr txBox="1">
                          <a:spLocks noChangeArrowheads="1"/>
                        </wps:cNvSpPr>
                        <wps:spPr bwMode="auto">
                          <a:xfrm>
                            <a:off x="23930" y="4669"/>
                            <a:ext cx="9332" cy="8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93FEF" w:rsidRPr="00B25C19" w:rsidRDefault="00693FEF"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الموظف المجادل</w:t>
                              </w:r>
                            </w:p>
                          </w:txbxContent>
                        </wps:txbx>
                        <wps:bodyPr rot="0" vert="horz" wrap="square" lIns="91440" tIns="45720" rIns="91440" bIns="45720" anchor="t" anchorCtr="0" upright="1">
                          <a:noAutofit/>
                        </wps:bodyPr>
                      </wps:wsp>
                      <wps:wsp>
                        <wps:cNvPr id="32111" name="Text Box 1832"/>
                        <wps:cNvSpPr txBox="1">
                          <a:spLocks noChangeArrowheads="1"/>
                        </wps:cNvSpPr>
                        <wps:spPr bwMode="auto">
                          <a:xfrm>
                            <a:off x="13651" y="17435"/>
                            <a:ext cx="9333" cy="10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93FEF" w:rsidRPr="00B25C19" w:rsidRDefault="00693FEF"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موظف العلاوة والمكافأة</w:t>
                              </w:r>
                            </w:p>
                          </w:txbxContent>
                        </wps:txbx>
                        <wps:bodyPr rot="0" vert="horz" wrap="square" lIns="91440" tIns="45720" rIns="91440" bIns="45720" anchor="t" anchorCtr="0" upright="1">
                          <a:noAutofit/>
                        </wps:bodyPr>
                      </wps:wsp>
                      <wps:wsp>
                        <wps:cNvPr id="32112" name="Text Box 1833"/>
                        <wps:cNvSpPr txBox="1">
                          <a:spLocks noChangeArrowheads="1"/>
                        </wps:cNvSpPr>
                        <wps:spPr bwMode="auto">
                          <a:xfrm>
                            <a:off x="3555" y="3028"/>
                            <a:ext cx="9333" cy="11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93FEF" w:rsidRPr="00B25C19" w:rsidRDefault="00693FEF"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موظف عديم المسؤولية</w:t>
                              </w:r>
                            </w:p>
                          </w:txbxContent>
                        </wps:txbx>
                        <wps:bodyPr rot="0" vert="horz" wrap="square" lIns="91440" tIns="45720" rIns="91440" bIns="45720" anchor="t" anchorCtr="0" upright="1">
                          <a:noAutofit/>
                        </wps:bodyPr>
                      </wps:wsp>
                    </wpg:wgp>
                  </a:graphicData>
                </a:graphic>
              </wp:inline>
            </w:drawing>
          </mc:Choice>
          <mc:Fallback>
            <w:pict>
              <v:group id="Group 1743" o:spid="_x0000_s1501" style="width:451.3pt;height:239.55pt;mso-position-horizontal-relative:char;mso-position-vertical-relative:line" coordsize="57315,304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">
                <v:shape id="Picture 24" o:spid="_x0000_s1502" type="#_x0000_t75" style="position:absolute;width:57315;height:304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k1NDFAAAA3gAAAA8AAABkcnMvZG93bnJldi54bWxEj81qwzAQhO+FvoPYQm+NZBec4kQJaaBQ&#10;8Ck/vS/WxnJirRxLjd23rwKFHoeZ+YZZrifXiRsNofWsIZspEMS1Ny03Go6Hj5c3ECEiG+w8k4Yf&#10;CrBePT4ssTR+5B3d9rERCcKhRA02xr6UMtSWHIaZ74mTd/KDw5jk0Egz4JjgrpO5UoV02HJasNjT&#10;1lJ92X87Dc3p/VxlNoxXW8X8Wmyr4kvNtX5+mjYLEJGm+B/+a38aDa95pnK430lX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1ZNTQxQAAAN4AAAAPAAAAAAAAAAAAAAAA&#10;AJ8CAABkcnMvZG93bnJldi54bWxQSwUGAAAAAAQABAD3AAAAkQMAAAAA&#10;">
                  <v:imagedata r:id="rId55" o:title=""/>
                </v:shape>
                <v:shape id="Text Box 1745" o:spid="_x0000_s1503" type="#_x0000_t202" style="position:absolute;left:40758;top:1361;width:5156;height:4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I7VscA&#10;AADeAAAADwAAAGRycy9kb3ducmV2LnhtbESPQYvCMBSE78L+h/AEb5pacZFqFCmIInrQ9bK3Z/Ns&#10;i81Lt4la99dvhAWPw8x8w8wWranEnRpXWlYwHEQgiDOrS84VnL5W/QkI55E1VpZJwZMcLOYfnRkm&#10;2j74QPejz0WAsEtQQeF9nUjpsoIMuoGtiYN3sY1BH2STS93gI8BNJeMo+pQGSw4LBdaUFpRdjzej&#10;YJuu9ng4x2byW6Xr3WVZ/5y+x0r1uu1yCsJT69/h//ZGKxjFw2gErzvhCs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iO1bHAAAA3gAAAA8AAAAAAAAAAAAAAAAAmAIAAGRy&#10;cy9kb3ducmV2LnhtbFBLBQYAAAAABAAEAPUAAACMAwAAAAA=&#10;" filled="f" stroked="f" strokeweight=".5pt">
                  <v:textbox>
                    <w:txbxContent>
                      <w:p w:rsidR="00693FEF" w:rsidRPr="00B25C19" w:rsidRDefault="00693FEF" w:rsidP="000D0CA1">
                        <w:pPr>
                          <w:jc w:val="center"/>
                          <w:rPr>
                            <w:color w:val="FFFFFF" w:themeColor="background1"/>
                            <w:sz w:val="36"/>
                            <w:szCs w:val="40"/>
                            <w:lang w:bidi="ar-SY"/>
                          </w:rPr>
                        </w:pPr>
                        <w:r w:rsidRPr="00B25C19">
                          <w:rPr>
                            <w:rFonts w:hint="cs"/>
                            <w:color w:val="FFFFFF" w:themeColor="background1"/>
                            <w:sz w:val="36"/>
                            <w:szCs w:val="40"/>
                            <w:rtl/>
                            <w:lang w:bidi="ar-SY"/>
                          </w:rPr>
                          <w:t>1</w:t>
                        </w:r>
                      </w:p>
                    </w:txbxContent>
                  </v:textbox>
                </v:shape>
                <v:shape id="Text Box 1746" o:spid="_x0000_s1504" type="#_x0000_t202" style="position:absolute;left:43774;top:22860;width:5156;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ujIsgA&#10;AADeAAAADwAAAGRycy9kb3ducmV2LnhtbESPT2vCQBTE74V+h+UVvNWNaS0hZhUJSEX0oPXS2zP7&#10;8odm36bZVVM/fbcg9DjMzG+YbDGYVlyod41lBZNxBIK4sLrhSsHxY/WcgHAeWWNrmRT8kIPF/PEh&#10;w1TbK+/pcvCVCBB2KSqove9SKV1Rk0E3th1x8ErbG/RB9pXUPV4D3LQyjqI3abDhsFBjR3lNxdfh&#10;bBRs8tUO96fYJLc2f9+Wy+77+DlVavQ0LGcgPA3+P3xvr7WCl3gSvcLfnXAF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i6MiyAAAAN4AAAAPAAAAAAAAAAAAAAAAAJgCAABk&#10;cnMvZG93bnJldi54bWxQSwUGAAAAAAQABAD1AAAAjQMAAAAA&#10;" filled="f" stroked="f" strokeweight=".5pt">
                  <v:textbox>
                    <w:txbxContent>
                      <w:p w:rsidR="00693FEF" w:rsidRPr="00B25C19" w:rsidRDefault="00693FEF" w:rsidP="000D0CA1">
                        <w:pPr>
                          <w:bidi w:val="0"/>
                          <w:jc w:val="center"/>
                          <w:rPr>
                            <w:color w:val="FFFFFF" w:themeColor="background1"/>
                            <w:sz w:val="36"/>
                            <w:szCs w:val="40"/>
                            <w:lang w:bidi="ar-SY"/>
                          </w:rPr>
                        </w:pPr>
                        <w:r>
                          <w:rPr>
                            <w:rFonts w:hint="cs"/>
                            <w:color w:val="FFFFFF" w:themeColor="background1"/>
                            <w:sz w:val="36"/>
                            <w:szCs w:val="40"/>
                            <w:rtl/>
                            <w:lang w:bidi="ar-SY"/>
                          </w:rPr>
                          <w:t>2</w:t>
                        </w:r>
                      </w:p>
                    </w:txbxContent>
                  </v:textbox>
                </v:shape>
                <v:shape id="Text Box 1747" o:spid="_x0000_s1505" type="#_x0000_t202" style="position:absolute;left:25875;top:14202;width:5156;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cGuccA&#10;AADeAAAADwAAAGRycy9kb3ducmV2LnhtbESPQYvCMBSE74L/ITzBm6Z2UaQaRQriIu5B18vens2z&#10;LTYvtYla99dvFgSPw8x8w8yXranEnRpXWlYwGkYgiDOrS84VHL/XgykI55E1VpZJwZMcLBfdzhwT&#10;bR+8p/vB5yJA2CWooPC+TqR0WUEG3dDWxME728agD7LJpW7wEeCmknEUTaTBksNCgTWlBWWXw80o&#10;2KbrL9yfYjP9rdLN7ryqr8efsVL9XruagfDU+nf41f7UCj7iUTSG/zvhCs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HBrnHAAAA3gAAAA8AAAAAAAAAAAAAAAAAmAIAAGRy&#10;cy9kb3ducmV2LnhtbFBLBQYAAAAABAAEAPUAAACMAwAAAAA=&#10;" filled="f" stroked="f" strokeweight=".5pt">
                  <v:textbox>
                    <w:txbxContent>
                      <w:p w:rsidR="00693FEF" w:rsidRPr="00B25C19" w:rsidRDefault="00693FEF" w:rsidP="000D0CA1">
                        <w:pPr>
                          <w:bidi w:val="0"/>
                          <w:jc w:val="center"/>
                          <w:rPr>
                            <w:color w:val="FFFFFF" w:themeColor="background1"/>
                            <w:sz w:val="36"/>
                            <w:szCs w:val="40"/>
                            <w:lang w:bidi="ar-SY"/>
                          </w:rPr>
                        </w:pPr>
                        <w:r>
                          <w:rPr>
                            <w:rFonts w:hint="cs"/>
                            <w:color w:val="FFFFFF" w:themeColor="background1"/>
                            <w:sz w:val="36"/>
                            <w:szCs w:val="40"/>
                            <w:rtl/>
                            <w:lang w:bidi="ar-SY"/>
                          </w:rPr>
                          <w:t>3</w:t>
                        </w:r>
                      </w:p>
                    </w:txbxContent>
                  </v:textbox>
                </v:shape>
                <v:shape id="Text Box 1827" o:spid="_x0000_s1506" type="#_x0000_t202" style="position:absolute;left:7879;top:22860;width:5156;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WYzsgA&#10;AADeAAAADwAAAGRycy9kb3ducmV2LnhtbESPQWvCQBSE70L/w/IKvekmKRVJXUMIBEupB62X3l6z&#10;zyQ0+zbNrpr217uC4HGYmW+YZTaaTpxocK1lBfEsAkFcWd1yrWD/WU4XIJxH1thZJgV/5CBbPUyW&#10;mGp75i2ddr4WAcIuRQWN930qpasaMuhmticO3sEOBn2QQy31gOcAN51MomguDbYcFhrsqWio+tkd&#10;jYL3otzg9jsxi/+uWH8c8v53//Wi1NPjmL+C8DT6e/jWftMKnpM4msP1TrgCcnU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FZjOyAAAAN4AAAAPAAAAAAAAAAAAAAAAAJgCAABk&#10;cnMvZG93bnJldi54bWxQSwUGAAAAAAQABAD1AAAAjQMAAAAA&#10;" filled="f" stroked="f" strokeweight=".5pt">
                  <v:textbox>
                    <w:txbxContent>
                      <w:p w:rsidR="00693FEF" w:rsidRPr="00B25C19" w:rsidRDefault="00693FEF" w:rsidP="000D0CA1">
                        <w:pPr>
                          <w:bidi w:val="0"/>
                          <w:jc w:val="center"/>
                          <w:rPr>
                            <w:color w:val="FFFFFF" w:themeColor="background1"/>
                            <w:sz w:val="36"/>
                            <w:szCs w:val="40"/>
                            <w:lang w:bidi="ar-SY"/>
                          </w:rPr>
                        </w:pPr>
                        <w:r>
                          <w:rPr>
                            <w:rFonts w:hint="cs"/>
                            <w:color w:val="FFFFFF" w:themeColor="background1"/>
                            <w:sz w:val="36"/>
                            <w:szCs w:val="40"/>
                            <w:rtl/>
                            <w:lang w:bidi="ar-SY"/>
                          </w:rPr>
                          <w:t>4</w:t>
                        </w:r>
                      </w:p>
                    </w:txbxContent>
                  </v:textbox>
                </v:shape>
                <v:shape id="Text Box 1828" o:spid="_x0000_s1507" type="#_x0000_t202" style="position:absolute;left:10992;top:680;width:5155;height:4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k9VcgA&#10;AADeAAAADwAAAGRycy9kb3ducmV2LnhtbESPT2vCQBTE74V+h+UVvNWNKbUhZhUJSEX0oPXS2zP7&#10;8odm36bZVVM/fbcg9DjMzG+YbDGYVlyod41lBZNxBIK4sLrhSsHxY/WcgHAeWWNrmRT8kIPF/PEh&#10;w1TbK+/pcvCVCBB2KSqove9SKV1Rk0E3th1x8ErbG/RB9pXUPV4D3LQyjqKpNNhwWKixo7ym4utw&#10;Ngo2+WqH+1Nsklubv2/LZfd9/HxVavQ0LGcgPA3+P3xvr7WCl3gSvcHfnXAF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WT1VyAAAAN4AAAAPAAAAAAAAAAAAAAAAAJgCAABk&#10;cnMvZG93bnJldi54bWxQSwUGAAAAAAQABAD1AAAAjQMAAAAA&#10;" filled="f" stroked="f" strokeweight=".5pt">
                  <v:textbox>
                    <w:txbxContent>
                      <w:p w:rsidR="00693FEF" w:rsidRPr="00B25C19" w:rsidRDefault="00693FEF" w:rsidP="000D0CA1">
                        <w:pPr>
                          <w:bidi w:val="0"/>
                          <w:jc w:val="center"/>
                          <w:rPr>
                            <w:color w:val="FFFFFF" w:themeColor="background1"/>
                            <w:sz w:val="36"/>
                            <w:szCs w:val="40"/>
                            <w:lang w:bidi="ar-SY"/>
                          </w:rPr>
                        </w:pPr>
                        <w:r>
                          <w:rPr>
                            <w:rFonts w:hint="cs"/>
                            <w:color w:val="FFFFFF" w:themeColor="background1"/>
                            <w:sz w:val="36"/>
                            <w:szCs w:val="40"/>
                            <w:rtl/>
                            <w:lang w:bidi="ar-SY"/>
                          </w:rPr>
                          <w:t>5</w:t>
                        </w:r>
                      </w:p>
                    </w:txbxContent>
                  </v:textbox>
                </v:shape>
                <v:shape id="Text Box 1829" o:spid="_x0000_s1508" type="#_x0000_t202" style="position:absolute;left:44455;top:4280;width:9333;height:8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apJ8UA&#10;AADeAAAADwAAAGRycy9kb3ducmV2LnhtbERPy2rCQBTdF/yH4Qrd1UlSLBIzSghIS2kXPjburpmb&#10;B2buxMxUU7++syi4PJx3th5NJ640uNaygngWgSAurW65VnDYb14WIJxH1thZJgW/5GC9mjxlmGp7&#10;4y1dd74WIYRdigoa7/tUSlc2ZNDNbE8cuMoOBn2AQy31gLcQbjqZRNGbNNhyaGiwp6Kh8rz7MQo+&#10;i803bk+JWdy74v2ryvvL4ThX6nk65ksQnkb/EP+7P7SC1ySOwt5wJ1w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xqknxQAAAN4AAAAPAAAAAAAAAAAAAAAAAJgCAABkcnMv&#10;ZG93bnJldi54bWxQSwUGAAAAAAQABAD1AAAAigMAAAAA&#10;" filled="f" stroked="f" strokeweight=".5pt">
                  <v:textbox>
                    <w:txbxContent>
                      <w:p w:rsidR="00693FEF" w:rsidRPr="00B25C19" w:rsidRDefault="00693FEF"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الموظف العصبي</w:t>
                        </w:r>
                      </w:p>
                    </w:txbxContent>
                  </v:textbox>
                </v:shape>
                <v:shape id="Text Box 1830" o:spid="_x0000_s1509" type="#_x0000_t202" style="position:absolute;left:33949;top:16896;width:9333;height:10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oMvMgA&#10;AADeAAAADwAAAGRycy9kb3ducmV2LnhtbESPT2vCQBTE7wW/w/IEb3VjSotGV5GAVMQe/HPx9sw+&#10;k2D2bcyumvrpuwXB4zAzv2Ems9ZU4kaNKy0rGPQjEMSZ1SXnCva7xfsQhPPIGivLpOCXHMymnbcJ&#10;JtreeUO3rc9FgLBLUEHhfZ1I6bKCDLq+rYmDd7KNQR9kk0vd4D3ATSXjKPqSBksOCwXWlBaUnbdX&#10;o2CVLn5wc4zN8FGl3+vTvL7sD59K9brtfAzCU+tf4Wd7qRV8xINoBP93whWQ0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igy8yAAAAN4AAAAPAAAAAAAAAAAAAAAAAJgCAABk&#10;cnMvZG93bnJldi54bWxQSwUGAAAAAAQABAD1AAAAjQMAAAAA&#10;" filled="f" stroked="f" strokeweight=".5pt">
                  <v:textbox>
                    <w:txbxContent>
                      <w:p w:rsidR="00693FEF" w:rsidRPr="00B25C19" w:rsidRDefault="00693FEF"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الموظف فائق الحساسية</w:t>
                        </w:r>
                      </w:p>
                    </w:txbxContent>
                  </v:textbox>
                </v:shape>
                <v:shape id="Text Box 1831" o:spid="_x0000_s1510" type="#_x0000_t202" style="position:absolute;left:23930;top:4669;width:9332;height:8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kz/MYA&#10;AADeAAAADwAAAGRycy9kb3ducmV2LnhtbESPzYrCMBSF98K8Q7iCO03bYUSqUaQgDqILHTezuzbX&#10;ttjcdJqodZ7eLASXh/PHN1t0phY3al1lWUE8ikAQ51ZXXCg4/qyGExDOI2usLZOCBzlYzD96M0y1&#10;vfOebgdfiDDCLkUFpfdNKqXLSzLoRrYhDt7ZtgZ9kG0hdYv3MG5qmUTRWBqsODyU2FBWUn45XI2C&#10;Tbba4f6UmMl/na2352Xzd/z9UmrQ75ZTEJ46/w6/2t9awWcSxwEg4AQU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kz/MYAAADeAAAADwAAAAAAAAAAAAAAAACYAgAAZHJz&#10;L2Rvd25yZXYueG1sUEsFBgAAAAAEAAQA9QAAAIsDAAAAAA==&#10;" filled="f" stroked="f" strokeweight=".5pt">
                  <v:textbox>
                    <w:txbxContent>
                      <w:p w:rsidR="00693FEF" w:rsidRPr="00B25C19" w:rsidRDefault="00693FEF"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الموظف المجادل</w:t>
                        </w:r>
                      </w:p>
                    </w:txbxContent>
                  </v:textbox>
                </v:shape>
                <v:shape id="Text Box 1832" o:spid="_x0000_s1511" type="#_x0000_t202" style="position:absolute;left:13651;top:17435;width:9333;height:10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WWZ8gA&#10;AADeAAAADwAAAGRycy9kb3ducmV2LnhtbESPT2vCQBTE7wW/w/KE3uomKZWQZhUJiKW0B60Xb8/s&#10;yx+afRuzW0399G5B6HGYmd8w+XI0nTjT4FrLCuJZBIK4tLrlWsH+a/2UgnAeWWNnmRT8koPlYvKQ&#10;Y6bthbd03vlaBAi7DBU03veZlK5syKCb2Z44eJUdDPogh1rqAS8BbjqZRNFcGmw5LDTYU9FQ+b37&#10;MQrei/Unbo+JSa9dsfmoVv1pf3hR6nE6rl5BeBr9f/jeftMKnpM4juHvTrgCcn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JZZnyAAAAN4AAAAPAAAAAAAAAAAAAAAAAJgCAABk&#10;cnMvZG93bnJldi54bWxQSwUGAAAAAAQABAD1AAAAjQMAAAAA&#10;" filled="f" stroked="f" strokeweight=".5pt">
                  <v:textbox>
                    <w:txbxContent>
                      <w:p w:rsidR="00693FEF" w:rsidRPr="00B25C19" w:rsidRDefault="00693FEF"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موظف العلاوة والمكافأة</w:t>
                        </w:r>
                      </w:p>
                    </w:txbxContent>
                  </v:textbox>
                </v:shape>
                <v:shape id="Text Box 1833" o:spid="_x0000_s1512" type="#_x0000_t202" style="position:absolute;left:3555;top:3028;width:9333;height:11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cIEMgA&#10;AADeAAAADwAAAGRycy9kb3ducmV2LnhtbESPT2vCQBTE70K/w/IKvekmKZYQs4oEpKXoQeult9fs&#10;yx/Mvk2zW0399K5Q6HGYmd8w+Wo0nTjT4FrLCuJZBIK4tLrlWsHxYzNNQTiPrLGzTAp+ycFq+TDJ&#10;MdP2wns6H3wtAoRdhgoa7/tMSlc2ZNDNbE8cvMoOBn2QQy31gJcAN51MouhFGmw5LDTYU9FQeTr8&#10;GAXvxWaH+6/EpNeueN1W6/77+DlX6ulxXC9AeBr9f/iv/aYVPCdxnMD9TrgCcn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9wgQyAAAAN4AAAAPAAAAAAAAAAAAAAAAAJgCAABk&#10;cnMvZG93bnJldi54bWxQSwUGAAAAAAQABAD1AAAAjQMAAAAA&#10;" filled="f" stroked="f" strokeweight=".5pt">
                  <v:textbox>
                    <w:txbxContent>
                      <w:p w:rsidR="00693FEF" w:rsidRPr="00B25C19" w:rsidRDefault="00693FEF"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موظف عديم المسؤولية</w:t>
                        </w:r>
                      </w:p>
                    </w:txbxContent>
                  </v:textbox>
                </v:shape>
                <w10:wrap anchorx="page"/>
                <w10:anchorlock/>
              </v:group>
            </w:pict>
          </mc:Fallback>
        </mc:AlternateContent>
      </w:r>
    </w:p>
    <w:p w:rsidR="000D0CA1" w:rsidRDefault="000D0CA1" w:rsidP="000D0CA1">
      <w:pPr>
        <w:rPr>
          <w:b/>
          <w:bCs/>
          <w:color w:val="C00000"/>
          <w:rtl/>
        </w:rPr>
      </w:pPr>
    </w:p>
    <w:p w:rsidR="000D0CA1" w:rsidRDefault="000D0CA1" w:rsidP="000D0CA1">
      <w:pPr>
        <w:keepNext/>
        <w:rPr>
          <w:rtl/>
        </w:rPr>
      </w:pPr>
      <w:r>
        <w:rPr>
          <w:rFonts w:hint="cs"/>
          <w:b/>
          <w:bCs/>
          <w:noProof/>
          <w:rtl/>
        </w:rPr>
        <mc:AlternateContent>
          <mc:Choice Requires="wpg">
            <w:drawing>
              <wp:inline distT="0" distB="0" distL="0" distR="0" wp14:anchorId="5CF2C760" wp14:editId="68D79174">
                <wp:extent cx="2186447" cy="760095"/>
                <wp:effectExtent l="0" t="0" r="4445" b="1905"/>
                <wp:docPr id="7417" name="Google Shape;750;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186447" cy="760095"/>
                          <a:chOff x="6" y="29130"/>
                          <a:chExt cx="21611" cy="8580"/>
                        </a:xfrm>
                      </wpg:grpSpPr>
                      <wps:wsp>
                        <wps:cNvPr id="7418" name="Google Shape;751;p16"/>
                        <wps:cNvSpPr>
                          <a:spLocks/>
                        </wps:cNvSpPr>
                        <wps:spPr bwMode="auto">
                          <a:xfrm>
                            <a:off x="191" y="30258"/>
                            <a:ext cx="20840"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419" name="Google Shape;752;p16"/>
                        <wps:cNvSpPr>
                          <a:spLocks/>
                        </wps:cNvSpPr>
                        <wps:spPr bwMode="auto">
                          <a:xfrm>
                            <a:off x="6" y="30090"/>
                            <a:ext cx="21376"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420" name="Google Shape;753;p16"/>
                        <wps:cNvSpPr>
                          <a:spLocks/>
                        </wps:cNvSpPr>
                        <wps:spPr bwMode="auto">
                          <a:xfrm>
                            <a:off x="3521" y="29130"/>
                            <a:ext cx="4844" cy="954"/>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421" name="Google Shape;754;p16"/>
                        <wps:cNvSpPr>
                          <a:spLocks/>
                        </wps:cNvSpPr>
                        <wps:spPr bwMode="auto">
                          <a:xfrm>
                            <a:off x="671" y="36756"/>
                            <a:ext cx="4844"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422" name="Google Shape;755;p16"/>
                        <wps:cNvSpPr>
                          <a:spLocks/>
                        </wps:cNvSpPr>
                        <wps:spPr bwMode="auto">
                          <a:xfrm>
                            <a:off x="1072" y="36756"/>
                            <a:ext cx="3851" cy="478"/>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423" name="Google Shape;756;p16"/>
                        <wps:cNvSpPr>
                          <a:spLocks/>
                        </wps:cNvSpPr>
                        <wps:spPr bwMode="auto">
                          <a:xfrm>
                            <a:off x="4422" y="29607"/>
                            <a:ext cx="3968" cy="477"/>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424" name="Google Shape;757;p16"/>
                        <wps:cNvSpPr>
                          <a:spLocks/>
                        </wps:cNvSpPr>
                        <wps:spPr bwMode="auto">
                          <a:xfrm>
                            <a:off x="838" y="29607"/>
                            <a:ext cx="6260"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4C10CB" w:rsidRDefault="00693FEF" w:rsidP="000D0CA1">
                              <w:pPr>
                                <w:bidi w:val="0"/>
                                <w:jc w:val="center"/>
                                <w:rPr>
                                  <w:color w:val="FFFFFF"/>
                                  <w:sz w:val="40"/>
                                  <w:szCs w:val="40"/>
                                  <w:lang w:val="en-GB"/>
                                </w:rPr>
                              </w:pPr>
                              <w:r w:rsidRPr="004C10CB">
                                <w:rPr>
                                  <w:color w:val="FFFFFF"/>
                                  <w:sz w:val="40"/>
                                  <w:szCs w:val="40"/>
                                  <w:lang w:val="en-GB"/>
                                </w:rPr>
                                <w:t>1</w:t>
                              </w:r>
                            </w:p>
                          </w:txbxContent>
                        </wps:txbx>
                        <wps:bodyPr rot="0" vert="horz" wrap="square" lIns="91425" tIns="91425" rIns="91425" bIns="91425" anchor="ctr" anchorCtr="0" upright="1">
                          <a:noAutofit/>
                        </wps:bodyPr>
                      </wps:wsp>
                      <wps:wsp>
                        <wps:cNvPr id="7425" name="Google Shape;760;p16"/>
                        <wps:cNvSpPr txBox="1">
                          <a:spLocks noChangeArrowheads="1"/>
                        </wps:cNvSpPr>
                        <wps:spPr bwMode="auto">
                          <a:xfrm>
                            <a:off x="6506" y="30632"/>
                            <a:ext cx="15111" cy="6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4959CE" w:rsidRDefault="00693FEF" w:rsidP="000D0CA1">
                              <w:pPr>
                                <w:jc w:val="left"/>
                                <w:rPr>
                                  <w:rFonts w:ascii="Adobe Arabic" w:hAnsi="Adobe Arabic" w:cs="Adobe Arabic"/>
                                  <w:b/>
                                  <w:bCs/>
                                  <w:sz w:val="36"/>
                                  <w:szCs w:val="36"/>
                                  <w:rtl/>
                                  <w:lang w:bidi="ar-SY"/>
                                </w:rPr>
                              </w:pPr>
                              <w:r>
                                <w:rPr>
                                  <w:rFonts w:ascii="Adobe Arabic" w:hAnsi="Adobe Arabic" w:cs="Adobe Arabic" w:hint="cs"/>
                                  <w:b/>
                                  <w:bCs/>
                                  <w:sz w:val="36"/>
                                  <w:szCs w:val="36"/>
                                  <w:rtl/>
                                  <w:lang w:bidi="ar-SY"/>
                                </w:rPr>
                                <w:t>الموظف العصبي:</w:t>
                              </w:r>
                            </w:p>
                          </w:txbxContent>
                        </wps:txbx>
                        <wps:bodyPr rot="0" vert="horz" wrap="square" lIns="91425" tIns="36000" rIns="91425" bIns="36000" anchor="ctr" anchorCtr="0" upright="1">
                          <a:noAutofit/>
                        </wps:bodyPr>
                      </wps:wsp>
                    </wpg:wgp>
                  </a:graphicData>
                </a:graphic>
              </wp:inline>
            </w:drawing>
          </mc:Choice>
          <mc:Fallback>
            <w:pict>
              <v:group id="Google Shape;750;p16" o:spid="_x0000_s1513" style="width:172.15pt;height:59.85pt;flip:x;mso-position-horizontal-relative:char;mso-position-vertical-relative:line" coordorigin="6,29130" coordsize="21611,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">
                <v:shape id="Google Shape;751;p16" o:spid="_x0000_s1514" style="position:absolute;left:191;top:30258;width:20840;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fI2MEA&#10;AADdAAAADwAAAGRycy9kb3ducmV2LnhtbERPS2vCQBC+F/wPywi91Y1tqRJdRYSC9tT6OHgbs2MS&#10;zM6G7GjWf989FHr8+N7zZXSNulMXas8GxqMMFHHhbc2lgcP+82UKKgiyxcYzGXhQgOVi8DTH3Pqe&#10;f+i+k1KlEA45GqhE2lzrUFTkMIx8S5y4i+8cSoJdqW2HfQp3jX7Nsg/tsObUUGFL64qK6+7mDHyV&#10;rRzjWeLR9szU2O2b/z4Z8zyMqxkooSj/4j/3xhqYvI/T3PQmPQG9+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nyNjBAAAA3QAAAA8AAAAAAAAAAAAAAAAAmAIAAGRycy9kb3du&#10;cmV2LnhtbFBLBQYAAAAABAAEAPUAAACGAwAAAAA=&#10;" path="m3215,1c1441,1,1,1441,1,3215r,17574c1,22563,1441,24004,3215,24004r156484,c161473,24004,162914,22563,162914,20789r,-17574c162914,1441,161473,1,159699,1l3215,1xe" fillcolor="black" stroked="f">
                  <v:fill opacity="21588f"/>
                  <v:path arrowok="t" o:extrusionok="f" o:connecttype="custom" o:connectlocs="411,0;0,894;0,5779;411,6673;20429,6673;20840,5779;20840,894;20429,0;411,0" o:connectangles="0,0,0,0,0,0,0,0,0"/>
                </v:shape>
                <v:shape id="Google Shape;752;p16" o:spid="_x0000_s1515" style="position:absolute;left:6;top:30090;width:21376;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j3uccA&#10;AADdAAAADwAAAGRycy9kb3ducmV2LnhtbESPT2sCMRTE7wW/Q3iCNzeriLZbo4hQaMGDblva4+vm&#10;7R/cvCxJqquf3giFHoeZ+Q2zXPemFSdyvrGsYJKkIIgLqxuuFHy8v4wfQfiArLG1TAou5GG9Gjws&#10;MdP2zAc65aESEcI+QwV1CF0mpS9qMugT2xFHr7TOYIjSVVI7PEe4aeU0TefSYMNxocaOtjUVx/zX&#10;KPC4e8uPP19XW3X76+d3WW4PrlRqNOw3zyAC9eE//Nd+1QoWs8kT3N/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I97nHAAAA3QAAAA8AAAAAAAAAAAAAAAAAmAIAAGRy&#10;cy9kb3ducmV2LnhtbFBLBQYAAAAABAAEAPUAAACMAwAAAAA=&#10;" path="m3215,1c1441,1,1,1441,1,3215r,17574c1,22563,1441,24004,3215,24004r156484,c161473,24004,162914,22563,162914,20789r,-17574c162914,1441,161473,1,159699,1l3215,1xe" fillcolor="#e7e6e6 [3203]" stroked="f">
                  <v:path arrowok="t" o:extrusionok="f" o:connecttype="custom" o:connectlocs="422,0;0,894;0,5779;422,6673;20954,6673;21376,5779;21376,894;20954,0;422,0" o:connectangles="0,0,0,0,0,0,0,0,0"/>
                </v:shape>
                <v:shape id="Google Shape;753;p16" o:spid="_x0000_s1516" style="position:absolute;left:3521;top:29130;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SXJMIA&#10;AADdAAAADwAAAGRycy9kb3ducmV2LnhtbERPz2vCMBS+C/sfwhvspqlOdFajyKAwxYt13h/Jsy02&#10;LyXJtO6vN4fBjh/f79Wmt624kQ+NYwXjUQaCWDvTcKXg+1QMP0CEiGywdUwKHhRgs34ZrDA37s5H&#10;upWxEimEQ44K6hi7XMqga7IYRq4jTtzFeYsxQV9J4/Gewm0rJ1k2kxYbTg01dvRZk76WP1bBXh5+&#10;y9l16xfmfNDvD12E3bhQ6u213y5BROrjv/jP/WUUzKeTtD+9SU9Ar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5JckwgAAAN0AAAAPAAAAAAAAAAAAAAAAAJgCAABkcnMvZG93&#10;bnJldi54bWxQSwUGAAAAAAQABAD1AAAAhwMAAAAA&#10;" path="m620,1l1,3430r25872,l26552,1,620,1xe" fillcolor="#8080ed" stroked="f">
                  <v:path arrowok="t" o:extrusionok="f" o:connecttype="custom" o:connectlocs="113,0;0,954;4720,954;4844,0;113,0" o:connectangles="0,0,0,0,0"/>
                </v:shape>
                <v:shape id="Google Shape;754;p16" o:spid="_x0000_s1517" style="position:absolute;left:671;top:36756;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gyv8UA&#10;AADdAAAADwAAAGRycy9kb3ducmV2LnhtbESPQWsCMRSE70L/Q3gFbzW7WqzdGkUKC1a8dFvvj+R1&#10;d3HzsiRR1/76Rih4HGbmG2a5HmwnzuRD61hBPslAEGtnWq4VfH+VTwsQISIb7ByTgisFWK8eRkss&#10;jLvwJ52rWIsE4VCggibGvpAy6IYshonriZP347zFmKSvpfF4SXDbyWmWzaXFltNCgz29N6SP1ckq&#10;2Mn9bzU/bvyrOez17KrL8JGXSo0fh80biEhDvIf/21uj4OV5msPtTXo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qDK/xQAAAN0AAAAPAAAAAAAAAAAAAAAAAJgCAABkcnMv&#10;ZG93bnJldi54bWxQSwUGAAAAAAQABAD1AAAAigMAAAAA&#10;" path="m620,1l1,3430r25920,l26552,1,620,1xe" fillcolor="#8080ed" stroked="f">
                  <v:path arrowok="t" o:extrusionok="f" o:connecttype="custom" o:connectlocs="113,0;0,954;4729,954;4844,0;113,0" o:connectangles="0,0,0,0,0"/>
                </v:shape>
                <v:shape id="Google Shape;755;p16" o:spid="_x0000_s1518" style="position:absolute;left:1072;top:36756;width:3851;height:478;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qDLsYA&#10;AADdAAAADwAAAGRycy9kb3ducmV2LnhtbESPT2vCQBTE7wW/w/KE3urGUFRSN0HEll4s9Q/0+pp9&#10;TYK7b2N2a+K3dwsFj8PM/IZZFoM14kKdbxwrmE4SEMSl0w1XCo6H16cFCB+QNRrHpOBKHop89LDE&#10;TLued3TZh0pECPsMFdQhtJmUvqzJop+4ljh6P66zGKLsKqk77CPcGpkmyUxabDgu1NjSuqbytP+1&#10;ChbGbw9t8/3xtg7m67xJp/3n3Cj1OB5WLyACDeEe/m+/awXz5zSFvzfxCc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qDLsYAAADdAAAADwAAAAAAAAAAAAAAAACYAgAAZHJz&#10;L2Rvd25yZXYueG1sUEsFBgAAAAAEAAQA9QAAAIsDAAAAAA==&#10;" path="m,1l1393,1715r19717,l21110,1,,1xe" fillcolor="#2020ba" stroked="f">
                  <v:path arrowok="t" o:extrusionok="f" o:connecttype="custom" o:connectlocs="0,0;254,478;3851,478;3851,0;0,0" o:connectangles="0,0,0,0,0"/>
                </v:shape>
                <v:shape id="Google Shape;756;p16" o:spid="_x0000_s1519" style="position:absolute;left:4422;top:29607;width:3968;height:477;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E9DcYA&#10;AADdAAAADwAAAGRycy9kb3ducmV2LnhtbESPW2sCMRSE3wv+h3CEvmnWC1ZWo4gorX0pXhAfD5uz&#10;F9ycLEnU7b83BaGPw8x8w8yXranFnZyvLCsY9BMQxJnVFRcKTsdtbwrCB2SNtWVS8EselovO2xxT&#10;bR+8p/shFCJC2KeooAyhSaX0WUkGfd82xNHLrTMYonSF1A4fEW5qOUySiTRYcVwosaF1Sdn1cDMK&#10;NufNKh9ftu57PZjsfuiW782nVOq9265mIAK14T/8an9pBR/j4Qj+3s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E9DcYAAADdAAAADwAAAAAAAAAAAAAAAACYAgAAZHJz&#10;L2Rvd25yZXYueG1sUEsFBgAAAAAEAAQA9QAAAIsDAAAAAA==&#10;" path="m596,l,1715r21753,l20312,,596,xe" fillcolor="#2020ba" stroked="f">
                  <v:path arrowok="t" o:extrusionok="f" o:connecttype="custom" o:connectlocs="109,0;0,477;3968,477;3705,0;109,0" o:connectangles="0,0,0,0,0"/>
                </v:shape>
                <v:shape id="Google Shape;757;p16" o:spid="_x0000_s1520" style="position:absolute;left:838;top:29607;width:6260;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xe98YA&#10;AADdAAAADwAAAGRycy9kb3ducmV2LnhtbESPW2sCMRSE3wv+h3AKfRHNKl7KahRpKQrrixfs62Fz&#10;3CzdnKybVLf/3ghCH4eZ+YaZL1tbiSs1vnSsYNBPQBDnTpdcKDgevnrvIHxA1lg5JgV/5GG56LzM&#10;MdXuxju67kMhIoR9igpMCHUqpc8NWfR9VxNH7+waiyHKppC6wVuE20oOk2QiLZYcFwzW9GEo/9n/&#10;WgXb7vHz29pMGnTV5ZSN1xkVa6XeXtvVDESgNvyHn+2NVjAdDUfweBOf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xe98YAAADdAAAADwAAAAAAAAAAAAAAAACYAgAAZHJz&#10;L2Rvd25yZXYueG1sUEsFBgAAAAAEAAQA9QAAAIsDAAAAAA==&#10;" adj="-11796480,,5400" path="m4977,l,27432r25932,l30909,,4977,xe" fillcolor="#4949e7" stroked="f">
                  <v:stroke joinstyle="miter"/>
                  <v:formulas/>
                  <v:path arrowok="t" o:extrusionok="f" o:connecttype="custom" o:connectlocs="1008,0;0,7626;5252,7626;6260,0;1008,0" o:connectangles="0,0,0,0,0" textboxrect="0,0,30909,27433"/>
                  <v:textbox inset="2.53958mm,2.53958mm,2.53958mm,2.53958mm">
                    <w:txbxContent>
                      <w:p w:rsidR="00693FEF" w:rsidRPr="004C10CB" w:rsidRDefault="00693FEF" w:rsidP="000D0CA1">
                        <w:pPr>
                          <w:bidi w:val="0"/>
                          <w:jc w:val="center"/>
                          <w:rPr>
                            <w:color w:val="FFFFFF"/>
                            <w:sz w:val="40"/>
                            <w:szCs w:val="40"/>
                            <w:lang w:val="en-GB"/>
                          </w:rPr>
                        </w:pPr>
                        <w:r w:rsidRPr="004C10CB">
                          <w:rPr>
                            <w:color w:val="FFFFFF"/>
                            <w:sz w:val="40"/>
                            <w:szCs w:val="40"/>
                            <w:lang w:val="en-GB"/>
                          </w:rPr>
                          <w:t>1</w:t>
                        </w:r>
                      </w:p>
                    </w:txbxContent>
                  </v:textbox>
                </v:shape>
                <v:shape id="Google Shape;760;p16" o:spid="_x0000_s1521" type="#_x0000_t202" style="position:absolute;left:6506;top:30632;width:15111;height:63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mBX8UA&#10;AADdAAAADwAAAGRycy9kb3ducmV2LnhtbESPUUvDQBCE3wX/w7GCb82lQdsaey0iSoVCoTW+L7lt&#10;LpjbC7k1jf/eEwQfh5n5hllvJ9+pkYbYBjYwz3JQxHWwLTcGqvfX2QpUFGSLXWAy8E0RtpvrqzWW&#10;Nlz4SONJGpUgHEs04ET6UutYO/IYs9ATJ+8cBo+S5NBoO+AlwX2nizxfaI8tpwWHPT07qj9PX97A&#10;WKx2B5m/nHW1X+w+pHXRPRyNub2Znh5BCU3yH/5rv1kDy7viHn7fpCe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qYFfxQAAAN0AAAAPAAAAAAAAAAAAAAAAAJgCAABkcnMv&#10;ZG93bnJldi54bWxQSwUGAAAAAAQABAD1AAAAigMAAAAA&#10;" filled="f" stroked="f">
                  <v:textbox inset="2.53958mm,1mm,2.53958mm,1mm">
                    <w:txbxContent>
                      <w:p w:rsidR="00693FEF" w:rsidRPr="004959CE" w:rsidRDefault="00693FEF" w:rsidP="000D0CA1">
                        <w:pPr>
                          <w:jc w:val="left"/>
                          <w:rPr>
                            <w:rFonts w:ascii="Adobe Arabic" w:hAnsi="Adobe Arabic" w:cs="Adobe Arabic"/>
                            <w:b/>
                            <w:bCs/>
                            <w:sz w:val="36"/>
                            <w:szCs w:val="36"/>
                            <w:rtl/>
                            <w:lang w:bidi="ar-SY"/>
                          </w:rPr>
                        </w:pPr>
                        <w:r>
                          <w:rPr>
                            <w:rFonts w:ascii="Adobe Arabic" w:hAnsi="Adobe Arabic" w:cs="Adobe Arabic" w:hint="cs"/>
                            <w:b/>
                            <w:bCs/>
                            <w:sz w:val="36"/>
                            <w:szCs w:val="36"/>
                            <w:rtl/>
                            <w:lang w:bidi="ar-SY"/>
                          </w:rPr>
                          <w:t>الموظف العصبي:</w:t>
                        </w:r>
                      </w:p>
                    </w:txbxContent>
                  </v:textbox>
                </v:shape>
                <w10:wrap anchorx="page"/>
                <w10:anchorlock/>
              </v:group>
            </w:pict>
          </mc:Fallback>
        </mc:AlternateContent>
      </w:r>
    </w:p>
    <w:p w:rsidR="000D0CA1" w:rsidRPr="002F23A4" w:rsidRDefault="003C0A58" w:rsidP="000D0CA1">
      <w:pPr>
        <w:rPr>
          <w:rtl/>
        </w:rPr>
      </w:pPr>
      <w:r>
        <w:rPr>
          <w:noProof/>
          <w:rtl/>
        </w:rPr>
        <w:drawing>
          <wp:anchor distT="0" distB="0" distL="114300" distR="114300" simplePos="0" relativeHeight="252290048" behindDoc="0" locked="0" layoutInCell="1" allowOverlap="1" wp14:anchorId="59FAD0DB" wp14:editId="062B56FA">
            <wp:simplePos x="0" y="0"/>
            <wp:positionH relativeFrom="margin">
              <wp:posOffset>-457200</wp:posOffset>
            </wp:positionH>
            <wp:positionV relativeFrom="paragraph">
              <wp:posOffset>941070</wp:posOffset>
            </wp:positionV>
            <wp:extent cx="2421890" cy="2410460"/>
            <wp:effectExtent l="0" t="0" r="0" b="0"/>
            <wp:wrapSquare wrapText="bothSides"/>
            <wp:docPr id="237957" name="صورة 237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957" name="Investor presentation-rafiki (1).png"/>
                    <pic:cNvPicPr/>
                  </pic:nvPicPr>
                  <pic:blipFill rotWithShape="1">
                    <a:blip r:embed="rId56" cstate="print">
                      <a:extLst>
                        <a:ext uri="{28A0092B-C50C-407E-A947-70E740481C1C}">
                          <a14:useLocalDpi xmlns:a14="http://schemas.microsoft.com/office/drawing/2010/main" val="0"/>
                        </a:ext>
                      </a:extLst>
                    </a:blip>
                    <a:srcRect l="5633" t="8449" r="12307" b="9887"/>
                    <a:stretch/>
                  </pic:blipFill>
                  <pic:spPr bwMode="auto">
                    <a:xfrm>
                      <a:off x="0" y="0"/>
                      <a:ext cx="2421890" cy="24104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D0CA1" w:rsidRPr="002F23A4">
        <w:rPr>
          <w:rtl/>
        </w:rPr>
        <w:t>هذ</w:t>
      </w:r>
      <w:r w:rsidR="000D0CA1">
        <w:rPr>
          <w:rtl/>
        </w:rPr>
        <w:t>ا هو أصعب أنواع شخصي</w:t>
      </w:r>
      <w:r w:rsidR="000D0CA1">
        <w:rPr>
          <w:rFonts w:hint="cs"/>
          <w:rtl/>
        </w:rPr>
        <w:t>ات</w:t>
      </w:r>
      <w:r w:rsidR="000D0CA1">
        <w:rPr>
          <w:rtl/>
        </w:rPr>
        <w:t xml:space="preserve"> الموظفين،</w:t>
      </w:r>
      <w:r w:rsidR="000D0CA1" w:rsidRPr="002F23A4">
        <w:rPr>
          <w:rtl/>
        </w:rPr>
        <w:t xml:space="preserve"> فهم يواجهون نوبات غضب مفاجئة كما أنهم يصبحون غاضبين لأسباب بسيطة، وإذا كنت ترى أن هذه التصرفات غير منطقية فعليك أن تعلم أنه غالبا ما يكون بسبب عدم الاستماع لهم.</w:t>
      </w:r>
    </w:p>
    <w:p w:rsidR="000D0CA1" w:rsidRDefault="000D0CA1" w:rsidP="000D0CA1">
      <w:pPr>
        <w:rPr>
          <w:rtl/>
        </w:rPr>
      </w:pPr>
      <w:r w:rsidRPr="002F23A4">
        <w:rPr>
          <w:rtl/>
        </w:rPr>
        <w:t xml:space="preserve">ودورك هنا كقائد للفريق أن تستمع لهم باهتمام وبدء اتخاذ خطوات حيال مصدر الغضب من المؤكد أنهم سيقدرون ذلك وسينعكس </w:t>
      </w:r>
      <w:r w:rsidRPr="002F23A4">
        <w:rPr>
          <w:rFonts w:hint="cs"/>
          <w:rtl/>
        </w:rPr>
        <w:t>على</w:t>
      </w:r>
      <w:r w:rsidRPr="002F23A4">
        <w:rPr>
          <w:rtl/>
        </w:rPr>
        <w:t xml:space="preserve"> بيئة العمل.</w:t>
      </w:r>
    </w:p>
    <w:p w:rsidR="000D0CA1" w:rsidRDefault="000D0CA1" w:rsidP="000D0CA1">
      <w:pPr>
        <w:rPr>
          <w:rtl/>
        </w:rPr>
      </w:pPr>
      <w:r w:rsidRPr="002F23A4">
        <w:rPr>
          <w:rtl/>
        </w:rPr>
        <w:t>التعامل مع هذه الحالة بشكل خاص</w:t>
      </w:r>
      <w:r>
        <w:rPr>
          <w:rFonts w:hint="cs"/>
          <w:rtl/>
        </w:rPr>
        <w:t>.</w:t>
      </w:r>
    </w:p>
    <w:p w:rsidR="000D0CA1" w:rsidRPr="009E0BA1" w:rsidRDefault="000D0CA1">
      <w:pPr>
        <w:pStyle w:val="ListParagraph"/>
        <w:numPr>
          <w:ilvl w:val="0"/>
          <w:numId w:val="22"/>
        </w:numPr>
        <w:spacing w:line="216" w:lineRule="auto"/>
        <w:rPr>
          <w:rFonts w:ascii="Sakkal Majalla" w:eastAsia="Arial Unicode MS" w:hAnsi="Sakkal Majalla" w:cs="Sakkal Majalla"/>
          <w:color w:val="002060"/>
          <w:sz w:val="34"/>
          <w:szCs w:val="34"/>
        </w:rPr>
      </w:pPr>
      <w:r w:rsidRPr="00E22FD8">
        <w:rPr>
          <w:rFonts w:ascii="Sakkal Majalla" w:eastAsia="Arial Unicode MS" w:hAnsi="Sakkal Majalla" w:cs="Sakkal Majalla"/>
          <w:color w:val="002060"/>
          <w:sz w:val="34"/>
          <w:szCs w:val="34"/>
          <w:rtl/>
        </w:rPr>
        <w:t xml:space="preserve">دراسة طبيعة هذا الموظف </w:t>
      </w:r>
      <w:r w:rsidRPr="00E22FD8">
        <w:rPr>
          <w:rFonts w:ascii="Sakkal Majalla" w:eastAsia="Arial Unicode MS" w:hAnsi="Sakkal Majalla" w:cs="Sakkal Majalla" w:hint="cs"/>
          <w:color w:val="002060"/>
          <w:sz w:val="34"/>
          <w:szCs w:val="34"/>
          <w:rtl/>
        </w:rPr>
        <w:t>وانعكاسها</w:t>
      </w:r>
      <w:r w:rsidRPr="00E22FD8">
        <w:rPr>
          <w:rFonts w:ascii="Sakkal Majalla" w:eastAsia="Arial Unicode MS" w:hAnsi="Sakkal Majalla" w:cs="Sakkal Majalla"/>
          <w:color w:val="002060"/>
          <w:sz w:val="34"/>
          <w:szCs w:val="34"/>
          <w:rtl/>
        </w:rPr>
        <w:t xml:space="preserve"> على الأداء والإنتاجية</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 xml:space="preserve">معرفة المسببات التي تجعله عصبيا في العمل </w:t>
      </w:r>
      <w:r w:rsidRPr="00E22FD8">
        <w:rPr>
          <w:rFonts w:ascii="Sakkal Majalla" w:eastAsia="Arial Unicode MS" w:hAnsi="Sakkal Majalla" w:cs="Sakkal Majalla" w:hint="cs"/>
          <w:color w:val="002060"/>
          <w:sz w:val="34"/>
          <w:szCs w:val="34"/>
          <w:rtl/>
        </w:rPr>
        <w:t>وتحليلها ثم</w:t>
      </w:r>
      <w:r w:rsidRPr="00E22FD8">
        <w:rPr>
          <w:rFonts w:ascii="Sakkal Majalla" w:eastAsia="Arial Unicode MS" w:hAnsi="Sakkal Majalla" w:cs="Sakkal Majalla"/>
          <w:color w:val="002060"/>
          <w:sz w:val="34"/>
          <w:szCs w:val="34"/>
          <w:rtl/>
        </w:rPr>
        <w:t xml:space="preserve"> إيجاد الحل المناسب</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تكليفه بمهام إدارية</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lastRenderedPageBreak/>
        <w:t>يجب إبعاده عن خدمة العملاء</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تجنبه كل اتصال مع العملاء</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إعطائه مزيدا من الاهتمام</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 xml:space="preserve">خلق </w:t>
      </w:r>
      <w:r w:rsidRPr="00E22FD8">
        <w:rPr>
          <w:rFonts w:ascii="Sakkal Majalla" w:eastAsia="Arial Unicode MS" w:hAnsi="Sakkal Majalla" w:cs="Sakkal Majalla" w:hint="cs"/>
          <w:color w:val="002060"/>
          <w:sz w:val="34"/>
          <w:szCs w:val="34"/>
          <w:rtl/>
        </w:rPr>
        <w:t>مناخ عمل</w:t>
      </w:r>
      <w:r w:rsidRPr="00E22FD8">
        <w:rPr>
          <w:rFonts w:ascii="Sakkal Majalla" w:eastAsia="Arial Unicode MS" w:hAnsi="Sakkal Majalla" w:cs="Sakkal Majalla"/>
          <w:color w:val="002060"/>
          <w:sz w:val="34"/>
          <w:szCs w:val="34"/>
          <w:rtl/>
        </w:rPr>
        <w:t xml:space="preserve"> مناسب</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جعله يشعر على نحو أفضل في العمل</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مساعدته على توفير الوقت والطاقة</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جعله يعطي مزيد من معنى لحياته المهنية</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يطلب منه أن يأخذ جلسات العلاج النفساني مع الطبيب النفساني الخاص بالشركة</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تحسين علاقاته مع زملائه في العمل  </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 xml:space="preserve">تتبع عن كتب حالة سير العمل لتجنب أي تأخير في العمل الذي قد يسبب له التسرع </w:t>
      </w:r>
      <w:r w:rsidRPr="00E22FD8">
        <w:rPr>
          <w:rFonts w:ascii="Sakkal Majalla" w:eastAsia="Arial Unicode MS" w:hAnsi="Sakkal Majalla" w:cs="Sakkal Majalla" w:hint="cs"/>
          <w:color w:val="002060"/>
          <w:sz w:val="34"/>
          <w:szCs w:val="34"/>
          <w:rtl/>
        </w:rPr>
        <w:t>والتوتر</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العمل على إيجاد حل لمشاكله في العمل </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مساعدته على حل مشاكله الخاصة إن وجدت</w:t>
      </w:r>
    </w:p>
    <w:p w:rsidR="000D0CA1" w:rsidRPr="00B540AF"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تسجيله في دورات تدريبية في المجالات التالية </w:t>
      </w:r>
      <w:r w:rsidRPr="00B540AF">
        <w:rPr>
          <w:rFonts w:ascii="Sakkal Majalla" w:eastAsia="Arial Unicode MS" w:hAnsi="Sakkal Majalla" w:cs="Sakkal Majalla"/>
          <w:color w:val="002060"/>
          <w:sz w:val="34"/>
          <w:szCs w:val="34"/>
          <w:rtl/>
        </w:rPr>
        <w:t xml:space="preserve">الدافع الذاتي، الثقة بالنفس، ضبط النفس، </w:t>
      </w:r>
      <w:r w:rsidRPr="00B540AF">
        <w:rPr>
          <w:rFonts w:ascii="Sakkal Majalla" w:eastAsia="Arial Unicode MS" w:hAnsi="Sakkal Majalla" w:cs="Sakkal Majalla" w:hint="cs"/>
          <w:color w:val="002060"/>
          <w:sz w:val="34"/>
          <w:szCs w:val="34"/>
          <w:rtl/>
        </w:rPr>
        <w:t>الاتصال</w:t>
      </w:r>
      <w:r w:rsidRPr="00B540AF">
        <w:rPr>
          <w:rFonts w:ascii="Sakkal Majalla" w:eastAsia="Arial Unicode MS" w:hAnsi="Sakkal Majalla" w:cs="Sakkal Majalla"/>
          <w:color w:val="002060"/>
          <w:sz w:val="34"/>
          <w:szCs w:val="34"/>
          <w:rtl/>
        </w:rPr>
        <w:t xml:space="preserve">، تسيير الوقت، العمل تحت </w:t>
      </w:r>
      <w:r>
        <w:rPr>
          <w:rFonts w:ascii="Sakkal Majalla" w:eastAsia="Arial Unicode MS" w:hAnsi="Sakkal Majalla" w:cs="Sakkal Majalla" w:hint="cs"/>
          <w:color w:val="002060"/>
          <w:sz w:val="34"/>
          <w:szCs w:val="34"/>
          <w:rtl/>
        </w:rPr>
        <w:t>الضغط.</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مراقبة تصرفاته</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Pr>
      </w:pPr>
      <w:r w:rsidRPr="00E22FD8">
        <w:rPr>
          <w:rFonts w:ascii="Sakkal Majalla" w:eastAsia="Arial Unicode MS" w:hAnsi="Sakkal Majalla" w:cs="Sakkal Majalla"/>
          <w:color w:val="002060"/>
          <w:sz w:val="34"/>
          <w:szCs w:val="34"/>
          <w:rtl/>
        </w:rPr>
        <w:t>وإذا ارتكب مخالفات، يعاقب بشدة</w:t>
      </w:r>
    </w:p>
    <w:p w:rsidR="000D0CA1" w:rsidRDefault="000D0CA1" w:rsidP="000D0CA1">
      <w:pPr>
        <w:keepNext/>
        <w:spacing w:line="216" w:lineRule="auto"/>
        <w:rPr>
          <w:color w:val="002060"/>
          <w:sz w:val="36"/>
          <w:szCs w:val="36"/>
          <w:rtl/>
        </w:rPr>
      </w:pPr>
      <w:r>
        <w:rPr>
          <w:noProof/>
          <w:rtl/>
        </w:rPr>
        <mc:AlternateContent>
          <mc:Choice Requires="wpg">
            <w:drawing>
              <wp:inline distT="0" distB="0" distL="0" distR="0" wp14:anchorId="60FF9488" wp14:editId="47F21A12">
                <wp:extent cx="2549525" cy="760095"/>
                <wp:effectExtent l="0" t="0" r="3175" b="1905"/>
                <wp:docPr id="7367" name="Google Shape;750;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549525" cy="760095"/>
                          <a:chOff x="8" y="29130"/>
                          <a:chExt cx="28744" cy="8580"/>
                        </a:xfrm>
                      </wpg:grpSpPr>
                      <wps:wsp>
                        <wps:cNvPr id="7368" name="Google Shape;751;p16"/>
                        <wps:cNvSpPr>
                          <a:spLocks/>
                        </wps:cNvSpPr>
                        <wps:spPr bwMode="auto">
                          <a:xfrm>
                            <a:off x="195" y="30259"/>
                            <a:ext cx="28211"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69" name="Google Shape;752;p16"/>
                        <wps:cNvSpPr>
                          <a:spLocks/>
                        </wps:cNvSpPr>
                        <wps:spPr bwMode="auto">
                          <a:xfrm>
                            <a:off x="8" y="30092"/>
                            <a:ext cx="28744"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70" name="Google Shape;753;p16"/>
                        <wps:cNvSpPr>
                          <a:spLocks/>
                        </wps:cNvSpPr>
                        <wps:spPr bwMode="auto">
                          <a:xfrm>
                            <a:off x="3521" y="29130"/>
                            <a:ext cx="4844" cy="954"/>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9F5FC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71" name="Google Shape;754;p16"/>
                        <wps:cNvSpPr>
                          <a:spLocks/>
                        </wps:cNvSpPr>
                        <wps:spPr bwMode="auto">
                          <a:xfrm>
                            <a:off x="671" y="36756"/>
                            <a:ext cx="4844"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9F5FC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72" name="Google Shape;755;p16"/>
                        <wps:cNvSpPr>
                          <a:spLocks/>
                        </wps:cNvSpPr>
                        <wps:spPr bwMode="auto">
                          <a:xfrm>
                            <a:off x="1072" y="36756"/>
                            <a:ext cx="3851" cy="478"/>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57257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73" name="Google Shape;756;p16"/>
                        <wps:cNvSpPr>
                          <a:spLocks/>
                        </wps:cNvSpPr>
                        <wps:spPr bwMode="auto">
                          <a:xfrm>
                            <a:off x="4422" y="29607"/>
                            <a:ext cx="3968" cy="477"/>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57257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74" name="Google Shape;757;p16"/>
                        <wps:cNvSpPr>
                          <a:spLocks/>
                        </wps:cNvSpPr>
                        <wps:spPr bwMode="auto">
                          <a:xfrm>
                            <a:off x="838" y="29607"/>
                            <a:ext cx="6260"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7030A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4C10CB" w:rsidRDefault="00693FEF" w:rsidP="000D0CA1">
                              <w:pPr>
                                <w:bidi w:val="0"/>
                                <w:jc w:val="center"/>
                                <w:rPr>
                                  <w:color w:val="FFFFFF"/>
                                  <w:sz w:val="40"/>
                                  <w:szCs w:val="40"/>
                                  <w:lang w:val="en-GB"/>
                                </w:rPr>
                              </w:pPr>
                              <w:r w:rsidRPr="004C10CB">
                                <w:rPr>
                                  <w:color w:val="FFFFFF"/>
                                  <w:sz w:val="40"/>
                                  <w:szCs w:val="40"/>
                                  <w:lang w:val="en-GB"/>
                                </w:rPr>
                                <w:t>2</w:t>
                              </w:r>
                            </w:p>
                          </w:txbxContent>
                        </wps:txbx>
                        <wps:bodyPr rot="0" vert="horz" wrap="square" lIns="91425" tIns="91425" rIns="91425" bIns="91425" anchor="ctr" anchorCtr="0" upright="1">
                          <a:noAutofit/>
                        </wps:bodyPr>
                      </wps:wsp>
                      <wps:wsp>
                        <wps:cNvPr id="7375" name="Google Shape;760;p16"/>
                        <wps:cNvSpPr txBox="1">
                          <a:spLocks noChangeArrowheads="1"/>
                        </wps:cNvSpPr>
                        <wps:spPr bwMode="auto">
                          <a:xfrm>
                            <a:off x="7111" y="30413"/>
                            <a:ext cx="20035" cy="6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4959CE" w:rsidRDefault="00693FEF" w:rsidP="000D0CA1">
                              <w:pPr>
                                <w:jc w:val="center"/>
                                <w:rPr>
                                  <w:rFonts w:ascii="Adobe Arabic" w:hAnsi="Adobe Arabic" w:cs="Adobe Arabic"/>
                                  <w:b/>
                                  <w:bCs/>
                                  <w:color w:val="434343"/>
                                  <w:sz w:val="36"/>
                                  <w:szCs w:val="36"/>
                                  <w:lang w:bidi="ar-SY"/>
                                </w:rPr>
                              </w:pPr>
                              <w:r>
                                <w:rPr>
                                  <w:rFonts w:ascii="Adobe Arabic" w:hAnsi="Adobe Arabic" w:cs="Adobe Arabic" w:hint="cs"/>
                                  <w:b/>
                                  <w:bCs/>
                                  <w:sz w:val="36"/>
                                  <w:szCs w:val="36"/>
                                  <w:rtl/>
                                  <w:lang w:bidi="ar-SY"/>
                                </w:rPr>
                                <w:t>الموظف فائق الحساسية:</w:t>
                              </w:r>
                            </w:p>
                          </w:txbxContent>
                        </wps:txbx>
                        <wps:bodyPr rot="0" vert="horz" wrap="square" lIns="91425" tIns="36000" rIns="91425" bIns="36000" anchor="ctr" anchorCtr="0" upright="1">
                          <a:noAutofit/>
                        </wps:bodyPr>
                      </wps:wsp>
                    </wpg:wgp>
                  </a:graphicData>
                </a:graphic>
              </wp:inline>
            </w:drawing>
          </mc:Choice>
          <mc:Fallback>
            <w:pict>
              <v:group id="_x0000_s1522" style="width:200.75pt;height:59.85pt;flip:x;mso-position-horizontal-relative:char;mso-position-vertical-relative:line" coordorigin="8,29130" coordsize="28744,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">
                <v:shape id="Google Shape;751;p16" o:spid="_x0000_s1523" style="position:absolute;left:195;top:30259;width:28211;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t2wMEA&#10;AADdAAAADwAAAGRycy9kb3ducmV2LnhtbERPTWvCQBC9C/0PyxS86aYGtKSuoRQE7clqPfQ2zU6T&#10;0OxsyI5m++/dQ8Hj432vy+g6daUhtJ4NPM0zUMSVty3XBj5P29kzqCDIFjvPZOCPApSbh8kaC+tH&#10;/qDrUWqVQjgUaKAR6QutQ9WQwzD3PXHifvzgUBIcam0HHFO46/Qiy5baYcupocGe3hqqfo8XZ+C9&#10;7uUcvyWe7chMnd3n/vBlzPQxvr6AEopyF/+7d9bAKl+muelNegJ6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LdsDBAAAA3QAAAA8AAAAAAAAAAAAAAAAAmAIAAGRycy9kb3du&#10;cmV2LnhtbFBLBQYAAAAABAAEAPUAAACGAwAAAAA=&#10;" path="m3215,1c1441,1,1,1441,1,3215r,17574c1,22563,1441,24004,3215,24004r156484,c161473,24004,162914,22563,162914,20789r,-17574c162914,1441,161473,1,159699,1l3215,1xe" fillcolor="black" stroked="f">
                  <v:fill opacity="21588f"/>
                  <v:path arrowok="t" o:extrusionok="f" o:connecttype="custom" o:connectlocs="557,0;0,894;0,5779;557,6673;27654,6673;28211,5779;28211,894;27654,0;557,0" o:connectangles="0,0,0,0,0,0,0,0,0"/>
                </v:shape>
                <v:shape id="Google Shape;752;p16" o:spid="_x0000_s1524" style="position:absolute;left:8;top:30092;width:28744;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JoccA&#10;AADdAAAADwAAAGRycy9kb3ducmV2LnhtbESPT2sCMRTE7wW/Q3iCt25WC7bdGkUEoYUedG1pj6+b&#10;t39w87IkUVc/vRGEHoeZ+Q0zW/SmFUdyvrGsYJykIIgLqxuuFHzt1o8vIHxA1thaJgVn8rCYDx5m&#10;mGl74i0d81CJCGGfoYI6hC6T0hc1GfSJ7YijV1pnMETpKqkdniLctHKSplNpsOG4UGNHq5qKfX4w&#10;Cjx+fuT7v5+LrbrN5fu3LFdbVyo1GvbLNxCB+vAfvrfftYLnp+kr3N7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kSaHHAAAA3QAAAA8AAAAAAAAAAAAAAAAAmAIAAGRy&#10;cy9kb3ducmV2LnhtbFBLBQYAAAAABAAEAPUAAACMAwAAAAA=&#10;" path="m3215,1c1441,1,1,1441,1,3215r,17574c1,22563,1441,24004,3215,24004r156484,c161473,24004,162914,22563,162914,20789r,-17574c162914,1441,161473,1,159699,1l3215,1xe" fillcolor="#e7e6e6 [3203]" stroked="f">
                  <v:path arrowok="t" o:extrusionok="f" o:connecttype="custom" o:connectlocs="567,0;0,894;0,5779;567,6673;28177,6673;28744,5779;28744,894;28177,0;567,0" o:connectangles="0,0,0,0,0,0,0,0,0"/>
                </v:shape>
                <v:shape id="Google Shape;753;p16" o:spid="_x0000_s1525" style="position:absolute;left:3521;top:29130;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2JGsQA&#10;AADdAAAADwAAAGRycy9kb3ducmV2LnhtbERPyW7CMBC9V+o/WIPErThQtVQhBlWhVL2VJizXUTxZ&#10;RDyOYgNpv74+IHF8enuyGkwrLtS7xrKC6SQCQVxY3XClYJdvnt5AOI+ssbVMCn7JwWr5+JBgrO2V&#10;f+iS+UqEEHYxKqi972IpXVGTQTexHXHgStsb9AH2ldQ9XkO4aeUsil6lwYZDQ40dpTUVp+xsFGw/&#10;Nvvt4Ygu3X+v/8pTluYvn6lS49HwvgDhafB38c39pRXMn+dhf3gTno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9iRrEAAAA3QAAAA8AAAAAAAAAAAAAAAAAmAIAAGRycy9k&#10;b3ducmV2LnhtbFBLBQYAAAAABAAEAPUAAACJAwAAAAA=&#10;" path="m620,1l1,3430r25872,l26552,1,620,1xe" fillcolor="#9f5fcf" stroked="f">
                  <v:path arrowok="t" o:extrusionok="f" o:connecttype="custom" o:connectlocs="113,0;0,954;4720,954;4844,0;113,0" o:connectangles="0,0,0,0,0"/>
                </v:shape>
                <v:shape id="Google Shape;754;p16" o:spid="_x0000_s1526" style="position:absolute;left:671;top:36756;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EsgccA&#10;AADdAAAADwAAAGRycy9kb3ducmV2LnhtbESPW2vCQBSE34X+h+UU+qYbW6wlupGSVumbNt5eD9mT&#10;C2bPhuyqsb/eLRT6OMzMN8x80ZtGXKhztWUF41EEgji3uuZSwW67HL6BcB5ZY2OZFNzIwSJ5GMwx&#10;1vbK33TJfCkChF2MCirv21hKl1dk0I1sSxy8wnYGfZBdKXWH1wA3jXyOoldpsOawUGFLaUX5KTsb&#10;BZvP5X5zOKJL9+uPn+KUpdvJKlXq6bF/n4Hw1Pv/8F/7SyuYvkzH8PsmPAGZ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7xLIHHAAAA3QAAAA8AAAAAAAAAAAAAAAAAmAIAAGRy&#10;cy9kb3ducmV2LnhtbFBLBQYAAAAABAAEAPUAAACMAwAAAAA=&#10;" path="m620,1l1,3430r25920,l26552,1,620,1xe" fillcolor="#9f5fcf" stroked="f">
                  <v:path arrowok="t" o:extrusionok="f" o:connecttype="custom" o:connectlocs="113,0;0,954;4729,954;4844,0;113,0" o:connectangles="0,0,0,0,0"/>
                </v:shape>
                <v:shape id="Google Shape;755;p16" o:spid="_x0000_s1527" style="position:absolute;left:1072;top:36756;width:3851;height:478;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iYOsYA&#10;AADdAAAADwAAAGRycy9kb3ducmV2LnhtbESPT2vCQBTE74V+h+UJvdWN1poSXaUIBfEU/2Cvz+wz&#10;CWbfxuw2id/eFQoeh5n5DTNf9qYSLTWutKxgNIxAEGdWl5wrOOx/3r9AOI+ssbJMCm7kYLl4fZlj&#10;om3HW2p3PhcBwi5BBYX3dSKlywoy6Ia2Jg7e2TYGfZBNLnWDXYCbSo6jaCoNlhwWCqxpVVB22f0Z&#10;BbhJu1H7u56ejukxTqMTfmaTq1Jvg/57BsJT75/h//ZaK4g/4jE83o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iYOsYAAADdAAAADwAAAAAAAAAAAAAAAACYAgAAZHJz&#10;L2Rvd25yZXYueG1sUEsFBgAAAAAEAAQA9QAAAIsDAAAAAA==&#10;" path="m,1l1393,1715r19717,l21110,1,,1xe" fillcolor="#57257d" stroked="f">
                  <v:path arrowok="t" o:extrusionok="f" o:connecttype="custom" o:connectlocs="0,0;254,478;3851,478;3851,0;0,0" o:connectangles="0,0,0,0,0"/>
                </v:shape>
                <v:shape id="Google Shape;756;p16" o:spid="_x0000_s1528" style="position:absolute;left:4422;top:29607;width:3968;height:477;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2h/ccA&#10;AADdAAAADwAAAGRycy9kb3ducmV2LnhtbESPS2sCQRCE74H8h6ED3uJsNKiszkowKIKHGA14bXZ6&#10;H2SnZ9kZ95Ff7wQEj0VVfUWt1r2pREuNKy0reBtHIIhTq0vOFfyct68LEM4ja6wsk4KBHKyT56cV&#10;xtp2/E3tyeciQNjFqKDwvo6ldGlBBt3Y1sTBy2xj0AfZ5FI32AW4qeQkimbSYMlhocCaNgWlv6er&#10;USAXO/MZvX/99deuPWaHyzA5DxulRi/9xxKEp94/wvf2XiuYT+dT+H8TnoBM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dof3HAAAA3QAAAA8AAAAAAAAAAAAAAAAAmAIAAGRy&#10;cy9kb3ducmV2LnhtbFBLBQYAAAAABAAEAPUAAACMAwAAAAA=&#10;" path="m596,l,1715r21753,l20312,,596,xe" fillcolor="#57257d" stroked="f">
                  <v:path arrowok="t" o:extrusionok="f" o:connecttype="custom" o:connectlocs="109,0;0,477;3968,477;3705,0;109,0" o:connectangles="0,0,0,0,0"/>
                </v:shape>
                <v:shape id="Google Shape;757;p16" o:spid="_x0000_s1529" style="position:absolute;left:838;top:29607;width:6260;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lLMscA&#10;AADdAAAADwAAAGRycy9kb3ducmV2LnhtbESPT2sCMRTE74V+h/AEbzVrrX9YjdIqUtFTVyk9PjbP&#10;zbabl2WT6uqnbwShx2FmfsPMFq2txIkaXzpW0O8lIIhzp0suFBz266cJCB+QNVaOScGFPCzmjw8z&#10;TLU78wedslCICGGfogITQp1K6XNDFn3P1cTRO7rGYoiyKaRu8BzhtpLPSTKSFkuOCwZrWhrKf7Jf&#10;q8CtBzIbvlV++G52n6vv7eprc90r1e20r1MQgdrwH763N1rBeDB+gdub+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ZSzLHAAAA3QAAAA8AAAAAAAAAAAAAAAAAmAIAAGRy&#10;cy9kb3ducmV2LnhtbFBLBQYAAAAABAAEAPUAAACMAwAAAAA=&#10;" adj="-11796480,,5400" path="m4977,l,27432r25932,l30909,,4977,xe" fillcolor="#7030a0" stroked="f">
                  <v:stroke joinstyle="miter"/>
                  <v:formulas/>
                  <v:path arrowok="t" o:extrusionok="f" o:connecttype="custom" o:connectlocs="1008,0;0,7626;5252,7626;6260,0;1008,0" o:connectangles="0,0,0,0,0" textboxrect="0,0,30909,27433"/>
                  <v:textbox inset="2.53958mm,2.53958mm,2.53958mm,2.53958mm">
                    <w:txbxContent>
                      <w:p w:rsidR="00693FEF" w:rsidRPr="004C10CB" w:rsidRDefault="00693FEF" w:rsidP="000D0CA1">
                        <w:pPr>
                          <w:bidi w:val="0"/>
                          <w:jc w:val="center"/>
                          <w:rPr>
                            <w:color w:val="FFFFFF"/>
                            <w:sz w:val="40"/>
                            <w:szCs w:val="40"/>
                            <w:lang w:val="en-GB"/>
                          </w:rPr>
                        </w:pPr>
                        <w:r w:rsidRPr="004C10CB">
                          <w:rPr>
                            <w:color w:val="FFFFFF"/>
                            <w:sz w:val="40"/>
                            <w:szCs w:val="40"/>
                            <w:lang w:val="en-GB"/>
                          </w:rPr>
                          <w:t>2</w:t>
                        </w:r>
                      </w:p>
                    </w:txbxContent>
                  </v:textbox>
                </v:shape>
                <v:shape id="Google Shape;760;p16" o:spid="_x0000_s1530" type="#_x0000_t202" style="position:absolute;left:7111;top:30413;width:20035;height:63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BjJ8UA&#10;AADdAAAADwAAAGRycy9kb3ducmV2LnhtbESPX2vCQBDE3wv9DscWfKsXFf809ZRSFAuFgta+L7k1&#10;F5rbC7k1xm/vFQo+DjPzG2a57n2tOmpjFdjAaJiBIi6Crbg0cPzePi9ARUG2WAcmA1eKsF49Piwx&#10;t+HCe+oOUqoE4ZijASfS5FrHwpHHOAwNcfJOofUoSbalti1eEtzXepxlM+2x4rTgsKF3R8Xv4ewN&#10;dOPF7ktGm5M+fs52P1K56F72xgye+rdXUEK93MP/7Q9rYD6ZT+HvTXoC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sGMnxQAAAN0AAAAPAAAAAAAAAAAAAAAAAJgCAABkcnMv&#10;ZG93bnJldi54bWxQSwUGAAAAAAQABAD1AAAAigMAAAAA&#10;" filled="f" stroked="f">
                  <v:textbox inset="2.53958mm,1mm,2.53958mm,1mm">
                    <w:txbxContent>
                      <w:p w:rsidR="00693FEF" w:rsidRPr="004959CE" w:rsidRDefault="00693FEF" w:rsidP="000D0CA1">
                        <w:pPr>
                          <w:jc w:val="center"/>
                          <w:rPr>
                            <w:rFonts w:ascii="Adobe Arabic" w:hAnsi="Adobe Arabic" w:cs="Adobe Arabic"/>
                            <w:b/>
                            <w:bCs/>
                            <w:color w:val="434343"/>
                            <w:sz w:val="36"/>
                            <w:szCs w:val="36"/>
                            <w:lang w:bidi="ar-SY"/>
                          </w:rPr>
                        </w:pPr>
                        <w:r>
                          <w:rPr>
                            <w:rFonts w:ascii="Adobe Arabic" w:hAnsi="Adobe Arabic" w:cs="Adobe Arabic" w:hint="cs"/>
                            <w:b/>
                            <w:bCs/>
                            <w:sz w:val="36"/>
                            <w:szCs w:val="36"/>
                            <w:rtl/>
                            <w:lang w:bidi="ar-SY"/>
                          </w:rPr>
                          <w:t>الموظف فائق الحساسية:</w:t>
                        </w:r>
                      </w:p>
                    </w:txbxContent>
                  </v:textbox>
                </v:shape>
                <w10:wrap anchorx="page"/>
                <w10:anchorlock/>
              </v:group>
            </w:pict>
          </mc:Fallback>
        </mc:AlternateContent>
      </w:r>
    </w:p>
    <w:p w:rsidR="000D0CA1" w:rsidRDefault="000D0CA1" w:rsidP="000D0CA1">
      <w:pPr>
        <w:rPr>
          <w:rtl/>
        </w:rPr>
      </w:pPr>
      <w:r w:rsidRPr="002F23A4">
        <w:rPr>
          <w:rtl/>
        </w:rPr>
        <w:t>يعمل تحت إدارتك شخص هو حلم كل مدير فهو عامل جاد وملتزم ويسعى وبشكل دائم لأن يبرع في كل ما يقوم به وينجز المطلوب منه. والأفضل من هذا كله هو أن الموظف هذا يعمل بضمير، وعليه معدلات الثقة به مرتفعة جداً.</w:t>
      </w:r>
    </w:p>
    <w:p w:rsidR="000D0CA1" w:rsidRPr="009E0BA1" w:rsidRDefault="000D0CA1" w:rsidP="000D0CA1">
      <w:pPr>
        <w:shd w:val="clear" w:color="auto" w:fill="F2F2F2" w:themeFill="background1" w:themeFillShade="F2"/>
        <w:rPr>
          <w:b/>
          <w:bCs/>
          <w:color w:val="C00000"/>
          <w:sz w:val="32"/>
          <w:szCs w:val="38"/>
          <w:rtl/>
        </w:rPr>
      </w:pPr>
      <w:r w:rsidRPr="009E0BA1">
        <w:rPr>
          <w:rFonts w:hint="cs"/>
          <w:b/>
          <w:bCs/>
          <w:color w:val="C00000"/>
          <w:sz w:val="32"/>
          <w:szCs w:val="38"/>
          <w:rtl/>
        </w:rPr>
        <w:t>لكن؟</w:t>
      </w:r>
    </w:p>
    <w:p w:rsidR="000D0CA1" w:rsidRPr="009E0BA1" w:rsidRDefault="000D0CA1">
      <w:pPr>
        <w:pStyle w:val="ListParagraph"/>
        <w:numPr>
          <w:ilvl w:val="0"/>
          <w:numId w:val="23"/>
        </w:numPr>
        <w:ind w:left="386"/>
        <w:jc w:val="both"/>
        <w:rPr>
          <w:rFonts w:ascii="Sakkal Majalla" w:hAnsi="Sakkal Majalla" w:cs="Sakkal Majalla"/>
          <w:color w:val="002060"/>
          <w:sz w:val="34"/>
          <w:szCs w:val="34"/>
          <w:rtl/>
        </w:rPr>
      </w:pPr>
      <w:r w:rsidRPr="009E0BA1">
        <w:rPr>
          <w:rFonts w:ascii="Sakkal Majalla" w:hAnsi="Sakkal Majalla" w:cs="Sakkal Majalla"/>
          <w:color w:val="002060"/>
          <w:sz w:val="34"/>
          <w:szCs w:val="34"/>
          <w:rtl/>
        </w:rPr>
        <w:t>الموظف هذا أحياناً يجد صعوبة بالغة في التأقلم مع التوترات المرتبطة بالوظيفة. فالتغييرات في اللحظات الأخيرة، والتي هي متكررة وعديدة في أي مكان عمل، تجعله يدخل في حالة من الهلع، كما أنه يختبر مشاعر عدة «غامرة» تؤثر على إنتاجيته وتركيزه. </w:t>
      </w:r>
    </w:p>
    <w:p w:rsidR="000D0CA1" w:rsidRPr="009E0BA1" w:rsidRDefault="000D0CA1">
      <w:pPr>
        <w:pStyle w:val="ListParagraph"/>
        <w:numPr>
          <w:ilvl w:val="0"/>
          <w:numId w:val="23"/>
        </w:numPr>
        <w:ind w:left="386"/>
        <w:jc w:val="both"/>
        <w:rPr>
          <w:rFonts w:ascii="Sakkal Majalla" w:hAnsi="Sakkal Majalla" w:cs="Sakkal Majalla"/>
          <w:color w:val="002060"/>
          <w:sz w:val="34"/>
          <w:szCs w:val="34"/>
          <w:rtl/>
        </w:rPr>
      </w:pPr>
      <w:r w:rsidRPr="009E0BA1">
        <w:rPr>
          <w:rFonts w:ascii="Sakkal Majalla" w:hAnsi="Sakkal Majalla" w:cs="Sakkal Majalla"/>
          <w:color w:val="002060"/>
          <w:sz w:val="34"/>
          <w:szCs w:val="34"/>
          <w:rtl/>
        </w:rPr>
        <w:t>الموظف هذا أيضاً يتفادى وبشكل دائم الحصول على تقييم أو إعطاءه لأي شخص كان في حال كان المطلوب منه القيام بذلك. </w:t>
      </w:r>
    </w:p>
    <w:p w:rsidR="000D0CA1" w:rsidRDefault="000D0CA1">
      <w:pPr>
        <w:pStyle w:val="ListParagraph"/>
        <w:numPr>
          <w:ilvl w:val="0"/>
          <w:numId w:val="23"/>
        </w:numPr>
        <w:ind w:left="386"/>
        <w:jc w:val="both"/>
        <w:rPr>
          <w:rFonts w:ascii="Sakkal Majalla" w:hAnsi="Sakkal Majalla" w:cs="Sakkal Majalla"/>
          <w:color w:val="002060"/>
          <w:sz w:val="34"/>
          <w:szCs w:val="34"/>
        </w:rPr>
      </w:pPr>
      <w:r w:rsidRPr="009E0BA1">
        <w:rPr>
          <w:rFonts w:ascii="Sakkal Majalla" w:hAnsi="Sakkal Majalla" w:cs="Sakkal Majalla"/>
          <w:color w:val="002060"/>
          <w:sz w:val="34"/>
          <w:szCs w:val="34"/>
          <w:rtl/>
        </w:rPr>
        <w:lastRenderedPageBreak/>
        <w:t>هو شخص فائق الحساسية أي إنه يعاني من صفة وراثية تجعله ومعه ٢٠٪ من البشر يملكون نظاماً عصبياً حساساً أكثر من غيرهم. </w:t>
      </w:r>
    </w:p>
    <w:p w:rsidR="000D0CA1" w:rsidRDefault="003C0A58" w:rsidP="000D0CA1">
      <w:pPr>
        <w:rPr>
          <w:color w:val="C00000"/>
          <w:u w:val="single"/>
          <w:rtl/>
        </w:rPr>
      </w:pPr>
      <w:hyperlink r:id="rId57" w:history="1">
        <w:r w:rsidR="000D0CA1" w:rsidRPr="003C0A58">
          <w:rPr>
            <w:rStyle w:val="Hyperlink"/>
            <w:rtl/>
          </w:rPr>
          <w:t>الطريقة التي تمكنه من إدارة هكذا شخص من دون أن يستنزف وقته وقواه؟</w:t>
        </w:r>
      </w:hyperlink>
    </w:p>
    <w:p w:rsidR="000D0CA1" w:rsidRPr="002F23A4" w:rsidRDefault="000D0CA1" w:rsidP="000D0CA1">
      <w:pPr>
        <w:rPr>
          <w:rtl/>
        </w:rPr>
      </w:pPr>
      <w:r w:rsidRPr="002F23A4">
        <w:rPr>
          <w:rtl/>
        </w:rPr>
        <w:t xml:space="preserve">البداية تكون بالتوقف عن اعتبار الحساسية الفائقة عيبا أو خللاً، بل يجب النظر إليها كموهبة يملكها هذا الشخص. فالشخص فائق الحساسية يقارب العالم وكل ما يرتبط به ومن ضمنها الوظيفة من زوايا تختلف كلياً عن مقاربة الآخرين وعلى مستويات </w:t>
      </w:r>
      <w:r w:rsidRPr="002F23A4">
        <w:rPr>
          <w:rFonts w:hint="cs"/>
          <w:rtl/>
        </w:rPr>
        <w:t>أعمق.</w:t>
      </w:r>
      <w:r w:rsidRPr="002F23A4">
        <w:rPr>
          <w:rtl/>
        </w:rPr>
        <w:t xml:space="preserve"> وهذا العمق يمكنه أن يحفّز الابتكار والإبداع والنمو المهني. </w:t>
      </w:r>
    </w:p>
    <w:p w:rsidR="000D0CA1" w:rsidRPr="002F23A4" w:rsidRDefault="000D0CA1" w:rsidP="000D0CA1">
      <w:pPr>
        <w:rPr>
          <w:rtl/>
        </w:rPr>
      </w:pPr>
      <w:r w:rsidRPr="002F23A4">
        <w:rPr>
          <w:rtl/>
        </w:rPr>
        <w:t>في الواقع غالبية الذين يصنفون على أنهم فائقو الحساسية يتم تصنيفهم وبشكل دائم في مكان العمل على أنهم ضمن الفئة البارعة والأكثر إنتاجية. أي باختصار: الشخص فائق الحساسية هذا هو واحد من أفضل الموظفين الذين تملكهم. </w:t>
      </w:r>
    </w:p>
    <w:p w:rsidR="000D0CA1" w:rsidRPr="002F23A4" w:rsidRDefault="000D0CA1" w:rsidP="000D0CA1">
      <w:pPr>
        <w:rPr>
          <w:rtl/>
        </w:rPr>
      </w:pPr>
      <w:r w:rsidRPr="002F23A4">
        <w:rPr>
          <w:rtl/>
        </w:rPr>
        <w:t>هذه الفئة عادة تكون محبوبة من المديرين وذلك لأنه يتم تقدير عمق تفكيرهم ولكن في المقابل، الفائض الدائم من المشاعر الحادة يفرض تحديات عديدة على المدير وذلك لأن الشخص نفسه يجد صعوبة في التعامل مع التحديات في مكان العمل والضغوطات المرتبطة به وحتى العلاقات مع الزملاء. </w:t>
      </w:r>
    </w:p>
    <w:p w:rsidR="000D0CA1" w:rsidRPr="009E0BA1" w:rsidRDefault="000D0CA1" w:rsidP="000D0CA1">
      <w:pPr>
        <w:rPr>
          <w:color w:val="C00000"/>
          <w:u w:val="single"/>
          <w:rtl/>
        </w:rPr>
      </w:pPr>
    </w:p>
    <w:p w:rsidR="000D0CA1" w:rsidRPr="00FF06C5" w:rsidRDefault="000D0CA1" w:rsidP="000D0CA1">
      <w:pPr>
        <w:rPr>
          <w:rFonts w:ascii="Sakkal Majalla" w:hAnsi="Sakkal Majalla"/>
          <w:color w:val="002060"/>
          <w:sz w:val="34"/>
          <w:rtl/>
        </w:rPr>
      </w:pPr>
      <w:r w:rsidRPr="00FF06C5">
        <w:rPr>
          <w:rFonts w:ascii="Sakkal Majalla" w:hAnsi="Sakkal Majalla"/>
          <w:noProof/>
          <w:color w:val="002060"/>
          <w:sz w:val="34"/>
          <w:rtl/>
        </w:rPr>
        <mc:AlternateContent>
          <mc:Choice Requires="wps">
            <w:drawing>
              <wp:anchor distT="0" distB="0" distL="114300" distR="114300" simplePos="0" relativeHeight="252291072" behindDoc="0" locked="0" layoutInCell="1" allowOverlap="1" wp14:anchorId="2DDEF743" wp14:editId="5DC08D32">
                <wp:simplePos x="0" y="0"/>
                <wp:positionH relativeFrom="column">
                  <wp:posOffset>3206115</wp:posOffset>
                </wp:positionH>
                <wp:positionV relativeFrom="paragraph">
                  <wp:posOffset>118176</wp:posOffset>
                </wp:positionV>
                <wp:extent cx="2415804" cy="421710"/>
                <wp:effectExtent l="0" t="0" r="0" b="0"/>
                <wp:wrapNone/>
                <wp:docPr id="32429" name="Rectangle 1033"/>
                <wp:cNvGraphicFramePr/>
                <a:graphic xmlns:a="http://schemas.openxmlformats.org/drawingml/2006/main">
                  <a:graphicData uri="http://schemas.microsoft.com/office/word/2010/wordprocessingShape">
                    <wps:wsp>
                      <wps:cNvSpPr/>
                      <wps:spPr>
                        <a:xfrm>
                          <a:off x="0" y="0"/>
                          <a:ext cx="2415804" cy="421710"/>
                        </a:xfrm>
                        <a:prstGeom prst="rect">
                          <a:avLst/>
                        </a:prstGeom>
                      </wps:spPr>
                      <wps:txbx>
                        <w:txbxContent>
                          <w:p w:rsidR="00693FEF" w:rsidRPr="00FF06C5" w:rsidRDefault="00693FEF" w:rsidP="000D0CA1">
                            <w:pPr>
                              <w:jc w:val="left"/>
                              <w:rPr>
                                <w:rFonts w:ascii="Adobe Arabic" w:eastAsia="Calibri" w:hAnsi="Adobe Arabic" w:cs="Adobe Arabic"/>
                                <w:color w:val="FFFFFF" w:themeColor="background1"/>
                                <w:kern w:val="24"/>
                                <w:sz w:val="36"/>
                                <w:szCs w:val="36"/>
                                <w:lang w:bidi="ar-EG"/>
                              </w:rPr>
                            </w:pPr>
                            <w:r w:rsidRPr="00FF06C5">
                              <w:rPr>
                                <w:rFonts w:ascii="Adobe Arabic" w:eastAsia="Calibri" w:hAnsi="Adobe Arabic" w:cs="Adobe Arabic"/>
                                <w:color w:val="FFFFFF" w:themeColor="background1"/>
                                <w:kern w:val="24"/>
                                <w:sz w:val="36"/>
                                <w:szCs w:val="36"/>
                                <w:rtl/>
                                <w:lang w:bidi="ar-EG"/>
                              </w:rPr>
                              <w:t>نصائح لإدارة شخص فائق الحساسية</w:t>
                            </w:r>
                            <w:r w:rsidRPr="00FF06C5">
                              <w:rPr>
                                <w:rFonts w:ascii="Adobe Arabic" w:eastAsia="Calibri" w:hAnsi="Adobe Arabic" w:cs="Adobe Arabic" w:hint="cs"/>
                                <w:color w:val="FFFFFF" w:themeColor="background1"/>
                                <w:kern w:val="24"/>
                                <w:sz w:val="36"/>
                                <w:szCs w:val="36"/>
                                <w:rtl/>
                                <w:lang w:bidi="ar-EG"/>
                              </w:rPr>
                              <w:t>:</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Rectangle 1033" o:spid="_x0000_s1531" style="position:absolute;left:0;text-align:left;margin-left:252.45pt;margin-top:9.3pt;width:190.2pt;height:33.2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" filled="f" stroked="f">
                <v:textbox>
                  <w:txbxContent>
                    <w:p w:rsidR="00693FEF" w:rsidRPr="00FF06C5" w:rsidRDefault="00693FEF" w:rsidP="000D0CA1">
                      <w:pPr>
                        <w:jc w:val="left"/>
                        <w:rPr>
                          <w:rFonts w:ascii="Adobe Arabic" w:eastAsia="Calibri" w:hAnsi="Adobe Arabic" w:cs="Adobe Arabic"/>
                          <w:color w:val="FFFFFF" w:themeColor="background1"/>
                          <w:kern w:val="24"/>
                          <w:sz w:val="36"/>
                          <w:szCs w:val="36"/>
                          <w:lang w:bidi="ar-EG"/>
                        </w:rPr>
                      </w:pPr>
                      <w:r w:rsidRPr="00FF06C5">
                        <w:rPr>
                          <w:rFonts w:ascii="Adobe Arabic" w:eastAsia="Calibri" w:hAnsi="Adobe Arabic" w:cs="Adobe Arabic"/>
                          <w:color w:val="FFFFFF" w:themeColor="background1"/>
                          <w:kern w:val="24"/>
                          <w:sz w:val="36"/>
                          <w:szCs w:val="36"/>
                          <w:rtl/>
                          <w:lang w:bidi="ar-EG"/>
                        </w:rPr>
                        <w:t>نصائح لإدارة شخص فائق الحساسية</w:t>
                      </w:r>
                      <w:r w:rsidRPr="00FF06C5">
                        <w:rPr>
                          <w:rFonts w:ascii="Adobe Arabic" w:eastAsia="Calibri" w:hAnsi="Adobe Arabic" w:cs="Adobe Arabic" w:hint="cs"/>
                          <w:color w:val="FFFFFF" w:themeColor="background1"/>
                          <w:kern w:val="24"/>
                          <w:sz w:val="36"/>
                          <w:szCs w:val="36"/>
                          <w:rtl/>
                          <w:lang w:bidi="ar-EG"/>
                        </w:rPr>
                        <w:t>:</w:t>
                      </w:r>
                    </w:p>
                  </w:txbxContent>
                </v:textbox>
              </v:rect>
            </w:pict>
          </mc:Fallback>
        </mc:AlternateContent>
      </w:r>
      <w:r w:rsidRPr="00FF06C5">
        <w:rPr>
          <w:rFonts w:ascii="Sakkal Majalla" w:hAnsi="Sakkal Majalla"/>
          <w:noProof/>
          <w:color w:val="002060"/>
          <w:sz w:val="34"/>
          <w:rtl/>
        </w:rPr>
        <w:drawing>
          <wp:inline distT="0" distB="0" distL="0" distR="0" wp14:anchorId="3EF5986C" wp14:editId="6EE5383B">
            <wp:extent cx="2619697" cy="640715"/>
            <wp:effectExtent l="0" t="0" r="9525" b="6985"/>
            <wp:docPr id="32428"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8" name="Picture 1032"/>
                    <pic:cNvPicPr>
                      <a:picLocks noChangeAspect="1"/>
                    </pic:cNvPicPr>
                  </pic:nvPicPr>
                  <pic:blipFill>
                    <a:blip r:embed="rId58" cstate="print">
                      <a:duotone>
                        <a:prstClr val="black"/>
                        <a:schemeClr val="accent2">
                          <a:tint val="45000"/>
                          <a:satMod val="400000"/>
                        </a:schemeClr>
                      </a:duotone>
                      <a:extLst>
                        <a:ext uri="{28A0092B-C50C-407E-A947-70E740481C1C}">
                          <a14:useLocalDpi xmlns:a14="http://schemas.microsoft.com/office/drawing/2010/main" val="0"/>
                        </a:ext>
                      </a:extLst>
                    </a:blip>
                    <a:stretch>
                      <a:fillRect/>
                    </a:stretch>
                  </pic:blipFill>
                  <pic:spPr>
                    <a:xfrm>
                      <a:off x="0" y="0"/>
                      <a:ext cx="2640363" cy="645769"/>
                    </a:xfrm>
                    <a:prstGeom prst="rect">
                      <a:avLst/>
                    </a:prstGeom>
                  </pic:spPr>
                </pic:pic>
              </a:graphicData>
            </a:graphic>
          </wp:inline>
        </w:drawing>
      </w:r>
    </w:p>
    <w:p w:rsidR="000D0CA1" w:rsidRDefault="000D0CA1" w:rsidP="003C0A58">
      <w:pPr>
        <w:jc w:val="lowKashida"/>
        <w:rPr>
          <w:rtl/>
        </w:rPr>
      </w:pPr>
      <w:r>
        <w:rPr>
          <w:rFonts w:ascii="Sakkal Majalla" w:hAnsi="Sakkal Majalla"/>
          <w:noProof/>
          <w:color w:val="002060"/>
          <w:sz w:val="34"/>
          <w:rtl/>
        </w:rPr>
        <w:drawing>
          <wp:anchor distT="0" distB="0" distL="114300" distR="114300" simplePos="0" relativeHeight="252292096" behindDoc="0" locked="0" layoutInCell="1" allowOverlap="1" wp14:anchorId="6AAB16D5" wp14:editId="4097DCB2">
            <wp:simplePos x="0" y="0"/>
            <wp:positionH relativeFrom="margin">
              <wp:align>left</wp:align>
            </wp:positionH>
            <wp:positionV relativeFrom="paragraph">
              <wp:posOffset>422085</wp:posOffset>
            </wp:positionV>
            <wp:extent cx="2053590" cy="1923415"/>
            <wp:effectExtent l="0" t="0" r="3810" b="635"/>
            <wp:wrapSquare wrapText="bothSides"/>
            <wp:docPr id="237958" name="صورة 237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958" name="Investor presentation-cuate.png"/>
                    <pic:cNvPicPr/>
                  </pic:nvPicPr>
                  <pic:blipFill rotWithShape="1">
                    <a:blip r:embed="rId59" cstate="print">
                      <a:extLst>
                        <a:ext uri="{28A0092B-C50C-407E-A947-70E740481C1C}">
                          <a14:useLocalDpi xmlns:a14="http://schemas.microsoft.com/office/drawing/2010/main" val="0"/>
                        </a:ext>
                      </a:extLst>
                    </a:blip>
                    <a:srcRect l="7979" t="6980" r="5771" b="4769"/>
                    <a:stretch/>
                  </pic:blipFill>
                  <pic:spPr bwMode="auto">
                    <a:xfrm>
                      <a:off x="0" y="0"/>
                      <a:ext cx="2055249" cy="192535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F23A4">
        <w:rPr>
          <w:rtl/>
        </w:rPr>
        <w:t>إدارة شخص فائق الحساسية يرتبط بجعله يشعر بالقوة من أجل حثه على إبراز نقاط قوته، وفي الوقت عينه تزويده بالأدوات التي يحتاج إليها من أجل التعامل مع مشاعره الحادة التي قد تشلّه وتمنعه من الإنتاجية. </w:t>
      </w:r>
    </w:p>
    <w:p w:rsidR="000D0CA1" w:rsidRPr="00FF06C5" w:rsidRDefault="000D0CA1">
      <w:pPr>
        <w:pStyle w:val="ListParagraph"/>
        <w:numPr>
          <w:ilvl w:val="0"/>
          <w:numId w:val="24"/>
        </w:numPr>
        <w:rPr>
          <w:rFonts w:ascii="Sakkal Majalla" w:hAnsi="Sakkal Majalla" w:cs="Sakkal Majalla"/>
          <w:color w:val="002060"/>
          <w:sz w:val="34"/>
          <w:szCs w:val="34"/>
          <w:rtl/>
        </w:rPr>
      </w:pPr>
      <w:r>
        <w:rPr>
          <w:rFonts w:ascii="Sakkal Majalla" w:hAnsi="Sakkal Majalla" w:cs="Sakkal Majalla"/>
          <w:color w:val="002060"/>
          <w:sz w:val="34"/>
          <w:szCs w:val="34"/>
          <w:rtl/>
        </w:rPr>
        <w:t>المتابعة والسؤال</w:t>
      </w:r>
      <w:r>
        <w:rPr>
          <w:rFonts w:ascii="Sakkal Majalla" w:hAnsi="Sakkal Majalla" w:cs="Sakkal Majalla" w:hint="cs"/>
          <w:color w:val="002060"/>
          <w:sz w:val="34"/>
          <w:szCs w:val="34"/>
          <w:rtl/>
        </w:rPr>
        <w:t>.</w:t>
      </w:r>
    </w:p>
    <w:p w:rsidR="000D0CA1" w:rsidRPr="00FF06C5" w:rsidRDefault="000D0CA1">
      <w:pPr>
        <w:pStyle w:val="ListParagraph"/>
        <w:numPr>
          <w:ilvl w:val="0"/>
          <w:numId w:val="24"/>
        </w:numPr>
        <w:rPr>
          <w:rFonts w:ascii="Sakkal Majalla" w:hAnsi="Sakkal Majalla" w:cs="Sakkal Majalla"/>
          <w:color w:val="002060"/>
          <w:sz w:val="34"/>
          <w:szCs w:val="34"/>
          <w:rtl/>
        </w:rPr>
      </w:pPr>
      <w:r w:rsidRPr="00FF06C5">
        <w:rPr>
          <w:rFonts w:ascii="Sakkal Majalla" w:hAnsi="Sakkal Majalla" w:cs="Sakkal Majalla"/>
          <w:color w:val="002060"/>
          <w:sz w:val="34"/>
          <w:szCs w:val="34"/>
          <w:rtl/>
        </w:rPr>
        <w:t>تعليمه التأقلم مع المحفزات الخارجية</w:t>
      </w:r>
      <w:r>
        <w:rPr>
          <w:rFonts w:ascii="Sakkal Majalla" w:hAnsi="Sakkal Majalla" w:cs="Sakkal Majalla" w:hint="cs"/>
          <w:color w:val="002060"/>
          <w:sz w:val="34"/>
          <w:szCs w:val="34"/>
          <w:rtl/>
        </w:rPr>
        <w:t>.</w:t>
      </w:r>
      <w:r w:rsidRPr="00FF06C5">
        <w:rPr>
          <w:rFonts w:ascii="Sakkal Majalla" w:hAnsi="Sakkal Majalla" w:cs="Sakkal Majalla"/>
          <w:color w:val="002060"/>
          <w:sz w:val="34"/>
          <w:szCs w:val="34"/>
          <w:rtl/>
        </w:rPr>
        <w:t> </w:t>
      </w:r>
    </w:p>
    <w:p w:rsidR="000D0CA1" w:rsidRPr="00FF06C5" w:rsidRDefault="000D0CA1">
      <w:pPr>
        <w:pStyle w:val="ListParagraph"/>
        <w:numPr>
          <w:ilvl w:val="0"/>
          <w:numId w:val="24"/>
        </w:numPr>
        <w:rPr>
          <w:rFonts w:ascii="Sakkal Majalla" w:hAnsi="Sakkal Majalla" w:cs="Sakkal Majalla"/>
          <w:color w:val="002060"/>
          <w:sz w:val="34"/>
          <w:szCs w:val="34"/>
          <w:rtl/>
        </w:rPr>
      </w:pPr>
      <w:r>
        <w:rPr>
          <w:rFonts w:ascii="Sakkal Majalla" w:hAnsi="Sakkal Majalla" w:cs="Sakkal Majalla"/>
          <w:color w:val="002060"/>
          <w:sz w:val="34"/>
          <w:szCs w:val="34"/>
          <w:rtl/>
        </w:rPr>
        <w:t>النقد بلباقة</w:t>
      </w:r>
      <w:r>
        <w:rPr>
          <w:rFonts w:ascii="Sakkal Majalla" w:hAnsi="Sakkal Majalla" w:cs="Sakkal Majalla" w:hint="cs"/>
          <w:color w:val="002060"/>
          <w:sz w:val="34"/>
          <w:szCs w:val="34"/>
          <w:rtl/>
        </w:rPr>
        <w:t>.</w:t>
      </w:r>
    </w:p>
    <w:p w:rsidR="000D0CA1" w:rsidRPr="00FF06C5" w:rsidRDefault="000D0CA1">
      <w:pPr>
        <w:pStyle w:val="ListParagraph"/>
        <w:numPr>
          <w:ilvl w:val="0"/>
          <w:numId w:val="24"/>
        </w:numPr>
        <w:rPr>
          <w:rFonts w:ascii="Sakkal Majalla" w:hAnsi="Sakkal Majalla" w:cs="Sakkal Majalla"/>
          <w:color w:val="002060"/>
          <w:sz w:val="20"/>
          <w:szCs w:val="20"/>
        </w:rPr>
      </w:pPr>
      <w:r>
        <w:rPr>
          <w:rFonts w:ascii="Sakkal Majalla" w:hAnsi="Sakkal Majalla" w:cs="Sakkal Majalla"/>
          <w:color w:val="002060"/>
          <w:sz w:val="34"/>
          <w:szCs w:val="34"/>
          <w:rtl/>
        </w:rPr>
        <w:t>ربط عمله بشيء ما له معن</w:t>
      </w:r>
      <w:r>
        <w:rPr>
          <w:rFonts w:ascii="Sakkal Majalla" w:hAnsi="Sakkal Majalla" w:cs="Sakkal Majalla" w:hint="cs"/>
          <w:color w:val="002060"/>
          <w:sz w:val="34"/>
          <w:szCs w:val="34"/>
          <w:rtl/>
        </w:rPr>
        <w:t>ى.</w:t>
      </w:r>
    </w:p>
    <w:p w:rsidR="000D0CA1" w:rsidRDefault="000D0CA1" w:rsidP="000D0CA1">
      <w:pPr>
        <w:rPr>
          <w:rFonts w:ascii="Sakkal Majalla" w:hAnsi="Sakkal Majalla"/>
          <w:color w:val="002060"/>
          <w:sz w:val="20"/>
          <w:szCs w:val="20"/>
          <w:rtl/>
          <w:lang w:bidi="ar-SY"/>
        </w:rPr>
      </w:pPr>
      <w:r>
        <w:rPr>
          <w:noProof/>
          <w:rtl/>
        </w:rPr>
        <w:lastRenderedPageBreak/>
        <mc:AlternateContent>
          <mc:Choice Requires="wpg">
            <w:drawing>
              <wp:inline distT="0" distB="0" distL="0" distR="0" wp14:anchorId="1CFA610C" wp14:editId="4C69CEAB">
                <wp:extent cx="2161540" cy="760095"/>
                <wp:effectExtent l="0" t="0" r="0" b="1905"/>
                <wp:docPr id="7376" name="Group 18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161540" cy="760095"/>
                          <a:chOff x="4" y="9711"/>
                          <a:chExt cx="24379" cy="8580"/>
                        </a:xfrm>
                      </wpg:grpSpPr>
                      <wps:wsp>
                        <wps:cNvPr id="7377" name="Google Shape;773;p16"/>
                        <wps:cNvSpPr>
                          <a:spLocks/>
                        </wps:cNvSpPr>
                        <wps:spPr bwMode="auto">
                          <a:xfrm>
                            <a:off x="3521" y="10842"/>
                            <a:ext cx="20594"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78" name="Google Shape;774;p16"/>
                        <wps:cNvSpPr>
                          <a:spLocks/>
                        </wps:cNvSpPr>
                        <wps:spPr bwMode="auto">
                          <a:xfrm>
                            <a:off x="4" y="10663"/>
                            <a:ext cx="24379"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79" name="Google Shape;775;p16"/>
                        <wps:cNvSpPr>
                          <a:spLocks/>
                        </wps:cNvSpPr>
                        <wps:spPr bwMode="auto">
                          <a:xfrm>
                            <a:off x="3521" y="9711"/>
                            <a:ext cx="5186" cy="953"/>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92D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80" name="Google Shape;776;p16"/>
                        <wps:cNvSpPr>
                          <a:spLocks/>
                        </wps:cNvSpPr>
                        <wps:spPr bwMode="auto">
                          <a:xfrm>
                            <a:off x="671" y="17337"/>
                            <a:ext cx="5186"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92D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81" name="Google Shape;777;p16"/>
                        <wps:cNvSpPr>
                          <a:spLocks/>
                        </wps:cNvSpPr>
                        <wps:spPr bwMode="auto">
                          <a:xfrm>
                            <a:off x="1072" y="17337"/>
                            <a:ext cx="4123" cy="477"/>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82" name="Google Shape;778;p16"/>
                        <wps:cNvSpPr>
                          <a:spLocks/>
                        </wps:cNvSpPr>
                        <wps:spPr bwMode="auto">
                          <a:xfrm>
                            <a:off x="4422" y="10188"/>
                            <a:ext cx="4248" cy="476"/>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83" name="Google Shape;779;p16"/>
                        <wps:cNvSpPr>
                          <a:spLocks/>
                        </wps:cNvSpPr>
                        <wps:spPr bwMode="auto">
                          <a:xfrm>
                            <a:off x="1004" y="10188"/>
                            <a:ext cx="6492"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D93898" w:rsidRDefault="00693FEF" w:rsidP="000D0CA1">
                              <w:pPr>
                                <w:bidi w:val="0"/>
                                <w:jc w:val="center"/>
                                <w:rPr>
                                  <w:rFonts w:ascii="Adobe Arabic" w:hAnsi="Adobe Arabic" w:cs="Adobe Arabic"/>
                                  <w:color w:val="FFFFFF"/>
                                  <w:sz w:val="48"/>
                                  <w:szCs w:val="48"/>
                                  <w:lang w:bidi="ar-SY"/>
                                </w:rPr>
                              </w:pPr>
                              <w:r w:rsidRPr="0061566F">
                                <w:rPr>
                                  <w:rFonts w:ascii="Adobe Arabic" w:hAnsi="Adobe Arabic" w:cs="Adobe Arabic"/>
                                  <w:color w:val="FFFFFF"/>
                                  <w:sz w:val="48"/>
                                  <w:szCs w:val="48"/>
                                  <w:lang w:val="en-GB" w:bidi="ar-SY"/>
                                </w:rPr>
                                <w:t>3</w:t>
                              </w:r>
                            </w:p>
                          </w:txbxContent>
                        </wps:txbx>
                        <wps:bodyPr rot="0" vert="horz" wrap="square" lIns="91425" tIns="91425" rIns="91425" bIns="91425" anchor="ctr" anchorCtr="0" upright="1">
                          <a:noAutofit/>
                        </wps:bodyPr>
                      </wps:wsp>
                      <wps:wsp>
                        <wps:cNvPr id="7384" name="Google Shape;782;p16"/>
                        <wps:cNvSpPr txBox="1">
                          <a:spLocks noChangeArrowheads="1"/>
                        </wps:cNvSpPr>
                        <wps:spPr bwMode="auto">
                          <a:xfrm>
                            <a:off x="6586" y="11049"/>
                            <a:ext cx="17129" cy="6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BA24FA" w:rsidRDefault="00693FEF" w:rsidP="000D0CA1">
                              <w:pPr>
                                <w:jc w:val="center"/>
                                <w:rPr>
                                  <w:rFonts w:ascii="Adobe Arabic" w:hAnsi="Adobe Arabic" w:cs="Adobe Arabic"/>
                                  <w:b/>
                                  <w:bCs/>
                                  <w:color w:val="434343"/>
                                  <w:sz w:val="34"/>
                                  <w:rtl/>
                                  <w:lang w:bidi="ar-SY"/>
                                </w:rPr>
                              </w:pPr>
                              <w:r>
                                <w:rPr>
                                  <w:rFonts w:ascii="Adobe Arabic" w:hAnsi="Adobe Arabic" w:cs="Adobe Arabic" w:hint="cs"/>
                                  <w:b/>
                                  <w:bCs/>
                                  <w:sz w:val="36"/>
                                  <w:szCs w:val="36"/>
                                  <w:rtl/>
                                  <w:lang w:bidi="ar-SY"/>
                                </w:rPr>
                                <w:t>الموظف المجادل:</w:t>
                              </w:r>
                            </w:p>
                          </w:txbxContent>
                        </wps:txbx>
                        <wps:bodyPr rot="0" vert="horz" wrap="square" lIns="91425" tIns="36000" rIns="91425" bIns="36000" anchor="ctr" anchorCtr="0" upright="1">
                          <a:noAutofit/>
                        </wps:bodyPr>
                      </wps:wsp>
                    </wpg:wgp>
                  </a:graphicData>
                </a:graphic>
              </wp:inline>
            </w:drawing>
          </mc:Choice>
          <mc:Fallback>
            <w:pict>
              <v:group id="Group 1806" o:spid="_x0000_s1532" style="width:170.2pt;height:59.85pt;flip:x;mso-position-horizontal-relative:char;mso-position-vertical-relative:line" coordorigin="4,9711" coordsize="24379,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">
                <v:shape id="Google Shape;773;p16" o:spid="_x0000_s1533" style="position:absolute;left:3521;top:10842;width:20594;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10b8QA&#10;AADdAAAADwAAAGRycy9kb3ducmV2LnhtbESPQWvCQBSE7wX/w/IEb3WjQlNSVxFBUE+trYfeXrPP&#10;JJh9G7JPs/333UKhx2FmvmGW6+hadac+NJ4NzKYZKOLS24YrAx/vu8dnUEGQLbaeycA3BVivRg9L&#10;LKwf+I3uJ6lUgnAo0EAt0hVah7Imh2HqO+LkXXzvUJLsK217HBLctXqeZU/aYcNpocaOtjWV19PN&#10;GThWnZzjl8SzHZiptYeFf/00ZjKOmxdQQlH+w3/tvTWQL/Icft+kJ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dG/EAAAA3QAAAA8AAAAAAAAAAAAAAAAAmAIAAGRycy9k&#10;b3ducmV2LnhtbFBLBQYAAAAABAAEAPUAAACJAwAAAAA=&#10;" path="m3215,1c1441,1,1,1441,1,3215r,17574c1,22563,1441,24004,3215,24004r156484,c161473,24004,162914,22563,162914,20789r,-17574c162914,1441,161473,1,159699,1l3215,1xe" fillcolor="black" stroked="f">
                  <v:fill opacity="21588f"/>
                  <v:path arrowok="t" o:extrusionok="f" o:connecttype="custom" o:connectlocs="406,0;0,894;0,5779;406,6673;20188,6673;20594,5779;20594,894;20188,0;406,0" o:connectangles="0,0,0,0,0,0,0,0,0"/>
                </v:shape>
                <v:shape id="Google Shape;774;p16" o:spid="_x0000_s1534" style="position:absolute;left:4;top:10663;width:24379;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F658QA&#10;AADdAAAADwAAAGRycy9kb3ducmV2LnhtbERPy2rCQBTdF/yH4QrdNZNaUImOoQhCC13UqLTLa+bm&#10;QTJ3wsxUU7/eWRS6PJz3Oh9NLy7kfGtZwXOSgiAurW65VnA87J6WIHxA1thbJgW/5CHfTB7WmGl7&#10;5T1dilCLGMI+QwVNCEMmpS8bMugTOxBHrrLOYIjQ1VI7vMZw08tZms6lwZZjQ4MDbRsqu+LHKPD4&#10;8V5056+brYfP2+m7qrZ7Vyn1OB1fVyACjeFf/Od+0woWL4s4N76JT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xeufEAAAA3QAAAA8AAAAAAAAAAAAAAAAAmAIAAGRycy9k&#10;b3ducmV2LnhtbFBLBQYAAAAABAAEAPUAAACJAwAAAAA=&#10;" path="m3215,1c1441,1,1,1441,1,3215r,17574c1,22563,1441,24004,3215,24004r156484,c161473,24004,162914,22563,162914,20789r,-17574c162914,1441,161473,1,159699,1l3215,1xe" fillcolor="#e7e6e6 [3203]" stroked="f">
                  <v:path arrowok="t" o:extrusionok="f" o:connecttype="custom" o:connectlocs="481,0;0,894;0,5779;481,6673;23898,6673;24379,5779;24379,894;23898,0;481,0" o:connectangles="0,0,0,0,0,0,0,0,0"/>
                </v:shape>
                <v:shape id="Google Shape;775;p16" o:spid="_x0000_s1535" style="position:absolute;left:3521;top:9711;width:5186;height:953;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DpKcYA&#10;AADdAAAADwAAAGRycy9kb3ducmV2LnhtbESPQWvCQBSE70L/w/IK3nRTBVOjq7SC4KG0aCXi7Zl9&#10;JqHZtyG7xvjvXaHgcZiZb5j5sjOVaKlxpWUFb8MIBHFmdcm5gv3vevAOwnlkjZVlUnAjB8vFS2+O&#10;ibZX3lK787kIEHYJKii8rxMpXVaQQTe0NXHwzrYx6INscqkbvAa4qeQoiibSYMlhocCaVgVlf7uL&#10;UfB5Olbp+BZPvlOfxuXXz8Fhe1Cq/9p9zEB46vwz/N/eaAXxOJ7C4014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7DpKcYAAADdAAAADwAAAAAAAAAAAAAAAACYAgAAZHJz&#10;L2Rvd25yZXYueG1sUEsFBgAAAAAEAAQA9QAAAIsDAAAAAA==&#10;" path="m620,1l1,3430r25872,l26552,1,620,1xe" fillcolor="#92d050" stroked="f">
                  <v:path arrowok="t" o:extrusionok="f" o:connecttype="custom" o:connectlocs="121,0;0,953;5053,953;5186,0;121,0" o:connectangles="0,0,0,0,0"/>
                </v:shape>
                <v:shape id="Google Shape;776;p16" o:spid="_x0000_s1536" style="position:absolute;left:671;top:17337;width:5186;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8wk8QA&#10;AADdAAAADwAAAGRycy9kb3ducmV2LnhtbERPy2rCQBTdF/yH4Qru6sQGEkkdpRYKXZSWqkS6u2au&#10;SWjmTsiMefx9Z1FweTjvzW40jeipc7VlBatlBIK4sLrmUsHp+Pa4BuE8ssbGMimYyMFuO3vYYKbt&#10;wN/UH3wpQgi7DBVU3reZlK6oyKBb2pY4cFfbGfQBdqXUHQ4h3DTyKYoSabDm0FBhS68VFb+Hm1Gw&#10;v/w0eTylyWfu87T++Do77M9KLebjyzMIT6O/i//d71pBGq/D/vAmPA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fMJPEAAAA3QAAAA8AAAAAAAAAAAAAAAAAmAIAAGRycy9k&#10;b3ducmV2LnhtbFBLBQYAAAAABAAEAPUAAACJAwAAAAA=&#10;" path="m620,1l1,3430r25920,l26552,1,620,1xe" fillcolor="#92d050" stroked="f">
                  <v:path arrowok="t" o:extrusionok="f" o:connecttype="custom" o:connectlocs="121,0;0,954;5063,954;5186,0;121,0" o:connectangles="0,0,0,0,0"/>
                </v:shape>
                <v:shape id="Google Shape;777;p16" o:spid="_x0000_s1537" style="position:absolute;left:1072;top:17337;width:4123;height:477;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uJM8QA&#10;AADdAAAADwAAAGRycy9kb3ducmV2LnhtbESPT4vCMBTE7wt+h/CEva2pClarUaQgirse/Hd/NM+2&#10;2LyUJGr3228WFvY4zMxvmMWqM414kvO1ZQXDQQKCuLC65lLB5bz5mILwAVljY5kUfJOH1bL3tsBM&#10;2xcf6XkKpYgQ9hkqqEJoMyl9UZFBP7AtcfRu1hkMUbpSaoevCDeNHCXJRBqsOS5U2FJeUXE/PYyC&#10;K/Ht0/n9ekbb3ewrv+TpIa2Veu936zmIQF34D/+1d1pBOp4O4fdNf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riTPEAAAA3QAAAA8AAAAAAAAAAAAAAAAAmAIAAGRycy9k&#10;b3ducmV2LnhtbFBLBQYAAAAABAAEAPUAAACJAwAAAAA=&#10;" path="m,1l1393,1715r19717,l21110,1,,1xe" fillcolor="#e09214" stroked="f">
                  <v:path arrowok="t" o:extrusionok="f" o:connecttype="custom" o:connectlocs="0,0;272,477;4123,477;4123,0;0,0" o:connectangles="0,0,0,0,0"/>
                </v:shape>
                <v:shape id="Google Shape;778;p16" o:spid="_x0000_s1538" style="position:absolute;left:4422;top:10188;width:4248;height:476;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b348IA&#10;AADdAAAADwAAAGRycy9kb3ducmV2LnhtbESPQYvCMBSE74L/IbyFvWm6CqtUo4gi7EnUiudH87bN&#10;2ryUJGr992ZB8DjMzDfMfNnZRtzIB+NYwdcwA0FcOm24UnAqtoMpiBCRNTaOScGDAiwX/d4cc+3u&#10;fKDbMVYiQTjkqKCOsc2lDGVNFsPQtcTJ+3XeYkzSV1J7vCe4beQoy76lRcNpocaW1jWVl+PVKtid&#10;kQuHf2G835TbE55N8J1R6vOjW81AROriO/xq/2gFk/F0BP9v0hO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pvfjwgAAAN0AAAAPAAAAAAAAAAAAAAAAAJgCAABkcnMvZG93&#10;bnJldi54bWxQSwUGAAAAAAQABAD1AAAAhwMAAAAA&#10;" path="m596,l,1715r21753,l20312,,596,xe" fillcolor="#00b050" stroked="f">
                  <v:path arrowok="t" o:extrusionok="f" o:connecttype="custom" o:connectlocs="116,0;0,476;4248,476;3966,0;116,0" o:connectangles="0,0,0,0,0"/>
                </v:shape>
                <v:shape id="Google Shape;779;p16" o:spid="_x0000_s1539" style="position:absolute;left:1004;top:10188;width:6492;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VuW8cA&#10;AADdAAAADwAAAGRycy9kb3ducmV2LnhtbESPQU/CQBSE7yb8h80j8SZbbQJNYSFqxHiTIgLHZ/fZ&#10;Vrtvm92V1n/vmpBwnMzMN5nFajCtOJHzjWUFt5MEBHFpdcOVgt3b+iYD4QOyxtYyKfglD6vl6GqB&#10;ubY9F3TahkpECPscFdQhdLmUvqzJoJ/Yjjh6n9YZDFG6SmqHfYSbVt4lyVQabDgu1NjRY03l9/bH&#10;KHg47LJhkxbF++v6KPvp08fz/sspdT0e7ucgAg3hEj63X7SCWZql8P8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lblvHAAAA3QAAAA8AAAAAAAAAAAAAAAAAmAIAAGRy&#10;cy9kb3ducmV2LnhtbFBLBQYAAAAABAAEAPUAAACMAwAAAAA=&#10;" adj="-11796480,,5400" path="m4977,l,27432r25932,l30909,,4977,xe" fillcolor="#00b050" stroked="f">
                  <v:stroke joinstyle="miter"/>
                  <v:formulas/>
                  <v:path arrowok="t" o:extrusionok="f" o:connecttype="custom" o:connectlocs="1045,0;0,7626;5447,7626;6492,0;1045,0" o:connectangles="0,0,0,0,0" textboxrect="0,0,30909,27433"/>
                  <v:textbox inset="2.53958mm,2.53958mm,2.53958mm,2.53958mm">
                    <w:txbxContent>
                      <w:p w:rsidR="00693FEF" w:rsidRPr="00D93898" w:rsidRDefault="00693FEF" w:rsidP="000D0CA1">
                        <w:pPr>
                          <w:bidi w:val="0"/>
                          <w:jc w:val="center"/>
                          <w:rPr>
                            <w:rFonts w:ascii="Adobe Arabic" w:hAnsi="Adobe Arabic" w:cs="Adobe Arabic"/>
                            <w:color w:val="FFFFFF"/>
                            <w:sz w:val="48"/>
                            <w:szCs w:val="48"/>
                            <w:lang w:bidi="ar-SY"/>
                          </w:rPr>
                        </w:pPr>
                        <w:r w:rsidRPr="0061566F">
                          <w:rPr>
                            <w:rFonts w:ascii="Adobe Arabic" w:hAnsi="Adobe Arabic" w:cs="Adobe Arabic"/>
                            <w:color w:val="FFFFFF"/>
                            <w:sz w:val="48"/>
                            <w:szCs w:val="48"/>
                            <w:lang w:val="en-GB" w:bidi="ar-SY"/>
                          </w:rPr>
                          <w:t>3</w:t>
                        </w:r>
                      </w:p>
                    </w:txbxContent>
                  </v:textbox>
                </v:shape>
                <v:shape id="Google Shape;782;p16" o:spid="_x0000_s1540" type="#_x0000_t202" style="position:absolute;left:6586;top:11049;width:17129;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m2m8UA&#10;AADdAAAADwAAAGRycy9kb3ducmV2LnhtbESPUWvCQBCE3wv9D8cW+lYvWrFp6ilFWhQKBa19X3Jr&#10;LjS3F3JrjP/eE4Q+DjPzDTNfDr5RPXWxDmxgPMpAEZfB1lwZ2P98PuWgoiBbbAKTgTNFWC7u7+ZY&#10;2HDiLfU7qVSCcCzQgBNpC61j6chjHIWWOHmH0HmUJLtK2w5PCe4bPcmymfZYc1pw2NLKUfm3O3oD&#10;/SRff8v446D3X7P1r9QuutetMY8Pw/sbKKFB/sO39sYaeHnOp3B9k56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KbabxQAAAN0AAAAPAAAAAAAAAAAAAAAAAJgCAABkcnMv&#10;ZG93bnJldi54bWxQSwUGAAAAAAQABAD1AAAAigMAAAAA&#10;" filled="f" stroked="f">
                  <v:textbox inset="2.53958mm,1mm,2.53958mm,1mm">
                    <w:txbxContent>
                      <w:p w:rsidR="00693FEF" w:rsidRPr="00BA24FA" w:rsidRDefault="00693FEF" w:rsidP="000D0CA1">
                        <w:pPr>
                          <w:jc w:val="center"/>
                          <w:rPr>
                            <w:rFonts w:ascii="Adobe Arabic" w:hAnsi="Adobe Arabic" w:cs="Adobe Arabic"/>
                            <w:b/>
                            <w:bCs/>
                            <w:color w:val="434343"/>
                            <w:sz w:val="34"/>
                            <w:rtl/>
                            <w:lang w:bidi="ar-SY"/>
                          </w:rPr>
                        </w:pPr>
                        <w:r>
                          <w:rPr>
                            <w:rFonts w:ascii="Adobe Arabic" w:hAnsi="Adobe Arabic" w:cs="Adobe Arabic" w:hint="cs"/>
                            <w:b/>
                            <w:bCs/>
                            <w:sz w:val="36"/>
                            <w:szCs w:val="36"/>
                            <w:rtl/>
                            <w:lang w:bidi="ar-SY"/>
                          </w:rPr>
                          <w:t>الموظف المجادل:</w:t>
                        </w:r>
                      </w:p>
                    </w:txbxContent>
                  </v:textbox>
                </v:shape>
                <w10:wrap anchorx="page"/>
                <w10:anchorlock/>
              </v:group>
            </w:pict>
          </mc:Fallback>
        </mc:AlternateContent>
      </w:r>
    </w:p>
    <w:p w:rsidR="000D0CA1" w:rsidRPr="00FF06C5" w:rsidRDefault="000D0CA1" w:rsidP="000D0CA1">
      <w:pPr>
        <w:rPr>
          <w:b/>
          <w:bCs/>
          <w:rtl/>
        </w:rPr>
      </w:pPr>
      <w:r w:rsidRPr="00750B64">
        <w:rPr>
          <w:rtl/>
        </w:rPr>
        <w:t> </w:t>
      </w:r>
      <w:r w:rsidRPr="00FF06C5">
        <w:rPr>
          <w:b/>
          <w:bCs/>
          <w:rtl/>
        </w:rPr>
        <w:t xml:space="preserve">يوجد واحد منهم في كل </w:t>
      </w:r>
      <w:r w:rsidRPr="00FF06C5">
        <w:rPr>
          <w:rFonts w:hint="cs"/>
          <w:b/>
          <w:bCs/>
          <w:rtl/>
        </w:rPr>
        <w:t>مكان.</w:t>
      </w:r>
      <w:r w:rsidRPr="00FF06C5">
        <w:rPr>
          <w:b/>
          <w:bCs/>
          <w:rtl/>
        </w:rPr>
        <w:t xml:space="preserve"> كيف تتعامل مع الموظفين المعترضين دائمًا؟</w:t>
      </w:r>
    </w:p>
    <w:p w:rsidR="000D0CA1" w:rsidRPr="00750B64" w:rsidRDefault="000D0CA1" w:rsidP="000D0CA1">
      <w:pPr>
        <w:rPr>
          <w:rtl/>
        </w:rPr>
      </w:pPr>
      <w:r w:rsidRPr="00750B64">
        <w:rPr>
          <w:rtl/>
        </w:rPr>
        <w:t>غالبًا ما يوجد في كل فريق عمل شخص مُجادل يثير الكثير من التساؤلات دائم الاعتراض على ما يقوله الآخرين، وربما يكون أيضًا هو الشخص الذي يحدد الثغرات الموجودة في الأفكار الجديدة، ويوضح بالتفصيل لما ستفشل هذه الفكرة.</w:t>
      </w:r>
    </w:p>
    <w:p w:rsidR="000D0CA1" w:rsidRPr="00750B64" w:rsidRDefault="000D0CA1" w:rsidP="000D0CA1">
      <w:pPr>
        <w:rPr>
          <w:rtl/>
        </w:rPr>
      </w:pPr>
      <w:r w:rsidRPr="00750B64">
        <w:rPr>
          <w:rtl/>
        </w:rPr>
        <w:t>قد يكون هؤلاء الأشخاص عباقرة ولكنهم في الوقت نفسه سلبيين، وأحيانا يشعرون بأنه من الضروري التعبير عن آرائهم حتى عندما لا يكون هناك حاجة لها.</w:t>
      </w:r>
    </w:p>
    <w:p w:rsidR="000D0CA1" w:rsidRPr="00750B64" w:rsidRDefault="000D0CA1" w:rsidP="000D0CA1">
      <w:pPr>
        <w:rPr>
          <w:rtl/>
        </w:rPr>
      </w:pPr>
      <w:r w:rsidRPr="00750B64">
        <w:rPr>
          <w:rtl/>
        </w:rPr>
        <w:t>هذا النوع من الموظفين، المشككين أو المعترضين دائمًا، يمكن أن يكونوا مزعجين جدًا، وربما يكون لهم تأثيرًا سلبيًا على باقي زملائهم، ويضعفون روحهم المعنوية.</w:t>
      </w:r>
    </w:p>
    <w:p w:rsidR="000D0CA1" w:rsidRPr="00750B64" w:rsidRDefault="000D0CA1" w:rsidP="000D0CA1">
      <w:pPr>
        <w:rPr>
          <w:rtl/>
        </w:rPr>
      </w:pPr>
      <w:r w:rsidRPr="00750B64">
        <w:rPr>
          <w:rtl/>
        </w:rPr>
        <w:t>باعتبارك مديرًا أو مسؤولاً ربما تواجه صعوبة كبي</w:t>
      </w:r>
      <w:r>
        <w:rPr>
          <w:rtl/>
        </w:rPr>
        <w:t xml:space="preserve">رة في التعامل مع أشخاص </w:t>
      </w:r>
      <w:r>
        <w:rPr>
          <w:rFonts w:hint="cs"/>
          <w:rtl/>
        </w:rPr>
        <w:t>مجادلين</w:t>
      </w:r>
      <w:r>
        <w:rPr>
          <w:rFonts w:hint="eastAsia"/>
          <w:rtl/>
        </w:rPr>
        <w:t>،</w:t>
      </w:r>
      <w:r>
        <w:rPr>
          <w:rFonts w:hint="cs"/>
          <w:rtl/>
        </w:rPr>
        <w:t xml:space="preserve"> </w:t>
      </w:r>
      <w:r w:rsidRPr="00750B64">
        <w:rPr>
          <w:rtl/>
        </w:rPr>
        <w:t>ولكن من الضروري أن تعمل على ألا تؤثر الصراعات على انسجام فريق العمل معًا، وأن يظلوا متعاونين ومتحابين رغم أي شيء، ولمساعدتك على ذلك إليك مجموعة من النصائح"</w:t>
      </w:r>
      <w:r>
        <w:rPr>
          <w:rFonts w:hint="cs"/>
          <w:rtl/>
        </w:rPr>
        <w:t>.</w:t>
      </w:r>
    </w:p>
    <w:p w:rsidR="000D0CA1" w:rsidRPr="00FF06C5" w:rsidRDefault="000D0CA1" w:rsidP="000D0CA1">
      <w:pPr>
        <w:rPr>
          <w:color w:val="C00000"/>
          <w:rtl/>
        </w:rPr>
      </w:pPr>
      <w:r w:rsidRPr="00FF06C5">
        <w:rPr>
          <w:color w:val="C00000"/>
          <w:rtl/>
        </w:rPr>
        <w:t>ضع حدودً</w:t>
      </w:r>
      <w:r w:rsidRPr="00FF06C5">
        <w:rPr>
          <w:rFonts w:hint="cs"/>
          <w:color w:val="C00000"/>
          <w:rtl/>
        </w:rPr>
        <w:t xml:space="preserve"> </w:t>
      </w:r>
      <w:r w:rsidRPr="00FF06C5">
        <w:rPr>
          <w:color w:val="C00000"/>
          <w:rtl/>
        </w:rPr>
        <w:t>فيما يتعلق بتعبير كل موظف عن رأيه</w:t>
      </w:r>
      <w:r>
        <w:rPr>
          <w:rFonts w:hint="cs"/>
          <w:color w:val="C00000"/>
          <w:rtl/>
        </w:rPr>
        <w:t>.</w:t>
      </w:r>
    </w:p>
    <w:p w:rsidR="000D0CA1" w:rsidRPr="00FF06C5" w:rsidRDefault="003C0A58" w:rsidP="000D0CA1">
      <w:pPr>
        <w:rPr>
          <w:color w:val="C00000"/>
          <w:rtl/>
        </w:rPr>
      </w:pPr>
      <w:hyperlink r:id="rId60" w:history="1">
        <w:r w:rsidR="000D0CA1" w:rsidRPr="003C0A58">
          <w:rPr>
            <w:rStyle w:val="Hyperlink"/>
            <w:rtl/>
          </w:rPr>
          <w:t>شجع على التفاؤل</w:t>
        </w:r>
      </w:hyperlink>
    </w:p>
    <w:p w:rsidR="000D0CA1" w:rsidRPr="00750B64" w:rsidRDefault="000D0CA1" w:rsidP="000D0CA1">
      <w:pPr>
        <w:rPr>
          <w:rtl/>
        </w:rPr>
      </w:pPr>
      <w:r w:rsidRPr="00750B64">
        <w:rPr>
          <w:rtl/>
        </w:rPr>
        <w:t>غالبًا ما يتعامل المعترضون مع الأمور باعتبارها بيضاء أو سوداء، لا يرون اللون الرمادي، فالأفكار بالنسبة لهم إما جيدة أو سيئة، القرارات صحيحة أو خاطئة، لذلك عليك كمدير أن تشجعهم ع</w:t>
      </w:r>
      <w:r>
        <w:rPr>
          <w:rtl/>
        </w:rPr>
        <w:t>لى التفكير بطريقة أكثر إيجابية</w:t>
      </w:r>
    </w:p>
    <w:p w:rsidR="000D0CA1" w:rsidRDefault="000D0CA1" w:rsidP="000D0CA1">
      <w:pPr>
        <w:rPr>
          <w:rtl/>
        </w:rPr>
      </w:pPr>
      <w:r w:rsidRPr="00750B64">
        <w:rPr>
          <w:rtl/>
        </w:rPr>
        <w:t>لن يكون ذلك سهلاً أبدًا،</w:t>
      </w:r>
      <w:r>
        <w:rPr>
          <w:rtl/>
        </w:rPr>
        <w:t xml:space="preserve"> غالبًا لأنهم أشخاص متشائمين ي</w:t>
      </w:r>
      <w:r>
        <w:rPr>
          <w:rFonts w:hint="cs"/>
          <w:rtl/>
        </w:rPr>
        <w:t>تم</w:t>
      </w:r>
      <w:r w:rsidRPr="00750B64">
        <w:rPr>
          <w:rtl/>
        </w:rPr>
        <w:t xml:space="preserve">سكون بطريقة تفكيرهم </w:t>
      </w:r>
      <w:r w:rsidRPr="00750B64">
        <w:rPr>
          <w:rFonts w:hint="cs"/>
          <w:rtl/>
        </w:rPr>
        <w:t>وبآرائهم</w:t>
      </w:r>
      <w:r w:rsidRPr="00750B64">
        <w:rPr>
          <w:rtl/>
        </w:rPr>
        <w:t>،</w:t>
      </w:r>
      <w:r w:rsidRPr="00FF06C5">
        <w:rPr>
          <w:b/>
          <w:bCs/>
          <w:rtl/>
        </w:rPr>
        <w:t xml:space="preserve"> ولكن بإمكان هذه الأسئلة مساعدتك:</w:t>
      </w:r>
      <w:r>
        <w:rPr>
          <w:rFonts w:ascii="Sakkal Majalla" w:hAnsi="Sakkal Majalla"/>
          <w:noProof/>
          <w:color w:val="002060"/>
          <w:sz w:val="34"/>
        </w:rPr>
        <w:drawing>
          <wp:anchor distT="0" distB="0" distL="114300" distR="114300" simplePos="0" relativeHeight="252293120" behindDoc="0" locked="0" layoutInCell="1" allowOverlap="1" wp14:anchorId="122A50A3" wp14:editId="7C6440DF">
            <wp:simplePos x="0" y="0"/>
            <wp:positionH relativeFrom="margin">
              <wp:align>left</wp:align>
            </wp:positionH>
            <wp:positionV relativeFrom="paragraph">
              <wp:posOffset>6985</wp:posOffset>
            </wp:positionV>
            <wp:extent cx="2030095" cy="2177415"/>
            <wp:effectExtent l="0" t="0" r="0" b="0"/>
            <wp:wrapSquare wrapText="bothSides"/>
            <wp:docPr id="237959" name="صورة 237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959" name="New idea-bro.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030095" cy="2177415"/>
                    </a:xfrm>
                    <a:prstGeom prst="rect">
                      <a:avLst/>
                    </a:prstGeom>
                  </pic:spPr>
                </pic:pic>
              </a:graphicData>
            </a:graphic>
            <wp14:sizeRelH relativeFrom="margin">
              <wp14:pctWidth>0</wp14:pctWidth>
            </wp14:sizeRelH>
            <wp14:sizeRelV relativeFrom="margin">
              <wp14:pctHeight>0</wp14:pctHeight>
            </wp14:sizeRelV>
          </wp:anchor>
        </w:drawing>
      </w:r>
      <w:r>
        <w:rPr>
          <w:rFonts w:hint="cs"/>
          <w:rtl/>
        </w:rPr>
        <w:t xml:space="preserve"> </w:t>
      </w:r>
      <w:r w:rsidRPr="00750B64">
        <w:rPr>
          <w:rtl/>
        </w:rPr>
        <w:t>قبل أن نتحدث عن سلبيات الفكرة،</w:t>
      </w:r>
    </w:p>
    <w:p w:rsidR="000D0CA1" w:rsidRPr="00FF06C5" w:rsidRDefault="000D0CA1">
      <w:pPr>
        <w:pStyle w:val="ListParagraph"/>
        <w:numPr>
          <w:ilvl w:val="0"/>
          <w:numId w:val="25"/>
        </w:numPr>
        <w:ind w:left="386"/>
        <w:rPr>
          <w:rFonts w:ascii="Sakkal Majalla" w:hAnsi="Sakkal Majalla" w:cs="Sakkal Majalla"/>
          <w:color w:val="002060"/>
          <w:sz w:val="34"/>
          <w:szCs w:val="34"/>
          <w:rtl/>
        </w:rPr>
      </w:pPr>
      <w:r w:rsidRPr="00FF06C5">
        <w:rPr>
          <w:rFonts w:ascii="Sakkal Majalla" w:hAnsi="Sakkal Majalla" w:cs="Sakkal Majalla"/>
          <w:color w:val="002060"/>
          <w:sz w:val="34"/>
          <w:szCs w:val="34"/>
          <w:rtl/>
        </w:rPr>
        <w:t>هل تستطيع تقديم أسباب رفضك لها حتى نعمل عليها؟</w:t>
      </w:r>
    </w:p>
    <w:p w:rsidR="000D0CA1" w:rsidRPr="00FF06C5" w:rsidRDefault="000D0CA1">
      <w:pPr>
        <w:pStyle w:val="ListParagraph"/>
        <w:numPr>
          <w:ilvl w:val="0"/>
          <w:numId w:val="25"/>
        </w:numPr>
        <w:ind w:left="386"/>
        <w:rPr>
          <w:rFonts w:ascii="Sakkal Majalla" w:hAnsi="Sakkal Majalla" w:cs="Sakkal Majalla"/>
          <w:color w:val="002060"/>
          <w:sz w:val="34"/>
          <w:szCs w:val="34"/>
          <w:rtl/>
        </w:rPr>
      </w:pPr>
      <w:r w:rsidRPr="00FF06C5">
        <w:rPr>
          <w:rFonts w:ascii="Sakkal Majalla" w:hAnsi="Sakkal Majalla" w:cs="Sakkal Majalla"/>
          <w:color w:val="002060"/>
          <w:sz w:val="34"/>
          <w:szCs w:val="34"/>
          <w:rtl/>
        </w:rPr>
        <w:t>·ما هي اقتراحاتك لتحسين الأمر؟</w:t>
      </w:r>
    </w:p>
    <w:p w:rsidR="000D0CA1" w:rsidRPr="00FF06C5" w:rsidRDefault="000D0CA1">
      <w:pPr>
        <w:pStyle w:val="ListParagraph"/>
        <w:numPr>
          <w:ilvl w:val="0"/>
          <w:numId w:val="25"/>
        </w:numPr>
        <w:ind w:left="386"/>
        <w:rPr>
          <w:rFonts w:ascii="Sakkal Majalla" w:hAnsi="Sakkal Majalla" w:cs="Sakkal Majalla"/>
          <w:color w:val="002060"/>
          <w:sz w:val="34"/>
          <w:szCs w:val="34"/>
          <w:rtl/>
        </w:rPr>
      </w:pPr>
      <w:r w:rsidRPr="00FF06C5">
        <w:rPr>
          <w:rFonts w:ascii="Sakkal Majalla" w:hAnsi="Sakkal Majalla" w:cs="Sakkal Majalla"/>
          <w:color w:val="002060"/>
          <w:sz w:val="34"/>
          <w:szCs w:val="34"/>
          <w:rtl/>
        </w:rPr>
        <w:t>ما هي الأمور التي تريد تغييرها للأفضل؟</w:t>
      </w:r>
    </w:p>
    <w:p w:rsidR="000D0CA1" w:rsidRDefault="000D0CA1">
      <w:pPr>
        <w:pStyle w:val="ListParagraph"/>
        <w:numPr>
          <w:ilvl w:val="0"/>
          <w:numId w:val="25"/>
        </w:numPr>
        <w:ind w:left="386"/>
        <w:rPr>
          <w:rFonts w:ascii="Sakkal Majalla" w:hAnsi="Sakkal Majalla" w:cs="Sakkal Majalla"/>
          <w:color w:val="002060"/>
          <w:sz w:val="34"/>
          <w:szCs w:val="34"/>
        </w:rPr>
      </w:pPr>
      <w:r w:rsidRPr="00FF06C5">
        <w:rPr>
          <w:rFonts w:ascii="Sakkal Majalla" w:hAnsi="Sakkal Majalla" w:cs="Sakkal Majalla"/>
          <w:color w:val="002060"/>
          <w:sz w:val="34"/>
          <w:szCs w:val="34"/>
          <w:rtl/>
        </w:rPr>
        <w:t>ما هي الأشياء التي ترى أنها تسير على نحو جيد الآن؟</w:t>
      </w:r>
    </w:p>
    <w:p w:rsidR="000D0CA1" w:rsidRDefault="000D0CA1" w:rsidP="000D0CA1">
      <w:pPr>
        <w:rPr>
          <w:rFonts w:ascii="Sakkal Majalla" w:hAnsi="Sakkal Majalla"/>
          <w:color w:val="002060"/>
          <w:sz w:val="34"/>
          <w:rtl/>
        </w:rPr>
      </w:pPr>
      <w:r>
        <w:rPr>
          <w:noProof/>
        </w:rPr>
        <w:lastRenderedPageBreak/>
        <mc:AlternateContent>
          <mc:Choice Requires="wpg">
            <w:drawing>
              <wp:inline distT="0" distB="0" distL="0" distR="0" wp14:anchorId="2D19AC0A" wp14:editId="4CE9CD61">
                <wp:extent cx="2837058" cy="760095"/>
                <wp:effectExtent l="0" t="0" r="1905" b="1905"/>
                <wp:docPr id="237961" name="Group 18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837058" cy="760095"/>
                          <a:chOff x="9" y="9711"/>
                          <a:chExt cx="31979" cy="8580"/>
                        </a:xfrm>
                      </wpg:grpSpPr>
                      <wps:wsp>
                        <wps:cNvPr id="237962" name="Google Shape;773;p16"/>
                        <wps:cNvSpPr>
                          <a:spLocks/>
                        </wps:cNvSpPr>
                        <wps:spPr bwMode="auto">
                          <a:xfrm>
                            <a:off x="196" y="10842"/>
                            <a:ext cx="29387"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7963" name="Google Shape;774;p16"/>
                        <wps:cNvSpPr>
                          <a:spLocks/>
                        </wps:cNvSpPr>
                        <wps:spPr bwMode="auto">
                          <a:xfrm>
                            <a:off x="9" y="10663"/>
                            <a:ext cx="29969"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7964" name="Google Shape;775;p16"/>
                        <wps:cNvSpPr>
                          <a:spLocks/>
                        </wps:cNvSpPr>
                        <wps:spPr bwMode="auto">
                          <a:xfrm>
                            <a:off x="3521" y="9711"/>
                            <a:ext cx="5186" cy="953"/>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7965" name="Google Shape;776;p16"/>
                        <wps:cNvSpPr>
                          <a:spLocks/>
                        </wps:cNvSpPr>
                        <wps:spPr bwMode="auto">
                          <a:xfrm>
                            <a:off x="671" y="17337"/>
                            <a:ext cx="5186"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7967" name="Google Shape;777;p16"/>
                        <wps:cNvSpPr>
                          <a:spLocks/>
                        </wps:cNvSpPr>
                        <wps:spPr bwMode="auto">
                          <a:xfrm>
                            <a:off x="1072" y="17337"/>
                            <a:ext cx="4123" cy="477"/>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7968" name="Google Shape;778;p16"/>
                        <wps:cNvSpPr>
                          <a:spLocks/>
                        </wps:cNvSpPr>
                        <wps:spPr bwMode="auto">
                          <a:xfrm>
                            <a:off x="4422" y="10188"/>
                            <a:ext cx="4248" cy="476"/>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968" name="Google Shape;779;p16"/>
                        <wps:cNvSpPr>
                          <a:spLocks/>
                        </wps:cNvSpPr>
                        <wps:spPr bwMode="auto">
                          <a:xfrm>
                            <a:off x="1004" y="10188"/>
                            <a:ext cx="6492"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61566F" w:rsidRDefault="00693FEF" w:rsidP="000D0CA1">
                              <w:pPr>
                                <w:bidi w:val="0"/>
                                <w:jc w:val="center"/>
                                <w:rPr>
                                  <w:rFonts w:ascii="Adobe Arabic" w:hAnsi="Adobe Arabic" w:cs="Adobe Arabic"/>
                                  <w:color w:val="FFFFFF"/>
                                  <w:sz w:val="48"/>
                                  <w:szCs w:val="48"/>
                                  <w:lang w:val="en-GB" w:bidi="ar-SY"/>
                                </w:rPr>
                              </w:pPr>
                              <w:r w:rsidRPr="0061566F">
                                <w:rPr>
                                  <w:rFonts w:ascii="Adobe Arabic" w:hAnsi="Adobe Arabic" w:cs="Adobe Arabic"/>
                                  <w:color w:val="FFFFFF"/>
                                  <w:sz w:val="48"/>
                                  <w:szCs w:val="48"/>
                                  <w:lang w:val="en-GB" w:bidi="ar-SY"/>
                                </w:rPr>
                                <w:t>4</w:t>
                              </w:r>
                            </w:p>
                          </w:txbxContent>
                        </wps:txbx>
                        <wps:bodyPr rot="0" vert="horz" wrap="square" lIns="91425" tIns="91425" rIns="91425" bIns="91425" anchor="ctr" anchorCtr="0" upright="1">
                          <a:noAutofit/>
                        </wps:bodyPr>
                      </wps:wsp>
                      <wps:wsp>
                        <wps:cNvPr id="7969" name="Google Shape;782;p16"/>
                        <wps:cNvSpPr txBox="1">
                          <a:spLocks noChangeArrowheads="1"/>
                        </wps:cNvSpPr>
                        <wps:spPr bwMode="auto">
                          <a:xfrm>
                            <a:off x="8749" y="11138"/>
                            <a:ext cx="23239" cy="6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A419D4" w:rsidRDefault="00693FEF" w:rsidP="000D0CA1">
                              <w:pPr>
                                <w:jc w:val="left"/>
                                <w:rPr>
                                  <w:rFonts w:ascii="Adobe Arabic" w:hAnsi="Adobe Arabic" w:cs="Adobe Arabic"/>
                                  <w:b/>
                                  <w:bCs/>
                                  <w:color w:val="434343"/>
                                  <w:sz w:val="34"/>
                                  <w:lang w:bidi="ar-SY"/>
                                </w:rPr>
                              </w:pPr>
                              <w:r>
                                <w:rPr>
                                  <w:rFonts w:ascii="Adobe Arabic" w:hAnsi="Adobe Arabic" w:cs="Adobe Arabic" w:hint="cs"/>
                                  <w:b/>
                                  <w:bCs/>
                                  <w:sz w:val="36"/>
                                  <w:szCs w:val="36"/>
                                  <w:rtl/>
                                  <w:lang w:bidi="ar-SY"/>
                                </w:rPr>
                                <w:t>موظف العلاوة والمكافأة:</w:t>
                              </w:r>
                            </w:p>
                          </w:txbxContent>
                        </wps:txbx>
                        <wps:bodyPr rot="0" vert="horz" wrap="square" lIns="91425" tIns="36000" rIns="91425" bIns="36000" anchor="ctr" anchorCtr="0" upright="1">
                          <a:noAutofit/>
                        </wps:bodyPr>
                      </wps:wsp>
                    </wpg:wgp>
                  </a:graphicData>
                </a:graphic>
              </wp:inline>
            </w:drawing>
          </mc:Choice>
          <mc:Fallback>
            <w:pict>
              <v:group id="Group 1865" o:spid="_x0000_s1541" style="width:223.4pt;height:59.85pt;flip:x;mso-position-horizontal-relative:char;mso-position-vertical-relative:line" coordorigin="9,9711" coordsize="31979,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">
                <v:shape id="Google Shape;773;p16" o:spid="_x0000_s1542" style="position:absolute;left:196;top:10842;width:29387;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hwb8YA&#10;AADfAAAADwAAAGRycy9kb3ducmV2LnhtbESPQWvCQBSE7wX/w/IEb3VjBNumriKCUD1ZWw+9vWZf&#10;k9Ds25B9Neu/dwuFHoeZ+YZZrqNr1YX60Hg2MJtmoIhLbxuuDLy/7e4fQQVBtth6JgNXCrBeje6W&#10;WFg/8CtdTlKpBOFQoIFapCu0DmVNDsPUd8TJ+/K9Q0myr7TtcUhw1+o8yxbaYcNpocaOtjWV36cf&#10;Z+BQdXKOnxLPdmCm1u7n/vhhzGQcN8+ghKL8h//aL9ZAPn94WuTw+yd9Ab2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hwb8YAAADfAAAADwAAAAAAAAAAAAAAAACYAgAAZHJz&#10;L2Rvd25yZXYueG1sUEsFBgAAAAAEAAQA9QAAAIsDAAAAAA==&#10;" path="m3215,1c1441,1,1,1441,1,3215r,17574c1,22563,1441,24004,3215,24004r156484,c161473,24004,162914,22563,162914,20789r,-17574c162914,1441,161473,1,159699,1l3215,1xe" fillcolor="black" stroked="f">
                  <v:fill opacity="21588f"/>
                  <v:path arrowok="t" o:extrusionok="f" o:connecttype="custom" o:connectlocs="580,0;0,894;0,5779;580,6673;28807,6673;29387,5779;29387,894;28807,0;580,0" o:connectangles="0,0,0,0,0,0,0,0,0"/>
                </v:shape>
                <v:shape id="Google Shape;774;p16" o:spid="_x0000_s1543" style="position:absolute;left:9;top:10663;width:29969;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rZosgA&#10;AADfAAAADwAAAGRycy9kb3ducmV2LnhtbESPT2sCMRTE74V+h/CE3rpZFWy7NUoRBAUPurbo8XXz&#10;9g9uXpYk1dVP3xSEHoeZ+Q0znfemFWdyvrGsYJikIIgLqxuuFHzul8+vIHxA1thaJgVX8jCfPT5M&#10;MdP2wjs656ESEcI+QwV1CF0mpS9qMugT2xFHr7TOYIjSVVI7vES4aeUoTSfSYMNxocaOFjUVp/zH&#10;KPC4Ween78PNVt329nUsy8XOlUo9DfqPdxCB+vAfvrdXWsFo/PI2GcPfn/gF5O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7atmiyAAAAN8AAAAPAAAAAAAAAAAAAAAAAJgCAABk&#10;cnMvZG93bnJldi54bWxQSwUGAAAAAAQABAD1AAAAjQMAAAAA&#10;" path="m3215,1c1441,1,1,1441,1,3215r,17574c1,22563,1441,24004,3215,24004r156484,c161473,24004,162914,22563,162914,20789r,-17574c162914,1441,161473,1,159699,1l3215,1xe" fillcolor="#e7e6e6 [3203]" stroked="f">
                  <v:path arrowok="t" o:extrusionok="f" o:connecttype="custom" o:connectlocs="591,0;0,894;0,5779;591,6673;29378,6673;29969,5779;29969,894;29378,0;591,0" o:connectangles="0,0,0,0,0,0,0,0,0"/>
                </v:shape>
                <v:shape id="Google Shape;775;p16" o:spid="_x0000_s1544" style="position:absolute;left:3521;top:9711;width:5186;height:953;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kH9MgA&#10;AADfAAAADwAAAGRycy9kb3ducmV2LnhtbESPzW7CMBCE75V4B2uRuBWHgKBNMQiVVoJDD/wcOG7j&#10;JY6I12nsgvv2dSWkHkcz841mvoy2EVfqfO1YwWiYgSAuna65UnA8vD8+gfABWWPjmBT8kIflovcw&#10;x0K7G+/oug+VSBD2BSowIbSFlL40ZNEPXUucvLPrLIYku0rqDm8JbhuZZ9lUWqw5LRhs6dVQedl/&#10;WwW8/TKnD5OP5XrzeXTx7TSLPFFq0I+rFxCBYvgP39sbrSAfz56nE/j7k76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mQf0yAAAAN8AAAAPAAAAAAAAAAAAAAAAAJgCAABk&#10;cnMvZG93bnJldi54bWxQSwUGAAAAAAQABAD1AAAAjQMAAAAA&#10;" path="m620,1l1,3430r25872,l26552,1,620,1xe" fillcolor="#fdd77c" stroked="f">
                  <v:path arrowok="t" o:extrusionok="f" o:connecttype="custom" o:connectlocs="121,0;0,953;5053,953;5186,0;121,0" o:connectangles="0,0,0,0,0"/>
                </v:shape>
                <v:shape id="Google Shape;776;p16" o:spid="_x0000_s1545" style="position:absolute;left:671;top:17337;width:5186;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Wib8gA&#10;AADfAAAADwAAAGRycy9kb3ducmV2LnhtbESPT08CMRTE7yZ+h+aReJMui/xbKcSoJHjwIHDg+Ng+&#10;txu3r+u2Qvn2lITE42RmfpOZL6NtxJE6XztWMOhnIIhLp2uuFOy2q8cpCB+QNTaOScGZPCwX93dz&#10;LLQ78RcdN6ESCcK+QAUmhLaQ0peGLPq+a4mT9+06iyHJrpK6w1OC20bmWTaWFmtOCwZbejVU/mz+&#10;rAL++DX7T5MP5dv6sHPxfT+J/KTUQy++PIMIFMN/+NZeawX5cDIbj+D6J30Bubg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1aJvyAAAAN8AAAAPAAAAAAAAAAAAAAAAAJgCAABk&#10;cnMvZG93bnJldi54bWxQSwUGAAAAAAQABAD1AAAAjQMAAAAA&#10;" path="m620,1l1,3430r25920,l26552,1,620,1xe" fillcolor="#fdd77c" stroked="f">
                  <v:path arrowok="t" o:extrusionok="f" o:connecttype="custom" o:connectlocs="121,0;0,954;5063,954;5186,0;121,0" o:connectangles="0,0,0,0,0"/>
                </v:shape>
                <v:shape id="Google Shape;777;p16" o:spid="_x0000_s1546" style="position:absolute;left:1072;top:17337;width:4123;height:477;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4QMYA&#10;AADfAAAADwAAAGRycy9kb3ducmV2LnhtbESPT2vCQBTE74LfYXmF3nRTC6aJriIBqVQ91D/3R/aZ&#10;BLNvw+5W02/vFgoeh5n5DTNf9qYVN3K+sazgbZyAIC6tbrhScDquRx8gfEDW2FomBb/kYbkYDuaY&#10;a3vnb7odQiUihH2OCuoQulxKX9Zk0I9tRxy9i3UGQ5SuktrhPcJNKydJMpUGG44LNXZU1FReDz9G&#10;wZn4snX+a5XR5ybbFaci3aeNUq8v/WoGIlAfnuH/9kYrmLyn2TSFvz/xC8jF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G4QMYAAADfAAAADwAAAAAAAAAAAAAAAACYAgAAZHJz&#10;L2Rvd25yZXYueG1sUEsFBgAAAAAEAAQA9QAAAIsDAAAAAA==&#10;" path="m,1l1393,1715r19717,l21110,1,,1xe" fillcolor="#e09214" stroked="f">
                  <v:path arrowok="t" o:extrusionok="f" o:connecttype="custom" o:connectlocs="0,0;272,477;4123,477;4123,0;0,0" o:connectangles="0,0,0,0,0"/>
                </v:shape>
                <v:shape id="Google Shape;778;p16" o:spid="_x0000_s1547" style="position:absolute;left:4422;top:10188;width:4248;height:476;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DOsQA&#10;AADfAAAADwAAAGRycy9kb3ducmV2LnhtbERPz2vCMBS+D/Y/hDfwUmaqgts6UxFF8OTUuZ0fyVtb&#10;1ryUJNX635vDYMeP7/diOdhWXMiHxrGCyTgHQaydabhScP7cPr+CCBHZYOuYFNwowLJ8fFhgYdyV&#10;j3Q5xUqkEA4FKqhj7Aopg67JYhi7jjhxP85bjAn6ShqP1xRuWznN87m02HBqqLGjdU3699RbBRsO&#10;58OH9nmTyS+9/571WRZIqdHTsHoHEWmI/+I/984omM5e3uZpcPqTvoAs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3wzrEAAAA3wAAAA8AAAAAAAAAAAAAAAAAmAIAAGRycy9k&#10;b3ducmV2LnhtbFBLBQYAAAAABAAEAPUAAACJAwAAAAA=&#10;" path="m596,l,1715r21753,l20312,,596,xe" fillcolor="#e09214" stroked="f">
                  <v:path arrowok="t" o:extrusionok="f" o:connecttype="custom" o:connectlocs="116,0;0,476;4248,476;3966,0;116,0" o:connectangles="0,0,0,0,0"/>
                </v:shape>
                <v:shape id="Google Shape;779;p16" o:spid="_x0000_s1548" style="position:absolute;left:1004;top:10188;width:6492;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9WV8MA&#10;AADdAAAADwAAAGRycy9kb3ducmV2LnhtbERPzWqDQBC+B/oOyxRyi6uhmMS6SigNNNBLYx5gcCdq&#10;686Ku4mmT589FHr8+P7zcja9uNHoOssKkigGQVxb3XGj4FwdVlsQziNr7C2Tgjs5KIunRY6ZthN/&#10;0e3kGxFC2GWooPV+yKR0dUsGXWQH4sBd7GjQBzg2Uo84hXDTy3Ucp9Jgx6GhxYHeWqp/TlejoNrs&#10;3936dxo+9Yv2h+85PV4TVGr5PO9fQXia/b/4z/2hFWx2aZgb3oQnI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9WV8MAAADdAAAADwAAAAAAAAAAAAAAAACYAgAAZHJzL2Rv&#10;d25yZXYueG1sUEsFBgAAAAAEAAQA9QAAAIgDAAAAAA==&#10;" adj="-11796480,,5400" path="m4977,l,27432r25932,l30909,,4977,xe" fillcolor="#fcbd24" stroked="f">
                  <v:stroke joinstyle="miter"/>
                  <v:formulas/>
                  <v:path arrowok="t" o:extrusionok="f" o:connecttype="custom" o:connectlocs="1045,0;0,7626;5447,7626;6492,0;1045,0" o:connectangles="0,0,0,0,0" textboxrect="0,0,30909,27433"/>
                  <v:textbox inset="2.53958mm,2.53958mm,2.53958mm,2.53958mm">
                    <w:txbxContent>
                      <w:p w:rsidR="00693FEF" w:rsidRPr="0061566F" w:rsidRDefault="00693FEF" w:rsidP="000D0CA1">
                        <w:pPr>
                          <w:bidi w:val="0"/>
                          <w:jc w:val="center"/>
                          <w:rPr>
                            <w:rFonts w:ascii="Adobe Arabic" w:hAnsi="Adobe Arabic" w:cs="Adobe Arabic"/>
                            <w:color w:val="FFFFFF"/>
                            <w:sz w:val="48"/>
                            <w:szCs w:val="48"/>
                            <w:lang w:val="en-GB" w:bidi="ar-SY"/>
                          </w:rPr>
                        </w:pPr>
                        <w:r w:rsidRPr="0061566F">
                          <w:rPr>
                            <w:rFonts w:ascii="Adobe Arabic" w:hAnsi="Adobe Arabic" w:cs="Adobe Arabic"/>
                            <w:color w:val="FFFFFF"/>
                            <w:sz w:val="48"/>
                            <w:szCs w:val="48"/>
                            <w:lang w:val="en-GB" w:bidi="ar-SY"/>
                          </w:rPr>
                          <w:t>4</w:t>
                        </w:r>
                      </w:p>
                    </w:txbxContent>
                  </v:textbox>
                </v:shape>
                <v:shape id="Google Shape;782;p16" o:spid="_x0000_s1549" type="#_x0000_t202" style="position:absolute;left:8749;top:11138;width:23239;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7ILcQA&#10;AADdAAAADwAAAGRycy9kb3ducmV2LnhtbESPzWrDMBCE74W+g9hCbo2cHNzYiRJCaUmhUMjffbE2&#10;lom1MtbWcd6+KhR6HGbmG2a1GX2rBupjE9jAbJqBIq6Cbbg2cDq+Py9ARUG22AYmA3eKsFk/Pqyw&#10;tOHGexoOUqsE4ViiASfSlVrHypHHOA0dcfIuofcoSfa1tj3eEty3ep5lufbYcFpw2NGro+p6+PYG&#10;hvli9yWzt4s+fea7szQuumJvzORp3C5BCY3yH/5rf1gDL0VewO+b9AT0+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yC3EAAAA3QAAAA8AAAAAAAAAAAAAAAAAmAIAAGRycy9k&#10;b3ducmV2LnhtbFBLBQYAAAAABAAEAPUAAACJAwAAAAA=&#10;" filled="f" stroked="f">
                  <v:textbox inset="2.53958mm,1mm,2.53958mm,1mm">
                    <w:txbxContent>
                      <w:p w:rsidR="00693FEF" w:rsidRPr="00A419D4" w:rsidRDefault="00693FEF" w:rsidP="000D0CA1">
                        <w:pPr>
                          <w:jc w:val="left"/>
                          <w:rPr>
                            <w:rFonts w:ascii="Adobe Arabic" w:hAnsi="Adobe Arabic" w:cs="Adobe Arabic"/>
                            <w:b/>
                            <w:bCs/>
                            <w:color w:val="434343"/>
                            <w:sz w:val="34"/>
                            <w:lang w:bidi="ar-SY"/>
                          </w:rPr>
                        </w:pPr>
                        <w:r>
                          <w:rPr>
                            <w:rFonts w:ascii="Adobe Arabic" w:hAnsi="Adobe Arabic" w:cs="Adobe Arabic" w:hint="cs"/>
                            <w:b/>
                            <w:bCs/>
                            <w:sz w:val="36"/>
                            <w:szCs w:val="36"/>
                            <w:rtl/>
                            <w:lang w:bidi="ar-SY"/>
                          </w:rPr>
                          <w:t>موظف العلاوة والمكافأة:</w:t>
                        </w:r>
                      </w:p>
                    </w:txbxContent>
                  </v:textbox>
                </v:shape>
                <w10:wrap anchorx="page"/>
                <w10:anchorlock/>
              </v:group>
            </w:pict>
          </mc:Fallback>
        </mc:AlternateContent>
      </w:r>
    </w:p>
    <w:p w:rsidR="000D0CA1" w:rsidRDefault="000D0CA1" w:rsidP="000D0CA1">
      <w:pPr>
        <w:rPr>
          <w:rtl/>
        </w:rPr>
      </w:pPr>
      <w:r w:rsidRPr="007F567A">
        <w:rPr>
          <w:rtl/>
        </w:rPr>
        <w:t>المعايير المالية هي الأهم بالنسبة لهذا النوع من الموظفين، يبحثون عن الاستقرار المالي والرفاه والنماء المالي المستمر، ويرتبط أداؤهم بشكل واضح بالمكافآت والحوافز المالية، وغالباً ما تكون لديهم معادلة واضحة وبسيطة "العمل على قدر الأجر" فحتى إن</w:t>
      </w:r>
      <w:r>
        <w:rPr>
          <w:rFonts w:hint="cs"/>
          <w:rtl/>
        </w:rPr>
        <w:t xml:space="preserve"> كانوا قادرين على تصحيح بعض الأمور أو تحسينها لن يقوموا بذلك دون حافز مادي</w:t>
      </w:r>
      <w:r w:rsidR="003C0A58">
        <w:rPr>
          <w:rFonts w:hint="cs"/>
          <w:rtl/>
        </w:rPr>
        <w:t>.</w:t>
      </w:r>
    </w:p>
    <w:p w:rsidR="000D0CA1" w:rsidRPr="00B540AF" w:rsidRDefault="000D0CA1" w:rsidP="000D0CA1">
      <w:pPr>
        <w:shd w:val="clear" w:color="auto" w:fill="F2F2F2" w:themeFill="background1" w:themeFillShade="F2"/>
        <w:rPr>
          <w:rFonts w:ascii="Sakkal Majalla" w:hAnsi="Sakkal Majalla"/>
          <w:b/>
          <w:bCs/>
          <w:color w:val="C00000"/>
          <w:sz w:val="34"/>
          <w:rtl/>
        </w:rPr>
      </w:pPr>
      <w:r>
        <w:rPr>
          <w:rFonts w:ascii="Sakkal Majalla" w:hAnsi="Sakkal Majalla"/>
          <w:b/>
          <w:bCs/>
          <w:color w:val="C00000"/>
          <w:sz w:val="34"/>
          <w:rtl/>
        </w:rPr>
        <w:t>التعامل معه</w:t>
      </w:r>
      <w:r>
        <w:rPr>
          <w:rFonts w:ascii="Sakkal Majalla" w:hAnsi="Sakkal Majalla" w:hint="cs"/>
          <w:b/>
          <w:bCs/>
          <w:color w:val="C00000"/>
          <w:sz w:val="34"/>
          <w:rtl/>
        </w:rPr>
        <w:t>:</w:t>
      </w:r>
    </w:p>
    <w:p w:rsidR="000D0CA1" w:rsidRPr="00E02EB9" w:rsidRDefault="000D0CA1">
      <w:pPr>
        <w:pStyle w:val="ListParagraph"/>
        <w:numPr>
          <w:ilvl w:val="0"/>
          <w:numId w:val="26"/>
        </w:numPr>
        <w:rPr>
          <w:rFonts w:ascii="Sakkal Majalla" w:hAnsi="Sakkal Majalla" w:cs="Sakkal Majalla"/>
          <w:color w:val="002060"/>
          <w:sz w:val="34"/>
          <w:szCs w:val="34"/>
          <w:rtl/>
        </w:rPr>
      </w:pPr>
      <w:r w:rsidRPr="00E02EB9">
        <w:rPr>
          <w:rFonts w:ascii="Sakkal Majalla" w:hAnsi="Sakkal Majalla" w:cs="Sakkal Majalla"/>
          <w:color w:val="002060"/>
          <w:sz w:val="34"/>
          <w:szCs w:val="34"/>
          <w:rtl/>
        </w:rPr>
        <w:t>قدم له بطاقة شكر</w:t>
      </w:r>
    </w:p>
    <w:p w:rsidR="000D0CA1" w:rsidRPr="00E02EB9" w:rsidRDefault="000D0CA1">
      <w:pPr>
        <w:pStyle w:val="ListParagraph"/>
        <w:numPr>
          <w:ilvl w:val="0"/>
          <w:numId w:val="26"/>
        </w:numPr>
        <w:rPr>
          <w:rFonts w:ascii="Sakkal Majalla" w:hAnsi="Sakkal Majalla" w:cs="Sakkal Majalla"/>
          <w:color w:val="002060"/>
          <w:sz w:val="34"/>
          <w:szCs w:val="34"/>
          <w:rtl/>
        </w:rPr>
      </w:pPr>
      <w:r w:rsidRPr="00E02EB9">
        <w:rPr>
          <w:rFonts w:ascii="Sakkal Majalla" w:hAnsi="Sakkal Majalla" w:cs="Sakkal Majalla"/>
          <w:color w:val="002060"/>
          <w:sz w:val="34"/>
          <w:szCs w:val="34"/>
          <w:rtl/>
        </w:rPr>
        <w:t xml:space="preserve">أثني عليه أمام الآخرين </w:t>
      </w:r>
    </w:p>
    <w:p w:rsidR="000D0CA1" w:rsidRPr="00E02EB9" w:rsidRDefault="000D0CA1">
      <w:pPr>
        <w:pStyle w:val="ListParagraph"/>
        <w:numPr>
          <w:ilvl w:val="0"/>
          <w:numId w:val="26"/>
        </w:numPr>
        <w:rPr>
          <w:rFonts w:ascii="Sakkal Majalla" w:hAnsi="Sakkal Majalla" w:cs="Sakkal Majalla"/>
          <w:color w:val="002060"/>
          <w:sz w:val="34"/>
          <w:szCs w:val="34"/>
          <w:rtl/>
        </w:rPr>
      </w:pPr>
      <w:r w:rsidRPr="00E02EB9">
        <w:rPr>
          <w:rFonts w:ascii="Sakkal Majalla" w:hAnsi="Sakkal Majalla" w:cs="Sakkal Majalla"/>
          <w:color w:val="002060"/>
          <w:sz w:val="34"/>
          <w:szCs w:val="34"/>
          <w:rtl/>
        </w:rPr>
        <w:t>ك</w:t>
      </w:r>
      <w:r>
        <w:rPr>
          <w:rFonts w:ascii="Sakkal Majalla" w:hAnsi="Sakkal Majalla" w:cs="Sakkal Majalla" w:hint="cs"/>
          <w:color w:val="002060"/>
          <w:sz w:val="34"/>
          <w:szCs w:val="34"/>
          <w:rtl/>
        </w:rPr>
        <w:t>افئه</w:t>
      </w:r>
      <w:r w:rsidRPr="00E02EB9">
        <w:rPr>
          <w:rFonts w:ascii="Sakkal Majalla" w:hAnsi="Sakkal Majalla" w:cs="Sakkal Majalla"/>
          <w:color w:val="002060"/>
          <w:sz w:val="34"/>
          <w:szCs w:val="34"/>
          <w:rtl/>
        </w:rPr>
        <w:t xml:space="preserve"> ماديا إن أنجز عمله</w:t>
      </w:r>
    </w:p>
    <w:p w:rsidR="000D0CA1" w:rsidRPr="00E02EB9" w:rsidRDefault="000D0CA1">
      <w:pPr>
        <w:pStyle w:val="ListParagraph"/>
        <w:numPr>
          <w:ilvl w:val="0"/>
          <w:numId w:val="26"/>
        </w:numPr>
        <w:rPr>
          <w:rFonts w:ascii="Sakkal Majalla" w:hAnsi="Sakkal Majalla" w:cs="Sakkal Majalla"/>
          <w:color w:val="002060"/>
          <w:sz w:val="34"/>
          <w:szCs w:val="34"/>
          <w:rtl/>
        </w:rPr>
      </w:pPr>
      <w:r w:rsidRPr="00E02EB9">
        <w:rPr>
          <w:rFonts w:ascii="Sakkal Majalla" w:hAnsi="Sakkal Majalla" w:cs="Sakkal Majalla"/>
          <w:color w:val="002060"/>
          <w:sz w:val="34"/>
          <w:szCs w:val="34"/>
          <w:rtl/>
        </w:rPr>
        <w:t xml:space="preserve">تعامل معه بود وبكلمات مؤثرة </w:t>
      </w:r>
    </w:p>
    <w:p w:rsidR="000D0CA1" w:rsidRDefault="000D0CA1" w:rsidP="000D0CA1">
      <w:pPr>
        <w:rPr>
          <w:rFonts w:ascii="Sakkal Majalla" w:hAnsi="Sakkal Majalla"/>
          <w:color w:val="002060"/>
          <w:sz w:val="34"/>
          <w:rtl/>
        </w:rPr>
      </w:pPr>
      <w:r>
        <w:rPr>
          <w:rFonts w:hint="cs"/>
          <w:b/>
          <w:bCs/>
          <w:noProof/>
          <w:rtl/>
        </w:rPr>
        <mc:AlternateContent>
          <mc:Choice Requires="wpg">
            <w:drawing>
              <wp:inline distT="0" distB="0" distL="0" distR="0" wp14:anchorId="4078E299" wp14:editId="7899D1AF">
                <wp:extent cx="3267075" cy="760095"/>
                <wp:effectExtent l="0" t="0" r="9525" b="1905"/>
                <wp:docPr id="7970" name="Google Shape;750;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267075" cy="760095"/>
                          <a:chOff x="6" y="29130"/>
                          <a:chExt cx="32292" cy="8580"/>
                        </a:xfrm>
                      </wpg:grpSpPr>
                      <wps:wsp>
                        <wps:cNvPr id="7971" name="Google Shape;751;p16"/>
                        <wps:cNvSpPr>
                          <a:spLocks/>
                        </wps:cNvSpPr>
                        <wps:spPr bwMode="auto">
                          <a:xfrm>
                            <a:off x="189" y="30258"/>
                            <a:ext cx="31640"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972" name="Google Shape;752;p16"/>
                        <wps:cNvSpPr>
                          <a:spLocks/>
                        </wps:cNvSpPr>
                        <wps:spPr bwMode="auto">
                          <a:xfrm>
                            <a:off x="6" y="30090"/>
                            <a:ext cx="32292"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973" name="Google Shape;753;p16"/>
                        <wps:cNvSpPr>
                          <a:spLocks/>
                        </wps:cNvSpPr>
                        <wps:spPr bwMode="auto">
                          <a:xfrm>
                            <a:off x="3521" y="29130"/>
                            <a:ext cx="4844" cy="954"/>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974" name="Google Shape;754;p16"/>
                        <wps:cNvSpPr>
                          <a:spLocks/>
                        </wps:cNvSpPr>
                        <wps:spPr bwMode="auto">
                          <a:xfrm>
                            <a:off x="671" y="36756"/>
                            <a:ext cx="4844"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975" name="Google Shape;755;p16"/>
                        <wps:cNvSpPr>
                          <a:spLocks/>
                        </wps:cNvSpPr>
                        <wps:spPr bwMode="auto">
                          <a:xfrm>
                            <a:off x="1072" y="36756"/>
                            <a:ext cx="3851" cy="478"/>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976" name="Google Shape;756;p16"/>
                        <wps:cNvSpPr>
                          <a:spLocks/>
                        </wps:cNvSpPr>
                        <wps:spPr bwMode="auto">
                          <a:xfrm>
                            <a:off x="4422" y="29607"/>
                            <a:ext cx="3968" cy="477"/>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977" name="Google Shape;757;p16"/>
                        <wps:cNvSpPr>
                          <a:spLocks/>
                        </wps:cNvSpPr>
                        <wps:spPr bwMode="auto">
                          <a:xfrm>
                            <a:off x="838" y="29607"/>
                            <a:ext cx="6260"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4C10CB" w:rsidRDefault="00693FEF" w:rsidP="000D0CA1">
                              <w:pPr>
                                <w:bidi w:val="0"/>
                                <w:jc w:val="center"/>
                                <w:rPr>
                                  <w:color w:val="FFFFFF"/>
                                  <w:sz w:val="40"/>
                                  <w:szCs w:val="40"/>
                                  <w:lang w:val="en-GB"/>
                                </w:rPr>
                              </w:pPr>
                              <w:r>
                                <w:rPr>
                                  <w:color w:val="FFFFFF"/>
                                  <w:sz w:val="40"/>
                                  <w:szCs w:val="40"/>
                                  <w:lang w:val="en-GB"/>
                                </w:rPr>
                                <w:t>5</w:t>
                              </w:r>
                            </w:p>
                          </w:txbxContent>
                        </wps:txbx>
                        <wps:bodyPr rot="0" vert="horz" wrap="square" lIns="91425" tIns="91425" rIns="91425" bIns="91425" anchor="ctr" anchorCtr="0" upright="1">
                          <a:noAutofit/>
                        </wps:bodyPr>
                      </wps:wsp>
                      <wps:wsp>
                        <wps:cNvPr id="7978" name="Google Shape;760;p16"/>
                        <wps:cNvSpPr txBox="1">
                          <a:spLocks noChangeArrowheads="1"/>
                        </wps:cNvSpPr>
                        <wps:spPr bwMode="auto">
                          <a:xfrm>
                            <a:off x="6506" y="30632"/>
                            <a:ext cx="24970" cy="6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4959CE" w:rsidRDefault="00693FEF" w:rsidP="000D0CA1">
                              <w:pPr>
                                <w:jc w:val="center"/>
                                <w:rPr>
                                  <w:rFonts w:ascii="Adobe Arabic" w:hAnsi="Adobe Arabic" w:cs="Adobe Arabic"/>
                                  <w:b/>
                                  <w:bCs/>
                                  <w:sz w:val="36"/>
                                  <w:szCs w:val="36"/>
                                  <w:rtl/>
                                  <w:lang w:bidi="ar-SY"/>
                                </w:rPr>
                              </w:pPr>
                              <w:r>
                                <w:rPr>
                                  <w:rFonts w:ascii="Adobe Arabic" w:hAnsi="Adobe Arabic" w:cs="Adobe Arabic" w:hint="cs"/>
                                  <w:b/>
                                  <w:bCs/>
                                  <w:sz w:val="36"/>
                                  <w:szCs w:val="36"/>
                                  <w:rtl/>
                                  <w:lang w:bidi="ar-SY"/>
                                </w:rPr>
                                <w:t>موظف عديم المسؤولية:</w:t>
                              </w:r>
                            </w:p>
                          </w:txbxContent>
                        </wps:txbx>
                        <wps:bodyPr rot="0" vert="horz" wrap="square" lIns="91425" tIns="36000" rIns="91425" bIns="36000" anchor="ctr" anchorCtr="0" upright="1">
                          <a:noAutofit/>
                        </wps:bodyPr>
                      </wps:wsp>
                    </wpg:wgp>
                  </a:graphicData>
                </a:graphic>
              </wp:inline>
            </w:drawing>
          </mc:Choice>
          <mc:Fallback>
            <w:pict>
              <v:group id="_x0000_s1550" style="width:257.25pt;height:59.85pt;flip:x;mso-position-horizontal-relative:char;mso-position-vertical-relative:line" coordorigin="6,29130" coordsize="32292,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">
                <v:shape id="Google Shape;751;p16" o:spid="_x0000_s1551" style="position:absolute;left:189;top:30258;width:31640;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J+UsQA&#10;AADdAAAADwAAAGRycy9kb3ducmV2LnhtbESPQWvCQBSE74L/YXlCb7qxBW1TV5FCofVkbT14e2Zf&#10;k2D2bci+mvXfu0LB4zAz3zCLVXSNOlMXas8GppMMFHHhbc2lgZ/v9/EzqCDIFhvPZOBCAVbL4WCB&#10;ufU9f9F5J6VKEA45GqhE2lzrUFTkMEx8S5y8X985lCS7UtsO+wR3jX7Mspl2WHNaqLClt4qK0+7P&#10;GdiUrezjUeLe9szU2M8nvz0Y8zCK61dQQlHu4f/2hzUwf5lP4fYmPQG9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yflLEAAAA3QAAAA8AAAAAAAAAAAAAAAAAmAIAAGRycy9k&#10;b3ducmV2LnhtbFBLBQYAAAAABAAEAPUAAACJAwAAAAA=&#10;" path="m3215,1c1441,1,1,1441,1,3215r,17574c1,22563,1441,24004,3215,24004r156484,c161473,24004,162914,22563,162914,20789r,-17574c162914,1441,161473,1,159699,1l3215,1xe" fillcolor="black" stroked="f">
                  <v:fill opacity="21588f"/>
                  <v:path arrowok="t" o:extrusionok="f" o:connecttype="custom" o:connectlocs="624,0;0,894;0,5779;624,6673;31016,6673;31640,5779;31640,894;31016,0;624,0" o:connectangles="0,0,0,0,0,0,0,0,0"/>
                </v:shape>
                <v:shape id="Google Shape;752;p16" o:spid="_x0000_s1552" style="position:absolute;left:6;top:30090;width:32292;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N638cA&#10;AADdAAAADwAAAGRycy9kb3ducmV2LnhtbESPT2sCMRTE74LfITyht5rVQ63rZkWEQgs91G1Fj8/N&#10;2z+4eVmSVLd++qZQ8DjMzG+YbD2YTlzI+daygtk0AUFcWt1yreDr8+XxGYQPyBo7y6Tghzys8/Eo&#10;w1TbK+/oUoRaRAj7FBU0IfSplL5syKCf2p44epV1BkOUrpba4TXCTSfnSfIkDbYcFxrsadtQeS6+&#10;jQKP72/F+XS42br/uO2PVbXduUqph8mwWYEINIR7+L/9qhUslos5/L2JT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Det/HAAAA3QAAAA8AAAAAAAAAAAAAAAAAmAIAAGRy&#10;cy9kb3ducmV2LnhtbFBLBQYAAAAABAAEAPUAAACMAwAAAAA=&#10;" path="m3215,1c1441,1,1,1441,1,3215r,17574c1,22563,1441,24004,3215,24004r156484,c161473,24004,162914,22563,162914,20789r,-17574c162914,1441,161473,1,159699,1l3215,1xe" fillcolor="#e7e6e6 [3203]" stroked="f">
                  <v:path arrowok="t" o:extrusionok="f" o:connecttype="custom" o:connectlocs="637,0;0,894;0,5779;637,6673;31655,6673;32292,5779;32292,894;31655,0;637,0" o:connectangles="0,0,0,0,0,0,0,0,0"/>
                </v:shape>
                <v:shape id="Google Shape;753;p16" o:spid="_x0000_s1553" style="position:absolute;left:3521;top:29130;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Xc+cUA&#10;AADdAAAADwAAAGRycy9kb3ducmV2LnhtbESPT2sCMRTE7wW/Q3iCt5q1gn+2RhFhQYuXrvb+SJ67&#10;i5uXJUl19dM3hUKPw8z8hlltetuKG/nQOFYwGWcgiLUzDVcKzqfidQEiRGSDrWNS8KAAm/XgZYW5&#10;cXf+pFsZK5EgHHJUUMfY5VIGXZPFMHYdcfIuzluMSfpKGo/3BLetfMuymbTYcFqosaNdTfpaflsF&#10;H/L4LGfXrV+ar6OePnQRDpNCqdGw376DiNTH//Bfe28UzJfzKfy+SU9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9dz5xQAAAN0AAAAPAAAAAAAAAAAAAAAAAJgCAABkcnMv&#10;ZG93bnJldi54bWxQSwUGAAAAAAQABAD1AAAAigMAAAAA&#10;" path="m620,1l1,3430r25872,l26552,1,620,1xe" fillcolor="#8080ed" stroked="f">
                  <v:path arrowok="t" o:extrusionok="f" o:connecttype="custom" o:connectlocs="113,0;0,954;4720,954;4844,0;113,0" o:connectangles="0,0,0,0,0"/>
                </v:shape>
                <v:shape id="Google Shape;754;p16" o:spid="_x0000_s1554" style="position:absolute;left:671;top:36756;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xEjcUA&#10;AADdAAAADwAAAGRycy9kb3ducmV2LnhtbESPT2sCMRTE74V+h/CE3mrWtvhnNYoIC23x0q3eH8lz&#10;d3HzsiRR1376RhA8DjPzG2ax6m0rzuRD41jBaJiBINbONFwp2P0Wr1MQISIbbB2TgisFWC2fnxaY&#10;G3fhHzqXsRIJwiFHBXWMXS5l0DVZDEPXESfv4LzFmKSvpPF4SXDbyrcsG0uLDaeFGjva1KSP5ckq&#10;+Jbbv3J8XPuZ2W/1+1UX4WtUKPUy6NdzEJH6+Ajf259GwWQ2+YDbm/Q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HESNxQAAAN0AAAAPAAAAAAAAAAAAAAAAAJgCAABkcnMv&#10;ZG93bnJldi54bWxQSwUGAAAAAAQABAD1AAAAigMAAAAA&#10;" path="m620,1l1,3430r25920,l26552,1,620,1xe" fillcolor="#8080ed" stroked="f">
                  <v:path arrowok="t" o:extrusionok="f" o:connecttype="custom" o:connectlocs="113,0;0,954;4729,954;4844,0;113,0" o:connectangles="0,0,0,0,0"/>
                </v:shape>
                <v:shape id="Google Shape;755;p16" o:spid="_x0000_s1555" style="position:absolute;left:1072;top:36756;width:3851;height:478;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DO8MYA&#10;AADdAAAADwAAAGRycy9kb3ducmV2LnhtbESPQWvCQBSE70L/w/IK3nSjYGOjqxRR6cXSquD1mX1N&#10;QnffptnVxH/vCoUeh5n5hpkvO2vElRpfOVYwGiYgiHOnKy4UHA+bwRSED8gajWNScCMPy8VTb46Z&#10;di1/0XUfChEh7DNUUIZQZ1L6vCSLfuhq4uh9u8ZiiLIppG6wjXBr5DhJXqTFiuNCiTWtSsp/9her&#10;YGr87lBX54/tKpjT73o8aj9To1T/uXubgQjUhf/wX/tdK0hf0wk83s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DO8MYAAADdAAAADwAAAAAAAAAAAAAAAACYAgAAZHJz&#10;L2Rvd25yZXYueG1sUEsFBgAAAAAEAAQA9QAAAIsDAAAAAA==&#10;" path="m,1l1393,1715r19717,l21110,1,,1xe" fillcolor="#2020ba" stroked="f">
                  <v:path arrowok="t" o:extrusionok="f" o:connecttype="custom" o:connectlocs="0,0;254,478;3851,478;3851,0;0,0" o:connectangles="0,0,0,0,0"/>
                </v:shape>
                <v:shape id="Google Shape;756;p16" o:spid="_x0000_s1556" style="position:absolute;left:4422;top:29607;width:3968;height:477;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VLP8YA&#10;AADdAAAADwAAAGRycy9kb3ducmV2LnhtbESPT2sCMRTE70K/Q3iF3mpWkdVujSKiVL2IWkqPj83b&#10;P3TzsiRR129vhILHYWZ+w0znnWnEhZyvLSsY9BMQxLnVNZcKvk/r9wkIH5A1NpZJwY08zGcvvSlm&#10;2l75QJdjKEWEsM9QQRVCm0np84oM+r5tiaNXWGcwROlKqR1eI9w0cpgkqTRYc1yosKVlRfnf8WwU&#10;rH5Wi2L0u3a75SDd7ulcHMyXVOrttVt8ggjUhWf4v73RCsYf4xQeb+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VLP8YAAADdAAAADwAAAAAAAAAAAAAAAACYAgAAZHJz&#10;L2Rvd25yZXYueG1sUEsFBgAAAAAEAAQA9QAAAIsDAAAAAA==&#10;" path="m596,l,1715r21753,l20312,,596,xe" fillcolor="#2020ba" stroked="f">
                  <v:path arrowok="t" o:extrusionok="f" o:connecttype="custom" o:connectlocs="109,0;0,477;3968,477;3705,0;109,0" o:connectangles="0,0,0,0,0"/>
                </v:shape>
                <v:shape id="Google Shape;757;p16" o:spid="_x0000_s1557" style="position:absolute;left:838;top:29607;width:6260;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0VKsYA&#10;AADdAAAADwAAAGRycy9kb3ducmV2LnhtbESPQWvCQBSE74L/YXlCL1I3Fmpq6irSUizEi1Hs9ZF9&#10;ZoPZt2l2q+m/7xYEj8PMfMMsVr1txIU6XztWMJ0kIIhLp2uuFBz2H48vIHxA1tg4JgW/5GG1HA4W&#10;mGl35R1dilCJCGGfoQITQptJ6UtDFv3EtcTRO7nOYoiyq6Tu8BrhtpFPSTKTFmuOCwZbejNUnosf&#10;q2A7Prx/WZtLg675PubPm5yqjVIPo379CiJQH+7hW/tTK0jnaQr/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30VKsYAAADdAAAADwAAAAAAAAAAAAAAAACYAgAAZHJz&#10;L2Rvd25yZXYueG1sUEsFBgAAAAAEAAQA9QAAAIsDAAAAAA==&#10;" adj="-11796480,,5400" path="m4977,l,27432r25932,l30909,,4977,xe" fillcolor="#4949e7" stroked="f">
                  <v:stroke joinstyle="miter"/>
                  <v:formulas/>
                  <v:path arrowok="t" o:extrusionok="f" o:connecttype="custom" o:connectlocs="1008,0;0,7626;5252,7626;6260,0;1008,0" o:connectangles="0,0,0,0,0" textboxrect="0,0,30909,27433"/>
                  <v:textbox inset="2.53958mm,2.53958mm,2.53958mm,2.53958mm">
                    <w:txbxContent>
                      <w:p w:rsidR="00693FEF" w:rsidRPr="004C10CB" w:rsidRDefault="00693FEF" w:rsidP="000D0CA1">
                        <w:pPr>
                          <w:bidi w:val="0"/>
                          <w:jc w:val="center"/>
                          <w:rPr>
                            <w:color w:val="FFFFFF"/>
                            <w:sz w:val="40"/>
                            <w:szCs w:val="40"/>
                            <w:lang w:val="en-GB"/>
                          </w:rPr>
                        </w:pPr>
                        <w:r>
                          <w:rPr>
                            <w:color w:val="FFFFFF"/>
                            <w:sz w:val="40"/>
                            <w:szCs w:val="40"/>
                            <w:lang w:val="en-GB"/>
                          </w:rPr>
                          <w:t>5</w:t>
                        </w:r>
                      </w:p>
                    </w:txbxContent>
                  </v:textbox>
                </v:shape>
                <v:shape id="Google Shape;760;p16" o:spid="_x0000_s1558" type="#_x0000_t202" style="position:absolute;left:6506;top:30632;width:24970;height:63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v7a8EA&#10;AADdAAAADwAAAGRycy9kb3ducmV2LnhtbERPS2vCQBC+F/oflil4qxs9+EhdpZSKgiD46H3IjtnQ&#10;7GzIjjH+e/cgePz43otV72vVURurwAZGwwwUcRFsxaWB82n9OQMVBdliHZgM3CnCavn+tsDchhsf&#10;qDtKqVIIxxwNOJEm1zoWjjzGYWiIE3cJrUdJsC21bfGWwn2tx1k20R4rTg0OG/pxVPwfr95AN55t&#10;9jL6vejzbrL5k8pFNz8YM/jov79ACfXyEj/dW2tgOp+muelNegJ6+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r+2vBAAAA3QAAAA8AAAAAAAAAAAAAAAAAmAIAAGRycy9kb3du&#10;cmV2LnhtbFBLBQYAAAAABAAEAPUAAACGAwAAAAA=&#10;" filled="f" stroked="f">
                  <v:textbox inset="2.53958mm,1mm,2.53958mm,1mm">
                    <w:txbxContent>
                      <w:p w:rsidR="00693FEF" w:rsidRPr="004959CE" w:rsidRDefault="00693FEF" w:rsidP="000D0CA1">
                        <w:pPr>
                          <w:jc w:val="center"/>
                          <w:rPr>
                            <w:rFonts w:ascii="Adobe Arabic" w:hAnsi="Adobe Arabic" w:cs="Adobe Arabic"/>
                            <w:b/>
                            <w:bCs/>
                            <w:sz w:val="36"/>
                            <w:szCs w:val="36"/>
                            <w:rtl/>
                            <w:lang w:bidi="ar-SY"/>
                          </w:rPr>
                        </w:pPr>
                        <w:r>
                          <w:rPr>
                            <w:rFonts w:ascii="Adobe Arabic" w:hAnsi="Adobe Arabic" w:cs="Adobe Arabic" w:hint="cs"/>
                            <w:b/>
                            <w:bCs/>
                            <w:sz w:val="36"/>
                            <w:szCs w:val="36"/>
                            <w:rtl/>
                            <w:lang w:bidi="ar-SY"/>
                          </w:rPr>
                          <w:t>موظف عديم المسؤولية:</w:t>
                        </w:r>
                      </w:p>
                    </w:txbxContent>
                  </v:textbox>
                </v:shape>
                <w10:wrap anchorx="page"/>
                <w10:anchorlock/>
              </v:group>
            </w:pict>
          </mc:Fallback>
        </mc:AlternateContent>
      </w:r>
    </w:p>
    <w:p w:rsidR="000D0CA1" w:rsidRPr="00E02EB9" w:rsidRDefault="000D0CA1" w:rsidP="000D0CA1">
      <w:pPr>
        <w:rPr>
          <w:rtl/>
        </w:rPr>
      </w:pPr>
      <w:r w:rsidRPr="00784E30">
        <w:rPr>
          <w:rtl/>
        </w:rPr>
        <w:t>مواعيد تسليم مهام فائتة، تأخر عن مواعيد الدوام الرسمية، أخطاء مكررة، ضجيج! كل تلك أمثلة على سلوكيات الموظف المهمل المسته</w:t>
      </w:r>
      <w:r>
        <w:rPr>
          <w:rFonts w:hint="cs"/>
          <w:rtl/>
        </w:rPr>
        <w:t>ت</w:t>
      </w:r>
      <w:r w:rsidRPr="00784E30">
        <w:rPr>
          <w:rtl/>
        </w:rPr>
        <w:t>ر، الموظف عديم المسؤولية الذي لا يشعر بقيمة العمل والمكان الذي يعمل به، والأناس الذين يعملون معه!</w:t>
      </w:r>
    </w:p>
    <w:p w:rsidR="000D0CA1" w:rsidRPr="00E02EB9" w:rsidRDefault="000D0CA1" w:rsidP="000D0CA1">
      <w:pPr>
        <w:shd w:val="clear" w:color="auto" w:fill="F2F2F2" w:themeFill="background1" w:themeFillShade="F2"/>
        <w:rPr>
          <w:i/>
          <w:iCs/>
          <w:color w:val="C00000"/>
          <w:rtl/>
        </w:rPr>
      </w:pPr>
      <w:r w:rsidRPr="00E02EB9">
        <w:rPr>
          <w:color w:val="C00000"/>
          <w:rtl/>
        </w:rPr>
        <w:t>كيفية التعامل مع الموظف المهمل والمستهتر عديم المسؤولية</w:t>
      </w:r>
      <w:r w:rsidRPr="00E02EB9">
        <w:rPr>
          <w:rFonts w:hint="cs"/>
          <w:color w:val="C00000"/>
          <w:rtl/>
        </w:rPr>
        <w:t>؟</w:t>
      </w:r>
    </w:p>
    <w:p w:rsidR="000D0CA1" w:rsidRPr="00784E30" w:rsidRDefault="000D0CA1" w:rsidP="000D0CA1">
      <w:pPr>
        <w:rPr>
          <w:rtl/>
        </w:rPr>
      </w:pPr>
      <w:r w:rsidRPr="00784E30">
        <w:rPr>
          <w:rtl/>
        </w:rPr>
        <w:t>يجب على المدراء أخذ التدابير الازمة فوراً لتصحيح السلوك غير المسؤول وفي نف</w:t>
      </w:r>
      <w:r>
        <w:rPr>
          <w:rtl/>
        </w:rPr>
        <w:t>س الوقت تشجيع التصرفات المسؤولة</w:t>
      </w:r>
    </w:p>
    <w:p w:rsidR="000D0CA1" w:rsidRPr="00E02EB9" w:rsidRDefault="000D0CA1">
      <w:pPr>
        <w:pStyle w:val="ListParagraph"/>
        <w:numPr>
          <w:ilvl w:val="0"/>
          <w:numId w:val="27"/>
        </w:numPr>
        <w:ind w:left="386"/>
        <w:jc w:val="both"/>
        <w:rPr>
          <w:rFonts w:ascii="Sakkal Majalla" w:hAnsi="Sakkal Majalla" w:cs="Sakkal Majalla"/>
          <w:sz w:val="34"/>
          <w:szCs w:val="34"/>
          <w:rtl/>
        </w:rPr>
      </w:pPr>
      <w:r w:rsidRPr="00E02EB9">
        <w:rPr>
          <w:rFonts w:ascii="Sakkal Majalla" w:hAnsi="Sakkal Majalla" w:cs="Sakkal Majalla"/>
          <w:sz w:val="34"/>
          <w:szCs w:val="34"/>
          <w:rtl/>
        </w:rPr>
        <w:t>التوجيه بالأمثلة الحية </w:t>
      </w:r>
    </w:p>
    <w:p w:rsidR="000D0CA1" w:rsidRPr="006322A1" w:rsidRDefault="000D0CA1">
      <w:pPr>
        <w:pStyle w:val="ListParagraph"/>
        <w:numPr>
          <w:ilvl w:val="0"/>
          <w:numId w:val="27"/>
        </w:numPr>
        <w:ind w:left="386"/>
        <w:jc w:val="both"/>
        <w:rPr>
          <w:rFonts w:ascii="Sakkal Majalla" w:hAnsi="Sakkal Majalla" w:cs="Sakkal Majalla"/>
          <w:sz w:val="34"/>
          <w:szCs w:val="34"/>
        </w:rPr>
      </w:pPr>
      <w:r w:rsidRPr="00E02EB9">
        <w:rPr>
          <w:rFonts w:ascii="Sakkal Majalla" w:hAnsi="Sakkal Majalla" w:cs="Sakkal Majalla"/>
          <w:sz w:val="34"/>
          <w:szCs w:val="34"/>
          <w:rtl/>
        </w:rPr>
        <w:t xml:space="preserve">بجب أن يكون الموظفون </w:t>
      </w:r>
      <w:r w:rsidRPr="00E02EB9">
        <w:rPr>
          <w:rFonts w:ascii="Sakkal Majalla" w:hAnsi="Sakkal Majalla" w:cs="Sakkal Majalla" w:hint="cs"/>
          <w:sz w:val="34"/>
          <w:szCs w:val="34"/>
          <w:rtl/>
        </w:rPr>
        <w:t>ذوي</w:t>
      </w:r>
      <w:r w:rsidRPr="00E02EB9">
        <w:rPr>
          <w:rFonts w:ascii="Sakkal Majalla" w:hAnsi="Sakkal Majalla" w:cs="Sakkal Majalla"/>
          <w:sz w:val="34"/>
          <w:szCs w:val="34"/>
          <w:rtl/>
        </w:rPr>
        <w:t xml:space="preserve"> الإحساس </w:t>
      </w:r>
      <w:r w:rsidRPr="00E02EB9">
        <w:rPr>
          <w:rFonts w:ascii="Sakkal Majalla" w:hAnsi="Sakkal Majalla" w:cs="Sakkal Majalla" w:hint="cs"/>
          <w:sz w:val="34"/>
          <w:szCs w:val="34"/>
          <w:rtl/>
        </w:rPr>
        <w:t>العالي</w:t>
      </w:r>
      <w:r w:rsidRPr="00E02EB9">
        <w:rPr>
          <w:rFonts w:ascii="Sakkal Majalla" w:hAnsi="Sakkal Majalla" w:cs="Sakkal Majalla"/>
          <w:sz w:val="34"/>
          <w:szCs w:val="34"/>
          <w:rtl/>
        </w:rPr>
        <w:t xml:space="preserve"> بالمسؤولية نموذج لكل من يريد الوظائف المرموقة والترقيات </w:t>
      </w:r>
    </w:p>
    <w:p w:rsidR="000D0CA1" w:rsidRPr="00E02EB9" w:rsidRDefault="000D0CA1">
      <w:pPr>
        <w:pStyle w:val="ListParagraph"/>
        <w:numPr>
          <w:ilvl w:val="0"/>
          <w:numId w:val="27"/>
        </w:numPr>
        <w:ind w:left="386"/>
        <w:jc w:val="both"/>
        <w:rPr>
          <w:rFonts w:ascii="Sakkal Majalla" w:hAnsi="Sakkal Majalla" w:cs="Sakkal Majalla"/>
          <w:sz w:val="34"/>
          <w:szCs w:val="34"/>
          <w:rtl/>
        </w:rPr>
      </w:pPr>
      <w:r w:rsidRPr="00E02EB9">
        <w:rPr>
          <w:rFonts w:ascii="Sakkal Majalla" w:hAnsi="Sakkal Majalla" w:cs="Sakkal Majalla"/>
          <w:sz w:val="34"/>
          <w:szCs w:val="34"/>
          <w:rtl/>
        </w:rPr>
        <w:t>تذكير الموظفين بالسياسات والإجراءات التي عليهم إتباعها</w:t>
      </w:r>
    </w:p>
    <w:p w:rsidR="000D0CA1" w:rsidRPr="00E02EB9" w:rsidRDefault="000D0CA1">
      <w:pPr>
        <w:pStyle w:val="ListParagraph"/>
        <w:numPr>
          <w:ilvl w:val="0"/>
          <w:numId w:val="27"/>
        </w:numPr>
        <w:ind w:left="386"/>
        <w:jc w:val="both"/>
        <w:rPr>
          <w:rFonts w:ascii="Sakkal Majalla" w:hAnsi="Sakkal Majalla" w:cs="Sakkal Majalla"/>
          <w:sz w:val="34"/>
          <w:szCs w:val="34"/>
          <w:rtl/>
        </w:rPr>
      </w:pPr>
      <w:r w:rsidRPr="00E02EB9">
        <w:rPr>
          <w:rFonts w:ascii="Sakkal Majalla" w:hAnsi="Sakkal Majalla" w:cs="Sakkal Majalla"/>
          <w:sz w:val="34"/>
          <w:szCs w:val="34"/>
          <w:rtl/>
        </w:rPr>
        <w:t>حدد مواعيد خاصة لمناقشة الأفعال الغير مسؤولة</w:t>
      </w:r>
    </w:p>
    <w:p w:rsidR="000D0CA1" w:rsidRPr="00E02EB9" w:rsidRDefault="000D0CA1">
      <w:pPr>
        <w:pStyle w:val="ListParagraph"/>
        <w:numPr>
          <w:ilvl w:val="0"/>
          <w:numId w:val="27"/>
        </w:numPr>
        <w:ind w:left="386"/>
        <w:jc w:val="both"/>
        <w:rPr>
          <w:rFonts w:ascii="Sakkal Majalla" w:hAnsi="Sakkal Majalla" w:cs="Sakkal Majalla"/>
          <w:sz w:val="34"/>
          <w:szCs w:val="34"/>
          <w:rtl/>
        </w:rPr>
      </w:pPr>
      <w:r>
        <w:rPr>
          <w:rFonts w:ascii="Sakkal Majalla" w:hAnsi="Sakkal Majalla"/>
          <w:noProof/>
          <w:sz w:val="34"/>
          <w:rtl/>
        </w:rPr>
        <w:lastRenderedPageBreak/>
        <w:drawing>
          <wp:anchor distT="0" distB="0" distL="114300" distR="114300" simplePos="0" relativeHeight="252294144" behindDoc="0" locked="0" layoutInCell="1" allowOverlap="1" wp14:anchorId="400E1911" wp14:editId="77E469A1">
            <wp:simplePos x="0" y="0"/>
            <wp:positionH relativeFrom="margin">
              <wp:align>left</wp:align>
            </wp:positionH>
            <wp:positionV relativeFrom="paragraph">
              <wp:posOffset>8519</wp:posOffset>
            </wp:positionV>
            <wp:extent cx="2054860" cy="1856740"/>
            <wp:effectExtent l="0" t="0" r="2540" b="0"/>
            <wp:wrapSquare wrapText="bothSides"/>
            <wp:docPr id="7980" name="صورة 7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9" name="Coffee break-rafiki.png"/>
                    <pic:cNvPicPr/>
                  </pic:nvPicPr>
                  <pic:blipFill rotWithShape="1">
                    <a:blip r:embed="rId62" cstate="print">
                      <a:extLst>
                        <a:ext uri="{28A0092B-C50C-407E-A947-70E740481C1C}">
                          <a14:useLocalDpi xmlns:a14="http://schemas.microsoft.com/office/drawing/2010/main" val="0"/>
                        </a:ext>
                      </a:extLst>
                    </a:blip>
                    <a:srcRect l="4360" t="7411" r="5403" b="11069"/>
                    <a:stretch/>
                  </pic:blipFill>
                  <pic:spPr bwMode="auto">
                    <a:xfrm>
                      <a:off x="0" y="0"/>
                      <a:ext cx="2054860" cy="18567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02EB9">
        <w:rPr>
          <w:rFonts w:ascii="Sakkal Majalla" w:hAnsi="Sakkal Majalla" w:cs="Sakkal Majalla" w:hint="cs"/>
          <w:sz w:val="34"/>
          <w:szCs w:val="34"/>
          <w:rtl/>
        </w:rPr>
        <w:t>اشرح</w:t>
      </w:r>
      <w:r w:rsidRPr="00E02EB9">
        <w:rPr>
          <w:rFonts w:ascii="Sakkal Majalla" w:hAnsi="Sakkal Majalla" w:cs="Sakkal Majalla"/>
          <w:sz w:val="34"/>
          <w:szCs w:val="34"/>
          <w:rtl/>
        </w:rPr>
        <w:t xml:space="preserve"> عواقب اللامبالاة </w:t>
      </w:r>
      <w:r w:rsidRPr="00E02EB9">
        <w:rPr>
          <w:rFonts w:ascii="Sakkal Majalla" w:hAnsi="Sakkal Majalla" w:cs="Sakkal Majalla" w:hint="cs"/>
          <w:sz w:val="34"/>
          <w:szCs w:val="34"/>
          <w:rtl/>
        </w:rPr>
        <w:t>التي</w:t>
      </w:r>
      <w:r w:rsidRPr="00E02EB9">
        <w:rPr>
          <w:rFonts w:ascii="Sakkal Majalla" w:hAnsi="Sakkal Majalla" w:cs="Sakkal Majalla"/>
          <w:sz w:val="34"/>
          <w:szCs w:val="34"/>
          <w:rtl/>
        </w:rPr>
        <w:t xml:space="preserve"> يمارسها الموظف المهمل وبرهن التأثير الضار الناتج عن السلوك غير المسؤول على عمليات العمل والمحصلة النهائية.</w:t>
      </w:r>
    </w:p>
    <w:p w:rsidR="000D0CA1" w:rsidRPr="00E02EB9" w:rsidRDefault="000D0CA1">
      <w:pPr>
        <w:pStyle w:val="ListParagraph"/>
        <w:numPr>
          <w:ilvl w:val="0"/>
          <w:numId w:val="27"/>
        </w:numPr>
        <w:ind w:left="386"/>
        <w:jc w:val="both"/>
        <w:rPr>
          <w:rFonts w:ascii="Sakkal Majalla" w:hAnsi="Sakkal Majalla" w:cs="Sakkal Majalla"/>
          <w:sz w:val="34"/>
          <w:szCs w:val="34"/>
          <w:rtl/>
        </w:rPr>
      </w:pPr>
      <w:r w:rsidRPr="00E02EB9">
        <w:rPr>
          <w:rFonts w:ascii="Sakkal Majalla" w:hAnsi="Sakkal Majalla" w:cs="Sakkal Majalla"/>
          <w:sz w:val="34"/>
          <w:szCs w:val="34"/>
          <w:rtl/>
        </w:rPr>
        <w:t>أطلب من الموظف أن يقترح طرق تمكنه من تحسين أدائه</w:t>
      </w:r>
    </w:p>
    <w:p w:rsidR="000D0CA1" w:rsidRDefault="000D0CA1">
      <w:pPr>
        <w:pStyle w:val="ListParagraph"/>
        <w:numPr>
          <w:ilvl w:val="0"/>
          <w:numId w:val="27"/>
        </w:numPr>
        <w:ind w:left="386"/>
        <w:jc w:val="both"/>
        <w:rPr>
          <w:rFonts w:ascii="Sakkal Majalla" w:hAnsi="Sakkal Majalla" w:cs="Sakkal Majalla"/>
          <w:sz w:val="34"/>
          <w:szCs w:val="34"/>
        </w:rPr>
      </w:pPr>
      <w:r w:rsidRPr="00E02EB9">
        <w:rPr>
          <w:rFonts w:ascii="Sakkal Majalla" w:hAnsi="Sakkal Majalla" w:cs="Sakkal Majalla"/>
          <w:sz w:val="34"/>
          <w:szCs w:val="34"/>
          <w:rtl/>
        </w:rPr>
        <w:t xml:space="preserve">تابع تحسن الأداء بعد الإجراءات التي </w:t>
      </w:r>
      <w:r w:rsidRPr="00E02EB9">
        <w:rPr>
          <w:rFonts w:ascii="Sakkal Majalla" w:hAnsi="Sakkal Majalla" w:cs="Sakkal Majalla" w:hint="cs"/>
          <w:sz w:val="34"/>
          <w:szCs w:val="34"/>
          <w:rtl/>
        </w:rPr>
        <w:t>اتفق</w:t>
      </w:r>
      <w:r w:rsidRPr="00E02EB9">
        <w:rPr>
          <w:rFonts w:ascii="Sakkal Majalla" w:hAnsi="Sakkal Majalla" w:cs="Sakkal Majalla"/>
          <w:sz w:val="34"/>
          <w:szCs w:val="34"/>
          <w:rtl/>
        </w:rPr>
        <w:t xml:space="preserve"> عليها</w:t>
      </w:r>
      <w:r>
        <w:rPr>
          <w:rFonts w:ascii="Sakkal Majalla" w:hAnsi="Sakkal Majalla" w:cs="Sakkal Majalla" w:hint="cs"/>
          <w:sz w:val="34"/>
          <w:szCs w:val="34"/>
          <w:rtl/>
          <w:lang w:bidi="ar-SY"/>
        </w:rPr>
        <w:t>.</w:t>
      </w:r>
    </w:p>
    <w:p w:rsidR="000D0CA1" w:rsidRDefault="000D0CA1" w:rsidP="000D0CA1">
      <w:pPr>
        <w:keepNext/>
        <w:rPr>
          <w:rFonts w:ascii="Sakkal Majalla" w:hAnsi="Sakkal Majalla"/>
          <w:sz w:val="34"/>
          <w:rtl/>
        </w:rPr>
      </w:pPr>
      <w:r>
        <w:rPr>
          <w:noProof/>
        </w:rPr>
        <mc:AlternateContent>
          <mc:Choice Requires="wpg">
            <w:drawing>
              <wp:inline distT="0" distB="0" distL="0" distR="0" wp14:anchorId="10B53822" wp14:editId="13372089">
                <wp:extent cx="5731510" cy="474980"/>
                <wp:effectExtent l="0" t="0" r="2540" b="1270"/>
                <wp:docPr id="7979"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7981" name="Group 256587"/>
                        <wpg:cNvGrpSpPr>
                          <a:grpSpLocks/>
                        </wpg:cNvGrpSpPr>
                        <wpg:grpSpPr bwMode="auto">
                          <a:xfrm>
                            <a:off x="0" y="0"/>
                            <a:ext cx="60883" cy="5050"/>
                            <a:chOff x="0" y="159"/>
                            <a:chExt cx="60891" cy="5058"/>
                          </a:xfrm>
                        </wpg:grpSpPr>
                        <wpg:grpSp>
                          <wpg:cNvPr id="7982" name="Group 256588"/>
                          <wpg:cNvGrpSpPr>
                            <a:grpSpLocks/>
                          </wpg:cNvGrpSpPr>
                          <wpg:grpSpPr bwMode="auto">
                            <a:xfrm>
                              <a:off x="48488" y="159"/>
                              <a:ext cx="12403" cy="5058"/>
                              <a:chOff x="42218" y="223"/>
                              <a:chExt cx="18094" cy="7110"/>
                            </a:xfrm>
                          </wpg:grpSpPr>
                          <wps:wsp>
                            <wps:cNvPr id="7983"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693FEF" w:rsidRPr="00BB0D09" w:rsidRDefault="00693FEF"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0D0CA1">
                                  <w:pPr>
                                    <w:pStyle w:val="NoSpacing"/>
                                    <w:keepNext/>
                                    <w:rPr>
                                      <w:rtl/>
                                      <w:lang w:bidi="ar-SY"/>
                                    </w:rPr>
                                  </w:pPr>
                                </w:p>
                                <w:p w:rsidR="00693FEF" w:rsidRDefault="00693FEF" w:rsidP="000D0CA1">
                                  <w:pPr>
                                    <w:jc w:val="left"/>
                                    <w:rPr>
                                      <w:b/>
                                      <w:bCs/>
                                      <w:rtl/>
                                    </w:rPr>
                                  </w:pPr>
                                </w:p>
                              </w:txbxContent>
                            </wps:txbx>
                            <wps:bodyPr rot="0" vert="horz" wrap="square" lIns="91440" tIns="45720" rIns="91440" bIns="45720" anchor="ctr" anchorCtr="0" upright="1">
                              <a:noAutofit/>
                            </wps:bodyPr>
                          </wps:wsp>
                          <wps:wsp>
                            <wps:cNvPr id="7984"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985"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7986" name="Group 227"/>
                        <wpg:cNvGrpSpPr>
                          <a:grpSpLocks/>
                        </wpg:cNvGrpSpPr>
                        <wpg:grpSpPr bwMode="auto">
                          <a:xfrm>
                            <a:off x="56772" y="1605"/>
                            <a:ext cx="2465" cy="1976"/>
                            <a:chOff x="15206" y="34439"/>
                            <a:chExt cx="10267" cy="8230"/>
                          </a:xfrm>
                        </wpg:grpSpPr>
                        <wps:wsp>
                          <wps:cNvPr id="7987"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88"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89"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91"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92"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93"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96"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99"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6"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8"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9"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1559"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">
                <v:group id="Group 256587" o:spid="_x0000_s1560"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5jLscAAADdAAAADwAAAGRycy9kb3ducmV2LnhtbESPQWvCQBSE74L/YXlC&#10;b3UTi62NWUVEpQcpVAvF2yP7TEKyb0N2TeK/7xYKHoeZ+YZJ14OpRUetKy0riKcRCOLM6pJzBd/n&#10;/fMChPPIGmvLpOBODtar8SjFRNuev6g7+VwECLsEFRTeN4mULivIoJvahjh4V9sa9EG2udQt9gFu&#10;ajmLoldpsOSwUGBD24Ky6nQzCg499puXeNcdq+v2fjnPP3+OMSn1NBk2SxCeBv8I/7c/tIK390U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y5jLscAAADd&#10;AAAADwAAAAAAAAAAAAAAAACqAgAAZHJzL2Rvd25yZXYueG1sUEsFBgAAAAAEAAQA+gAAAJ4DAAAA&#10;AA==&#10;">
                  <v:group id="Group 256588" o:spid="_x0000_s1561"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9WccAAADdAAAADwAAAGRycy9kb3ducmV2LnhtbESPT2vCQBTE7wW/w/KE&#10;3nQTS6tGVxHR0oMI/gHx9sg+k2D2bciuSfz23YLQ4zAzv2Hmy86UoqHaFZYVxMMIBHFqdcGZgvNp&#10;O5iAcB5ZY2mZFDzJwXLRe5tjom3LB2qOPhMBwi5BBbn3VSKlS3My6Ia2Ig7ezdYGfZB1JnWNbYCb&#10;Uo6i6EsaLDgs5FjROqf0fnwYBd8ttquPeNPs7rf183r63F92MSn13u9WMxCeOv8ffrV/tILxdDKC&#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z9WccAAADd&#10;AAAADwAAAAAAAAAAAAAAAACqAgAAZHJzL2Rvd25yZXYueG1sUEsFBgAAAAAEAAQA+gAAAJ4DAAAA&#10;AA==&#10;">
                    <v:roundrect id="Rectangle: Rounded Corners 55" o:spid="_x0000_s1562"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eQ1McA&#10;AADdAAAADwAAAGRycy9kb3ducmV2LnhtbESPQWvCQBSE74X+h+UVequbaqmauooolV6KGhU8PrLP&#10;JJh9G3a3MfXXu0Khx2FmvmEms87UoiXnK8sKXnsJCOLc6ooLBfvd58sIhA/IGmvLpOCXPMymjw8T&#10;TLW98JbaLBQiQtinqKAMoUml9HlJBn3PNsTRO1lnMETpCqkdXiLc1LKfJO/SYMVxocSGFiXl5+zH&#10;KHDn3XGwWa+6VXHI2uXb9fvE67FSz0/d/ANEoC78h//aX1rBcDwawP1Nf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nkNTHAAAA3QAAAA8AAAAAAAAAAAAAAAAAmAIAAGRy&#10;cy9kb3ducmV2LnhtbFBLBQYAAAAABAAEAPUAAACMAwAAAAA=&#10;" fillcolor="#00b050" stroked="f" strokeweight="1pt">
                      <v:stroke joinstyle="miter"/>
                      <v:textbox>
                        <w:txbxContent>
                          <w:p w:rsidR="00693FEF" w:rsidRPr="00BB0D09" w:rsidRDefault="00693FEF"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0D0CA1">
                            <w:pPr>
                              <w:pStyle w:val="NoSpacing"/>
                              <w:keepNext/>
                              <w:rPr>
                                <w:rtl/>
                                <w:lang w:bidi="ar-SY"/>
                              </w:rPr>
                            </w:pPr>
                          </w:p>
                          <w:p w:rsidR="00693FEF" w:rsidRDefault="00693FEF" w:rsidP="000D0CA1">
                            <w:pPr>
                              <w:jc w:val="left"/>
                              <w:rPr>
                                <w:b/>
                                <w:bCs/>
                                <w:rtl/>
                              </w:rPr>
                            </w:pPr>
                          </w:p>
                        </w:txbxContent>
                      </v:textbox>
                    </v:roundrect>
                    <v:oval id="Oval 61" o:spid="_x0000_s1563"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yq48cA&#10;AADdAAAADwAAAGRycy9kb3ducmV2LnhtbESPzWrDMBCE74W+g9hCbo3cEteJGyWEkkIuPtR1D70t&#10;1sY2tVbGUvzz9lUgkOMwM98w2/1kWjFQ7xrLCl6WEQji0uqGKwXF9+fzGoTzyBpby6RgJgf73ePD&#10;FlNtR/6iIfeVCBB2KSqove9SKV1Zk0G3tB1x8M62N+iD7CupexwD3LTyNYrepMGGw0KNHX3UVP7l&#10;F6NAR0kT6yLOzsVhzOb4dyOPP5lSi6fp8A7C0+Tv4Vv7pBUkm/UKrm/CE5C7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squPHAAAA3QAAAA8AAAAAAAAAAAAAAAAAmAIAAGRy&#10;cy9kb3ducmV2LnhtbFBLBQYAAAAABAAEAPUAAACMAwAAAAA=&#10;" fillcolor="#272727 [2749]" stroked="f" strokeweight="1pt">
                      <v:stroke joinstyle="miter"/>
                      <v:shadow on="t" color="black" opacity="26213f" origin=",-.5" offset="0,3pt"/>
                    </v:oval>
                  </v:group>
                  <v:rect id="Rectangle 256591" o:spid="_x0000_s1564"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PUvMYA&#10;AADdAAAADwAAAGRycy9kb3ducmV2LnhtbESP0WrCQBRE3wX/YblC33SjrW1MXUUtBX0oaNoPuGSv&#10;SWj2bthdTfz7riD0cZiZM8xy3ZtGXMn52rKC6SQBQVxYXXOp4Of7c5yC8AFZY2OZFNzIw3o1HCwx&#10;07bjE13zUIoIYZ+hgiqENpPSFxUZ9BPbEkfvbJ3BEKUrpXbYRbhp5CxJXqXBmuNChS3tKip+84tR&#10;MEvrcuu67cuRvrrTIf24PR+OuVJPo37zDiJQH/7Dj/ZeK3hbpHO4v4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PUvMYAAADdAAAADwAAAAAAAAAAAAAAAACYAgAAZHJz&#10;L2Rvd25yZXYueG1sUEsFBgAAAAAEAAQA9QAAAIsDAAAAAA==&#10;" fillcolor="#00b050" stroked="f" strokeweight="1pt"/>
                </v:group>
                <v:group id="Group 227" o:spid="_x0000_s1565"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DH+1rIAAAA&#10;3QAAAA8AAAAAAAAAAAAAAAAAqgIAAGRycy9kb3ducmV2LnhtbFBLBQYAAAAABAAEAPoAAACfAwAA&#10;AAA=&#10;">
                  <v:shape id="Freeform: Shape 256593" o:spid="_x0000_s1566"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LQI8YA&#10;AADdAAAADwAAAGRycy9kb3ducmV2LnhtbESPT2vCQBTE7wW/w/KE3urGFvwTXUUsQi+BNoro7ZF9&#10;JovZtyG7jfHbu4WCx2FmfsMs172tRUetN44VjEcJCOLCacOlgsN+9zYD4QOyxtoxKbiTh/Vq8LLE&#10;VLsb/1CXh1JECPsUFVQhNKmUvqjIoh+5hjh6F9daDFG2pdQt3iLc1vI9SSbSouG4UGFD24qKa/5r&#10;FeTd6bjPsvD9cTa2vJtj1u8+tVKvw36zABGoD8/wf/tLK5jOZ1P4exOfgF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LQI8YAAADdAAAADwAAAAAAAAAAAAAAAACYAgAAZHJz&#10;L2Rvd25yZXYueG1sUEsFBgAAAAAEAAQA9QAAAIsDA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1567"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aE/MEA&#10;AADdAAAADwAAAGRycy9kb3ducmV2LnhtbERPzYrCMBC+C75DGMGbpvawW6tRRHARPNn1AcZmTIvN&#10;pDTZtuvTm8PCHj++/+1+tI3oqfO1YwWrZQKCuHS6ZqPg9n1aZCB8QNbYOCYFv+Rhv5tOtphrN/CV&#10;+iIYEUPY56igCqHNpfRlRRb90rXEkXu4zmKIsDNSdzjEcNvINEk+pMWaY0OFLR0rKp/Fj1Xgb1eT&#10;nYb0ywwHSovz69I3/q7UfDYeNiACjeFf/Oc+awWf6yzOjW/iE5C7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GhPzBAAAA3QAAAA8AAAAAAAAAAAAAAAAAmAIAAGRycy9kb3du&#10;cmV2LnhtbFBLBQYAAAAABAAEAPUAAACGAwAAAAA=&#10;" fillcolor="white [3212]" stroked="f" strokeweight="1pt">
                    <v:stroke joinstyle="miter"/>
                  </v:roundrect>
                  <v:roundrect id="Rectangle: Rounded Corners 256595" o:spid="_x0000_s1568"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ohZ8QA&#10;AADdAAAADwAAAGRycy9kb3ducmV2LnhtbESPQWvCQBSE7wX/w/KE3urGHGqMriKCRfBk6g94Zp+b&#10;YPZtyK5J2l/fFYQeh5n5hllvR9uInjpfO1YwnyUgiEunazYKLt+HjwyED8gaG8ek4Ic8bDeTtzXm&#10;2g18pr4IRkQI+xwVVCG0uZS+rMiin7mWOHo311kMUXZG6g6HCLeNTJPkU1qsOS5U2NK+ovJePKwC&#10;fzmb7DCkX2bYUVocf099469KvU/H3QpEoDH8h1/to1awWGZLeL6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KIWfEAAAA3QAAAA8AAAAAAAAAAAAAAAAAmAIAAGRycy9k&#10;b3ducmV2LnhtbFBLBQYAAAAABAAEAPUAAACJAwAAAAA=&#10;" fillcolor="white [3212]" stroked="f" strokeweight="1pt">
                    <v:stroke joinstyle="miter"/>
                  </v:roundrect>
                  <v:roundrect id="Rectangle: Rounded Corners 256596" o:spid="_x0000_s1569"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W7vMQA&#10;AADdAAAADwAAAGRycy9kb3ducmV2LnhtbESP3YrCMBSE7wXfIRzBO03thT/VKLLgInhl1wc4NmfT&#10;ss1JabJt16c3grCXw8x8w+wOg61FR62vHCtYzBMQxIXTFRsFt6/TbA3CB2SNtWNS8EceDvvxaIeZ&#10;dj1fqcuDERHCPkMFZQhNJqUvSrLo564hjt63ay2GKFsjdYt9hNtapkmylBYrjgslNvRRUvGT/1oF&#10;/nY161Offpr+SGl+fly62t+Vmk6G4xZEoCH8h9/ts1aw2mwW8HoTn4D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lu7zEAAAA3QAAAA8AAAAAAAAAAAAAAAAAmAIAAGRycy9k&#10;b3ducmV2LnhtbFBLBQYAAAAABAAEAPUAAACJAwAAAAA=&#10;" fillcolor="white [3212]" stroked="f" strokeweight="1pt">
                    <v:stroke joinstyle="miter"/>
                  </v:roundrect>
                  <v:roundrect id="Rectangle: Rounded Corners 256597" o:spid="_x0000_s1570"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cly8QA&#10;AADdAAAADwAAAGRycy9kb3ducmV2LnhtbESP3YrCMBSE7xd8h3AE79bUXvhTjSKCIuyVXR/g2BzT&#10;YnNSmtjWffrNgrCXw8x8w2x2g61FR62vHCuYTRMQxIXTFRsF1+/j5xKED8gaa8ek4EUedtvRxwYz&#10;7Xq+UJcHIyKEfYYKyhCaTEpflGTRT11DHL27ay2GKFsjdYt9hNtapkkylxYrjgslNnQoqXjkT6vA&#10;Xy9meezTk+n3lObnn6+u9jelJuNhvwYRaAj/4Xf7rBUsVqsU/t7EJ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3JcvEAAAA3QAAAA8AAAAAAAAAAAAAAAAAmAIAAGRycy9k&#10;b3ducmV2LnhtbFBLBQYAAAAABAAEAPUAAACJAwAAAAA=&#10;" fillcolor="white [3212]" stroked="f" strokeweight="1pt">
                    <v:stroke joinstyle="miter"/>
                  </v:roundrect>
                  <v:roundrect id="Rectangle: Rounded Corners 256598" o:spid="_x0000_s1571"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uAUMQA&#10;AADdAAAADwAAAGRycy9kb3ducmV2LnhtbESP0WrCQBRE3wv+w3KFvtWNEaxGVxFBEXwy9QNus9dN&#10;MHs3ZNck7dd3BaGPw8ycYdbbwdaio9ZXjhVMJwkI4sLpio2C69fhYwHCB2SNtWNS8EMetpvR2xoz&#10;7Xq+UJcHIyKEfYYKyhCaTEpflGTRT1xDHL2bay2GKFsjdYt9hNtapkkylxYrjgslNrQvqbjnD6vA&#10;Xy9mcejTo+l3lOan33NX+2+l3sfDbgUi0BD+w6/2SSv4XC5n8HwTn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7gFDEAAAA3QAAAA8AAAAAAAAAAAAAAAAAmAIAAGRycy9k&#10;b3ducmV2LnhtbFBLBQYAAAAABAAEAPUAAACJAwAAAAA=&#10;" fillcolor="white [3212]" stroked="f" strokeweight="1pt">
                    <v:stroke joinstyle="miter"/>
                  </v:roundrect>
                  <v:roundrect id="Rectangle: Rounded Corners 256599" o:spid="_x0000_s1572"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wjyMQA&#10;AADdAAAADwAAAGRycy9kb3ducmV2LnhtbESP3YrCMBSE7xd8h3AE79bUXvjTNYoILsJeWX2As80x&#10;LTYnpcm21ac3C4KXw8x8w6y3g61FR62vHCuYTRMQxIXTFRsFl/PhcwnCB2SNtWNScCcP283oY42Z&#10;dj2fqMuDERHCPkMFZQhNJqUvSrLop64hjt7VtRZDlK2RusU+wm0t0ySZS4sVx4USG9qXVNzyP6vA&#10;X05meejTb9PvKM2Pj5+u9r9KTcbD7gtEoCG8w6/2UStYrFZz+H8Tn4D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MI8jEAAAA3QAAAA8AAAAAAAAAAAAAAAAAmAIAAGRycy9k&#10;b3ducmV2LnhtbFBLBQYAAAAABAAEAPUAAACJAwAAAAA=&#10;" fillcolor="white [3212]" stroked="f" strokeweight="1pt">
                    <v:stroke joinstyle="miter"/>
                  </v:roundrect>
                  <v:roundrect id="Rectangle: Rounded Corners 256600" o:spid="_x0000_s1573"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O3usQA&#10;AADdAAAADwAAAGRycy9kb3ducmV2LnhtbESPQWvCQBSE74X+h+UVvNVNc7AmuooIitCT0R/wzD43&#10;odm3Ibsm0V/vFgoeh5n5hlmuR9uInjpfO1bwNU1AEJdO12wUnE+7zzkIH5A1No5JwZ08rFfvb0vM&#10;tRv4SH0RjIgQ9jkqqEJocyl9WZFFP3UtcfSurrMYouyM1B0OEW4bmSbJTFqsOS5U2NK2ovK3uFkF&#10;/nw0892Q7s2wobQ4PH76xl+UmnyMmwWIQGN4hf/bB63gO8sy+HsTn4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Tt7rEAAAA3QAAAA8AAAAAAAAAAAAAAAAAmAIAAGRycy9k&#10;b3ducmV2LnhtbFBLBQYAAAAABAAEAPUAAACJAwAAAAA=&#10;" fillcolor="white [3212]" stroked="f" strokeweight="1pt">
                    <v:stroke joinstyle="miter"/>
                  </v:roundrect>
                  <v:roundrect id="Rectangle: Rounded Corners 256601" o:spid="_x0000_s1574"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tye8IA&#10;AADcAAAADwAAAGRycy9kb3ducmV2LnhtbESP0YrCMBRE3wX/IVzBN5taRKRrFBEUwSe7fsC1uZsW&#10;m5vSxLa7X28WFvZxmJkzzHY/2kb01PnasYJlkoIgLp2u2Si4f54WGxA+IGtsHJOCb/Kw300nW8y1&#10;G/hGfRGMiBD2OSqoQmhzKX1ZkUWfuJY4el+usxii7IzUHQ4RbhuZpelaWqw5LlTY0rGi8lm8rAJ/&#10;v5nNacjOZjhQVlx+rn3jH0rNZ+PhA0SgMfyH/9oXrWC1XMPvmXg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e3J7wgAAANwAAAAPAAAAAAAAAAAAAAAAAJgCAABkcnMvZG93&#10;bnJldi54bWxQSwUGAAAAAAQABAD1AAAAhwMAAAAA&#10;" fillcolor="white [3212]" stroked="f" strokeweight="1pt">
                    <v:stroke joinstyle="miter"/>
                  </v:roundrect>
                  <v:roundrect id="Rectangle: Rounded Corners 256602" o:spid="_x0000_s1575"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DksAA&#10;AADcAAAADwAAAGRycy9kb3ducmV2LnhtbERPzYrCMBC+C75DGMGbppZFpGtaRHAR9mT1AcZmNi02&#10;k9Jk2+rTm8PCHj++/30x2VYM1PvGsYLNOgFBXDndsFFwu55WOxA+IGtsHZOCJ3ko8vlsj5l2I19o&#10;KIMRMYR9hgrqELpMSl/VZNGvXUccuR/XWwwR9kbqHscYbluZJslWWmw4NtTY0bGm6lH+WgX+djG7&#10;05h+mfFAaXl+fQ+tvyu1XEyHTxCBpvAv/nOftYKPTVwbz8QjIP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hDksAAAADcAAAADwAAAAAAAAAAAAAAAACYAgAAZHJzL2Rvd25y&#10;ZXYueG1sUEsFBgAAAAAEAAQA9QAAAIUDAAAAAA==&#10;" fillcolor="white [3212]" stroked="f" strokeweight="1pt">
                    <v:stroke joinstyle="miter"/>
                  </v:roundrect>
                  <v:roundrect id="Rectangle: Rounded Corners 256603" o:spid="_x0000_s1576"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TmCcIA&#10;AADcAAAADwAAAGRycy9kb3ducmV2LnhtbESP0YrCMBRE3xf8h3AF39bUIqLVKCIowj7Z9QOuzTUt&#10;NjeliW3dr98sCPs4zMwZZrMbbC06an3lWMFsmoAgLpyu2Ci4fh8/lyB8QNZYOyYFL/Kw244+Nphp&#10;1/OFujwYESHsM1RQhtBkUvqiJIt+6hri6N1dazFE2RqpW+wj3NYyTZKFtFhxXCixoUNJxSN/WgX+&#10;ejHLY5+eTL+nND//fHW1vyk1GQ/7NYhAQ/gPv9tnrWA+W8HfmXg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5OYJwgAAANwAAAAPAAAAAAAAAAAAAAAAAJgCAABkcnMvZG93&#10;bnJldi54bWxQSwUGAAAAAAQABAD1AAAAhwMAAAAA&#10;" fillcolor="white [3212]" stroked="f" strokeweight="1pt">
                    <v:stroke joinstyle="miter"/>
                  </v:roundrect>
                </v:group>
                <w10:wrap anchorx="page"/>
                <w10:anchorlock/>
              </v:group>
            </w:pict>
          </mc:Fallback>
        </mc:AlternateContent>
      </w:r>
    </w:p>
    <w:p w:rsidR="000D0CA1" w:rsidRDefault="000D0CA1" w:rsidP="000D0CA1">
      <w:pPr>
        <w:rPr>
          <w:rtl/>
        </w:rPr>
      </w:pPr>
      <w:r>
        <w:rPr>
          <w:rFonts w:hint="cs"/>
          <w:rtl/>
        </w:rPr>
        <w:t>عزيزي المتدرب اذكر مثالا من منشأتك عن كل نمط من الأنماط السابقة، واذكر أنماطا مختلفة وكيف تم التعامل معهم، وهل تجد طريقة التعامل تلك صحيحة</w:t>
      </w:r>
    </w:p>
    <w:p w:rsidR="009E7CAF" w:rsidRDefault="00687885" w:rsidP="00687885">
      <w:pPr>
        <w:ind w:left="-694"/>
        <w:jc w:val="center"/>
        <w:rPr>
          <w:rtl/>
          <w:lang w:bidi="ar-SY"/>
        </w:rPr>
      </w:pPr>
      <w:r>
        <w:rPr>
          <w:noProof/>
        </w:rPr>
        <mc:AlternateContent>
          <mc:Choice Requires="wps">
            <w:drawing>
              <wp:inline distT="0" distB="0" distL="0" distR="0" wp14:anchorId="0A190263" wp14:editId="4435ED28">
                <wp:extent cx="6591300" cy="4514850"/>
                <wp:effectExtent l="0" t="0" r="19050" b="19050"/>
                <wp:docPr id="127"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91300" cy="451485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1577" style="width:519pt;height:35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" fillcolor="#fff2cc [663]" strokecolor="#ffc000" strokeweight="1pt">
                <v:stroke joinstyle="miter"/>
                <v:textbox inset="0,3mm,0">
                  <w:txbxContent>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jc w:val="center"/>
                        <w:rPr>
                          <w:sz w:val="22"/>
                          <w:szCs w:val="28"/>
                          <w:rtl/>
                          <w:lang w:bidi="ar-SY"/>
                        </w:rPr>
                      </w:pPr>
                    </w:p>
                  </w:txbxContent>
                </v:textbox>
                <w10:wrap anchorx="page"/>
                <w10:anchorlock/>
              </v:roundrect>
            </w:pict>
          </mc:Fallback>
        </mc:AlternateContent>
      </w:r>
    </w:p>
    <w:p w:rsidR="009E7CAF" w:rsidRDefault="009E7CAF" w:rsidP="00227842">
      <w:pPr>
        <w:jc w:val="center"/>
        <w:rPr>
          <w:lang w:bidi="ar-SY"/>
        </w:rPr>
      </w:pPr>
    </w:p>
    <w:p w:rsidR="00227842" w:rsidRDefault="00227842" w:rsidP="00227842">
      <w:pPr>
        <w:jc w:val="center"/>
        <w:rPr>
          <w:rtl/>
          <w:lang w:bidi="ar-SY"/>
        </w:rPr>
        <w:sectPr w:rsidR="00227842" w:rsidSect="00227842">
          <w:pgSz w:w="11906" w:h="16838" w:code="9"/>
          <w:pgMar w:top="1440" w:right="1440" w:bottom="1440" w:left="1440" w:header="720" w:footer="397" w:gutter="0"/>
          <w:cols w:space="720"/>
          <w:titlePg/>
          <w:docGrid w:linePitch="381"/>
        </w:sectPr>
      </w:pPr>
    </w:p>
    <w:p w:rsidR="009E7CAF" w:rsidRDefault="009E7CAF" w:rsidP="009E7CAF">
      <w:pPr>
        <w:bidi w:val="0"/>
        <w:rPr>
          <w:rFonts w:asciiTheme="majorBidi" w:hAnsiTheme="majorBidi" w:cstheme="majorBidi"/>
          <w:szCs w:val="28"/>
          <w:rtl/>
          <w:lang w:bidi="ar-SY"/>
        </w:rPr>
      </w:pPr>
      <w:r>
        <w:rPr>
          <w:noProof/>
        </w:rPr>
        <w:lastRenderedPageBreak/>
        <mc:AlternateContent>
          <mc:Choice Requires="wps">
            <w:drawing>
              <wp:anchor distT="0" distB="0" distL="114300" distR="114300" simplePos="0" relativeHeight="252213248" behindDoc="0" locked="0" layoutInCell="1" allowOverlap="1" wp14:anchorId="73E95268" wp14:editId="590B5C29">
                <wp:simplePos x="0" y="0"/>
                <wp:positionH relativeFrom="margin">
                  <wp:posOffset>3536315</wp:posOffset>
                </wp:positionH>
                <wp:positionV relativeFrom="paragraph">
                  <wp:posOffset>-846376</wp:posOffset>
                </wp:positionV>
                <wp:extent cx="3119120" cy="558800"/>
                <wp:effectExtent l="0" t="0" r="0" b="0"/>
                <wp:wrapNone/>
                <wp:docPr id="3137" name="Text Box 3137"/>
                <wp:cNvGraphicFramePr/>
                <a:graphic xmlns:a="http://schemas.openxmlformats.org/drawingml/2006/main">
                  <a:graphicData uri="http://schemas.microsoft.com/office/word/2010/wordprocessingShape">
                    <wps:wsp>
                      <wps:cNvSpPr txBox="1"/>
                      <wps:spPr>
                        <a:xfrm>
                          <a:off x="0" y="0"/>
                          <a:ext cx="3119120" cy="558800"/>
                        </a:xfrm>
                        <a:prstGeom prst="rect">
                          <a:avLst/>
                        </a:prstGeom>
                        <a:noFill/>
                        <a:ln w="6350">
                          <a:noFill/>
                        </a:ln>
                      </wps:spPr>
                      <wps:txbx>
                        <w:txbxContent>
                          <w:p w:rsidR="00693FEF" w:rsidRDefault="00693FEF" w:rsidP="009E7CAF">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الثاني</w:t>
                            </w:r>
                          </w:p>
                          <w:p w:rsidR="00693FEF" w:rsidRDefault="00693FEF" w:rsidP="009E7CAF">
                            <w:pPr>
                              <w:rPr>
                                <w:rFonts w:asciiTheme="majorBidi" w:hAnsiTheme="majorBidi" w:cstheme="majorBidi"/>
                                <w:b/>
                                <w:bCs/>
                                <w:color w:val="FFFFFF" w:themeColor="background1"/>
                                <w:rtl/>
                                <w:lang w:bidi="ar-SY"/>
                                <w14:shadow w14:blurRad="50800" w14:dist="38100" w14:dir="0" w14:sx="100000" w14:sy="100000" w14:kx="0" w14:ky="0" w14:algn="l">
                                  <w14:srgbClr w14:val="000000">
                                    <w14:alpha w14:val="60000"/>
                                  </w14:srgbClr>
                                </w14:shadow>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37" o:spid="_x0000_s1578" type="#_x0000_t202" style="position:absolute;left:0;text-align:left;margin-left:278.45pt;margin-top:-66.65pt;width:245.6pt;height:44pt;z-index:252213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" filled="f" stroked="f" strokeweight=".5pt">
                <v:textbox>
                  <w:txbxContent>
                    <w:p w:rsidR="00693FEF" w:rsidRDefault="00693FEF" w:rsidP="009E7CAF">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الثاني</w:t>
                      </w:r>
                    </w:p>
                    <w:p w:rsidR="00693FEF" w:rsidRDefault="00693FEF" w:rsidP="009E7CAF">
                      <w:pPr>
                        <w:rPr>
                          <w:rFonts w:asciiTheme="majorBidi" w:hAnsiTheme="majorBidi" w:cstheme="majorBidi"/>
                          <w:b/>
                          <w:bCs/>
                          <w:color w:val="FFFFFF" w:themeColor="background1"/>
                          <w:rtl/>
                          <w:lang w:bidi="ar-SY"/>
                          <w14:shadow w14:blurRad="50800" w14:dist="38100" w14:dir="0" w14:sx="100000" w14:sy="100000" w14:kx="0" w14:ky="0" w14:algn="l">
                            <w14:srgbClr w14:val="000000">
                              <w14:alpha w14:val="60000"/>
                            </w14:srgbClr>
                          </w14:shadow>
                        </w:rPr>
                      </w:pPr>
                    </w:p>
                  </w:txbxContent>
                </v:textbox>
                <w10:wrap anchorx="margin"/>
              </v:shape>
            </w:pict>
          </mc:Fallback>
        </mc:AlternateContent>
      </w:r>
    </w:p>
    <w:p w:rsidR="009E7CAF" w:rsidRDefault="009E7CAF" w:rsidP="009E7CAF">
      <w:pPr>
        <w:spacing w:line="240" w:lineRule="auto"/>
        <w:jc w:val="center"/>
        <w:rPr>
          <w:rFonts w:cs="PT Bold Heading"/>
          <w:sz w:val="52"/>
          <w:szCs w:val="56"/>
        </w:rPr>
      </w:pPr>
    </w:p>
    <w:p w:rsidR="000D0CA1" w:rsidRDefault="000D0CA1" w:rsidP="000D0CA1">
      <w:pPr>
        <w:bidi w:val="0"/>
        <w:rPr>
          <w:rFonts w:asciiTheme="majorBidi" w:hAnsiTheme="majorBidi" w:cstheme="majorBidi"/>
          <w:szCs w:val="28"/>
          <w:rtl/>
          <w:lang w:bidi="ar-SY"/>
        </w:rPr>
      </w:pPr>
    </w:p>
    <w:p w:rsidR="000D0CA1" w:rsidRDefault="000D0CA1" w:rsidP="000D0CA1">
      <w:pPr>
        <w:spacing w:line="240" w:lineRule="auto"/>
        <w:jc w:val="center"/>
        <w:rPr>
          <w:rFonts w:cs="PT Bold Heading"/>
          <w:sz w:val="52"/>
          <w:szCs w:val="56"/>
          <w:rtl/>
          <w:lang w:bidi="ar-SY"/>
        </w:rPr>
      </w:pPr>
      <w:r>
        <w:rPr>
          <w:rFonts w:cs="PT Bold Heading" w:hint="cs"/>
          <w:sz w:val="52"/>
          <w:szCs w:val="56"/>
          <w:rtl/>
          <w:lang w:bidi="ar-SY"/>
        </w:rPr>
        <w:t>الجلسة الأولى</w:t>
      </w:r>
    </w:p>
    <w:p w:rsidR="000D0CA1" w:rsidRDefault="000D0CA1" w:rsidP="000D0CA1">
      <w:pPr>
        <w:spacing w:line="240" w:lineRule="auto"/>
        <w:jc w:val="center"/>
        <w:rPr>
          <w:rFonts w:cs="Monotype Koufi"/>
          <w:sz w:val="52"/>
          <w:szCs w:val="56"/>
          <w:rtl/>
          <w:lang w:bidi="ar-SY"/>
        </w:rPr>
      </w:pPr>
      <w:r>
        <w:rPr>
          <w:rFonts w:cs="Monotype Koufi" w:hint="cs"/>
          <w:sz w:val="52"/>
          <w:szCs w:val="56"/>
          <w:rtl/>
          <w:lang w:bidi="ar-SY"/>
        </w:rPr>
        <w:t>الاتصال الفعال</w:t>
      </w:r>
    </w:p>
    <w:tbl>
      <w:tblPr>
        <w:tblStyle w:val="TableGrid"/>
        <w:tblpPr w:leftFromText="180" w:rightFromText="180" w:vertAnchor="text" w:horzAnchor="margin" w:tblpY="184"/>
        <w:bidiVisual/>
        <w:tblW w:w="95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7"/>
        <w:gridCol w:w="4536"/>
      </w:tblGrid>
      <w:tr w:rsidR="000D0CA1" w:rsidTr="003F756A">
        <w:tc>
          <w:tcPr>
            <w:tcW w:w="5047" w:type="dxa"/>
          </w:tcPr>
          <w:p w:rsidR="000D0CA1" w:rsidRDefault="003C0A58" w:rsidP="003F756A">
            <w:pPr>
              <w:spacing w:after="160" w:line="256" w:lineRule="auto"/>
              <w:jc w:val="left"/>
              <w:rPr>
                <w:rFonts w:cs="Monotype Koufi"/>
                <w:sz w:val="44"/>
                <w:szCs w:val="48"/>
                <w:rtl/>
              </w:rPr>
            </w:pPr>
            <w:hyperlink r:id="rId63" w:history="1">
              <w:r w:rsidR="000D0CA1" w:rsidRPr="003C0A58">
                <w:rPr>
                  <w:rStyle w:val="Hyperlink"/>
                  <w:rFonts w:cs="Monotype Koufi" w:hint="cs"/>
                  <w:sz w:val="44"/>
                  <w:szCs w:val="48"/>
                  <w:rtl/>
                </w:rPr>
                <w:t>محاور الجلسة:</w:t>
              </w:r>
            </w:hyperlink>
          </w:p>
          <w:p w:rsidR="000D0CA1" w:rsidRPr="001B10DF" w:rsidRDefault="000D0CA1" w:rsidP="003C0A58">
            <w:pPr>
              <w:pStyle w:val="ListParagraph"/>
              <w:numPr>
                <w:ilvl w:val="0"/>
                <w:numId w:val="28"/>
              </w:numPr>
              <w:spacing w:line="254" w:lineRule="auto"/>
              <w:ind w:left="745" w:hanging="745"/>
              <w:rPr>
                <w:rFonts w:ascii="Adobe Arabic" w:hAnsi="Adobe Arabic" w:cs="Adobe Arabic"/>
                <w:b/>
                <w:bCs/>
                <w:color w:val="002060"/>
                <w:sz w:val="36"/>
                <w:szCs w:val="36"/>
              </w:rPr>
            </w:pPr>
            <w:r w:rsidRPr="001B10DF">
              <w:rPr>
                <w:rFonts w:ascii="Adobe Arabic" w:hAnsi="Adobe Arabic" w:cs="Adobe Arabic"/>
                <w:b/>
                <w:bCs/>
                <w:color w:val="002060"/>
                <w:sz w:val="36"/>
                <w:szCs w:val="36"/>
                <w:rtl/>
              </w:rPr>
              <w:t>عملية الاتصال</w:t>
            </w:r>
          </w:p>
          <w:p w:rsidR="000D0CA1" w:rsidRPr="001B10DF" w:rsidRDefault="000D0CA1" w:rsidP="003C0A58">
            <w:pPr>
              <w:pStyle w:val="ListParagraph"/>
              <w:numPr>
                <w:ilvl w:val="0"/>
                <w:numId w:val="28"/>
              </w:numPr>
              <w:spacing w:line="256" w:lineRule="auto"/>
              <w:ind w:left="745" w:hanging="745"/>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معنى الاتصال</w:t>
            </w:r>
          </w:p>
          <w:p w:rsidR="000D0CA1" w:rsidRPr="001B10DF" w:rsidRDefault="000D0CA1" w:rsidP="003C0A58">
            <w:pPr>
              <w:pStyle w:val="ListParagraph"/>
              <w:numPr>
                <w:ilvl w:val="0"/>
                <w:numId w:val="28"/>
              </w:numPr>
              <w:spacing w:line="254" w:lineRule="auto"/>
              <w:ind w:left="745" w:hanging="745"/>
              <w:rPr>
                <w:rFonts w:ascii="Adobe Arabic" w:eastAsia="Calibri" w:hAnsi="Adobe Arabic" w:cs="Adobe Arabic"/>
                <w:b/>
                <w:bCs/>
                <w:color w:val="002060"/>
                <w:sz w:val="36"/>
                <w:szCs w:val="36"/>
                <w:rtl/>
              </w:rPr>
            </w:pPr>
            <w:r w:rsidRPr="001B10DF">
              <w:rPr>
                <w:rFonts w:ascii="Adobe Arabic" w:hAnsi="Adobe Arabic" w:cs="Adobe Arabic"/>
                <w:b/>
                <w:bCs/>
                <w:color w:val="002060"/>
                <w:sz w:val="36"/>
                <w:szCs w:val="36"/>
                <w:rtl/>
              </w:rPr>
              <w:t>خطوات عملية الاتصال</w:t>
            </w:r>
          </w:p>
          <w:p w:rsidR="000D0CA1" w:rsidRPr="001B10DF" w:rsidRDefault="000D0CA1" w:rsidP="003C0A58">
            <w:pPr>
              <w:pStyle w:val="ListParagraph"/>
              <w:numPr>
                <w:ilvl w:val="0"/>
                <w:numId w:val="28"/>
              </w:numPr>
              <w:spacing w:line="256" w:lineRule="auto"/>
              <w:ind w:left="745" w:hanging="745"/>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مهارات الاتصالات</w:t>
            </w:r>
          </w:p>
          <w:p w:rsidR="000D0CA1" w:rsidRPr="001B10DF" w:rsidRDefault="000D0CA1" w:rsidP="003C0A58">
            <w:pPr>
              <w:pStyle w:val="ListParagraph"/>
              <w:numPr>
                <w:ilvl w:val="0"/>
                <w:numId w:val="28"/>
              </w:numPr>
              <w:spacing w:line="256" w:lineRule="auto"/>
              <w:ind w:left="745" w:hanging="745"/>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مهارة الإنصات</w:t>
            </w:r>
          </w:p>
          <w:p w:rsidR="000D0CA1" w:rsidRPr="001B10DF" w:rsidRDefault="000D0CA1" w:rsidP="003C0A58">
            <w:pPr>
              <w:pStyle w:val="ListParagraph"/>
              <w:numPr>
                <w:ilvl w:val="0"/>
                <w:numId w:val="28"/>
              </w:numPr>
              <w:spacing w:line="254" w:lineRule="auto"/>
              <w:ind w:left="745" w:hanging="745"/>
              <w:rPr>
                <w:rFonts w:ascii="Adobe Arabic" w:eastAsia="Calibri" w:hAnsi="Adobe Arabic" w:cs="Adobe Arabic"/>
                <w:b/>
                <w:bCs/>
                <w:color w:val="002060"/>
                <w:sz w:val="36"/>
                <w:szCs w:val="36"/>
                <w:rtl/>
              </w:rPr>
            </w:pPr>
            <w:r w:rsidRPr="001B10DF">
              <w:rPr>
                <w:rFonts w:ascii="Adobe Arabic" w:hAnsi="Adobe Arabic" w:cs="Adobe Arabic"/>
                <w:b/>
                <w:bCs/>
                <w:color w:val="002060"/>
                <w:sz w:val="36"/>
                <w:szCs w:val="36"/>
                <w:rtl/>
              </w:rPr>
              <w:t xml:space="preserve">أنواع من الإنصات </w:t>
            </w:r>
          </w:p>
          <w:p w:rsidR="000D0CA1" w:rsidRPr="001B10DF" w:rsidRDefault="000D0CA1" w:rsidP="003C0A58">
            <w:pPr>
              <w:pStyle w:val="ListParagraph"/>
              <w:numPr>
                <w:ilvl w:val="0"/>
                <w:numId w:val="28"/>
              </w:numPr>
              <w:spacing w:line="254" w:lineRule="auto"/>
              <w:ind w:left="745" w:hanging="745"/>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مراحل ال</w:t>
            </w:r>
            <w:r w:rsidRPr="001B10DF">
              <w:rPr>
                <w:rFonts w:ascii="Adobe Arabic" w:hAnsi="Adobe Arabic" w:cs="Adobe Arabic" w:hint="cs"/>
                <w:b/>
                <w:bCs/>
                <w:color w:val="002060"/>
                <w:sz w:val="36"/>
                <w:szCs w:val="36"/>
                <w:rtl/>
              </w:rPr>
              <w:t>إ</w:t>
            </w:r>
            <w:r w:rsidRPr="001B10DF">
              <w:rPr>
                <w:rFonts w:ascii="Adobe Arabic" w:hAnsi="Adobe Arabic" w:cs="Adobe Arabic"/>
                <w:b/>
                <w:bCs/>
                <w:color w:val="002060"/>
                <w:sz w:val="36"/>
                <w:szCs w:val="36"/>
                <w:rtl/>
              </w:rPr>
              <w:t>نصات</w:t>
            </w:r>
          </w:p>
          <w:p w:rsidR="000D0CA1" w:rsidRPr="001B10DF" w:rsidRDefault="000D0CA1" w:rsidP="003C0A58">
            <w:pPr>
              <w:pStyle w:val="ListParagraph"/>
              <w:numPr>
                <w:ilvl w:val="0"/>
                <w:numId w:val="28"/>
              </w:numPr>
              <w:spacing w:line="256" w:lineRule="auto"/>
              <w:ind w:left="745" w:hanging="745"/>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كيفية تنمية مهارات ال</w:t>
            </w:r>
            <w:r w:rsidRPr="001B10DF">
              <w:rPr>
                <w:rFonts w:ascii="Adobe Arabic" w:hAnsi="Adobe Arabic" w:cs="Adobe Arabic" w:hint="cs"/>
                <w:b/>
                <w:bCs/>
                <w:color w:val="002060"/>
                <w:sz w:val="36"/>
                <w:szCs w:val="36"/>
                <w:rtl/>
              </w:rPr>
              <w:t>إ</w:t>
            </w:r>
            <w:r w:rsidRPr="001B10DF">
              <w:rPr>
                <w:rFonts w:ascii="Adobe Arabic" w:hAnsi="Adobe Arabic" w:cs="Adobe Arabic"/>
                <w:b/>
                <w:bCs/>
                <w:color w:val="002060"/>
                <w:sz w:val="36"/>
                <w:szCs w:val="36"/>
                <w:rtl/>
              </w:rPr>
              <w:t>نصات</w:t>
            </w:r>
          </w:p>
          <w:p w:rsidR="000D0CA1" w:rsidRPr="001B10DF" w:rsidRDefault="000D0CA1" w:rsidP="003C0A58">
            <w:pPr>
              <w:pStyle w:val="ListParagraph"/>
              <w:numPr>
                <w:ilvl w:val="0"/>
                <w:numId w:val="28"/>
              </w:numPr>
              <w:spacing w:line="256" w:lineRule="auto"/>
              <w:ind w:left="745" w:hanging="745"/>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مهارة التحدث</w:t>
            </w:r>
          </w:p>
          <w:p w:rsidR="000D0CA1" w:rsidRPr="001B10DF" w:rsidRDefault="000D0CA1" w:rsidP="003C0A58">
            <w:pPr>
              <w:pStyle w:val="ListParagraph"/>
              <w:numPr>
                <w:ilvl w:val="0"/>
                <w:numId w:val="28"/>
              </w:numPr>
              <w:spacing w:line="256" w:lineRule="auto"/>
              <w:ind w:left="745" w:hanging="745"/>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الشروط الأولية لإلقاء الحديث الجيد</w:t>
            </w:r>
          </w:p>
          <w:p w:rsidR="000D0CA1" w:rsidRPr="001B10DF" w:rsidRDefault="000D0CA1" w:rsidP="003C0A58">
            <w:pPr>
              <w:pStyle w:val="ListParagraph"/>
              <w:numPr>
                <w:ilvl w:val="0"/>
                <w:numId w:val="28"/>
              </w:numPr>
              <w:spacing w:line="256" w:lineRule="auto"/>
              <w:ind w:left="745" w:hanging="745"/>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التكتيكات الفعالة في التحدث مع الآخرين</w:t>
            </w:r>
          </w:p>
          <w:p w:rsidR="000D0CA1" w:rsidRPr="001B10DF" w:rsidRDefault="000D0CA1" w:rsidP="003C0A58">
            <w:pPr>
              <w:pStyle w:val="ListParagraph"/>
              <w:numPr>
                <w:ilvl w:val="0"/>
                <w:numId w:val="28"/>
              </w:numPr>
              <w:spacing w:line="254" w:lineRule="auto"/>
              <w:ind w:left="745" w:hanging="745"/>
              <w:rPr>
                <w:rFonts w:ascii="Adobe Arabic" w:eastAsia="Calibri" w:hAnsi="Adobe Arabic" w:cs="Adobe Arabic"/>
                <w:b/>
                <w:bCs/>
                <w:color w:val="002060"/>
                <w:sz w:val="36"/>
                <w:szCs w:val="36"/>
                <w:rtl/>
              </w:rPr>
            </w:pPr>
            <w:r w:rsidRPr="001B10DF">
              <w:rPr>
                <w:rFonts w:ascii="Adobe Arabic" w:hAnsi="Adobe Arabic" w:cs="Adobe Arabic"/>
                <w:b/>
                <w:bCs/>
                <w:color w:val="002060"/>
                <w:sz w:val="36"/>
                <w:szCs w:val="36"/>
                <w:rtl/>
              </w:rPr>
              <w:t>معوقات الاتصال</w:t>
            </w:r>
          </w:p>
          <w:p w:rsidR="000D0CA1" w:rsidRDefault="000D0CA1" w:rsidP="003F756A">
            <w:pPr>
              <w:spacing w:after="160" w:line="256" w:lineRule="auto"/>
              <w:jc w:val="left"/>
              <w:rPr>
                <w:rFonts w:cs="Monotype Koufi"/>
                <w:sz w:val="44"/>
                <w:szCs w:val="48"/>
                <w:rtl/>
              </w:rPr>
            </w:pPr>
          </w:p>
        </w:tc>
        <w:tc>
          <w:tcPr>
            <w:tcW w:w="4536" w:type="dxa"/>
          </w:tcPr>
          <w:p w:rsidR="000D0CA1" w:rsidRDefault="003C0A58" w:rsidP="003F756A">
            <w:pPr>
              <w:spacing w:after="160" w:line="256" w:lineRule="auto"/>
              <w:jc w:val="left"/>
              <w:rPr>
                <w:rFonts w:cs="Monotype Koufi"/>
                <w:sz w:val="44"/>
                <w:szCs w:val="48"/>
                <w:rtl/>
              </w:rPr>
            </w:pPr>
            <w:hyperlink r:id="rId64" w:history="1">
              <w:r w:rsidR="000D0CA1" w:rsidRPr="003C0A58">
                <w:rPr>
                  <w:rStyle w:val="Hyperlink"/>
                  <w:rFonts w:cs="Monotype Koufi" w:hint="cs"/>
                  <w:sz w:val="44"/>
                  <w:szCs w:val="48"/>
                  <w:rtl/>
                </w:rPr>
                <w:t>أهداف الجلسة:</w:t>
              </w:r>
            </w:hyperlink>
          </w:p>
          <w:p w:rsidR="000D0CA1" w:rsidRPr="001B10DF" w:rsidRDefault="000D0CA1" w:rsidP="003C0A58">
            <w:pPr>
              <w:pStyle w:val="ListParagraph"/>
              <w:numPr>
                <w:ilvl w:val="0"/>
                <w:numId w:val="29"/>
              </w:numPr>
              <w:spacing w:line="254" w:lineRule="auto"/>
              <w:ind w:left="738" w:hanging="738"/>
              <w:rPr>
                <w:rFonts w:ascii="Adobe Arabic" w:hAnsi="Adobe Arabic" w:cs="Adobe Arabic"/>
                <w:b/>
                <w:bCs/>
                <w:color w:val="002060"/>
                <w:sz w:val="36"/>
                <w:szCs w:val="36"/>
              </w:rPr>
            </w:pPr>
            <w:r w:rsidRPr="001B10DF">
              <w:rPr>
                <w:rFonts w:ascii="Adobe Arabic" w:hAnsi="Adobe Arabic" w:cs="Adobe Arabic"/>
                <w:b/>
                <w:bCs/>
                <w:color w:val="002060"/>
                <w:sz w:val="36"/>
                <w:szCs w:val="36"/>
                <w:rtl/>
              </w:rPr>
              <w:t>فهم عملية الاتصال</w:t>
            </w:r>
          </w:p>
          <w:p w:rsidR="000D0CA1" w:rsidRPr="001B10DF" w:rsidRDefault="000D0CA1" w:rsidP="003C0A58">
            <w:pPr>
              <w:pStyle w:val="ListParagraph"/>
              <w:numPr>
                <w:ilvl w:val="0"/>
                <w:numId w:val="29"/>
              </w:numPr>
              <w:spacing w:line="256" w:lineRule="auto"/>
              <w:ind w:left="738" w:hanging="738"/>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معنى الاتصال</w:t>
            </w:r>
          </w:p>
          <w:p w:rsidR="000D0CA1" w:rsidRPr="001B10DF" w:rsidRDefault="000D0CA1" w:rsidP="003C0A58">
            <w:pPr>
              <w:pStyle w:val="ListParagraph"/>
              <w:numPr>
                <w:ilvl w:val="0"/>
                <w:numId w:val="29"/>
              </w:numPr>
              <w:spacing w:line="254" w:lineRule="auto"/>
              <w:ind w:left="738" w:hanging="738"/>
              <w:rPr>
                <w:rFonts w:ascii="Adobe Arabic" w:eastAsia="Calibri" w:hAnsi="Adobe Arabic" w:cs="Adobe Arabic"/>
                <w:b/>
                <w:bCs/>
                <w:color w:val="002060"/>
                <w:sz w:val="36"/>
                <w:szCs w:val="36"/>
                <w:rtl/>
              </w:rPr>
            </w:pPr>
            <w:r w:rsidRPr="001B10DF">
              <w:rPr>
                <w:rFonts w:ascii="Adobe Arabic" w:hAnsi="Adobe Arabic" w:cs="Adobe Arabic"/>
                <w:b/>
                <w:bCs/>
                <w:color w:val="002060"/>
                <w:sz w:val="36"/>
                <w:szCs w:val="36"/>
                <w:rtl/>
              </w:rPr>
              <w:t>التمكن من تطبيق خطوات عملية الاتصال</w:t>
            </w:r>
          </w:p>
          <w:p w:rsidR="000D0CA1" w:rsidRPr="001B10DF" w:rsidRDefault="000D0CA1" w:rsidP="003C0A58">
            <w:pPr>
              <w:pStyle w:val="ListParagraph"/>
              <w:numPr>
                <w:ilvl w:val="0"/>
                <w:numId w:val="29"/>
              </w:numPr>
              <w:spacing w:line="256" w:lineRule="auto"/>
              <w:ind w:left="738" w:hanging="738"/>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فهم مهارة الإنصات</w:t>
            </w:r>
          </w:p>
          <w:p w:rsidR="000D0CA1" w:rsidRPr="001B10DF" w:rsidRDefault="000D0CA1" w:rsidP="003C0A58">
            <w:pPr>
              <w:pStyle w:val="ListParagraph"/>
              <w:numPr>
                <w:ilvl w:val="0"/>
                <w:numId w:val="29"/>
              </w:numPr>
              <w:spacing w:line="254" w:lineRule="auto"/>
              <w:ind w:left="738" w:hanging="738"/>
              <w:rPr>
                <w:rFonts w:ascii="Adobe Arabic" w:eastAsia="Calibri" w:hAnsi="Adobe Arabic" w:cs="Adobe Arabic"/>
                <w:b/>
                <w:bCs/>
                <w:color w:val="002060"/>
                <w:sz w:val="36"/>
                <w:szCs w:val="36"/>
                <w:rtl/>
              </w:rPr>
            </w:pPr>
            <w:r w:rsidRPr="001B10DF">
              <w:rPr>
                <w:rFonts w:ascii="Adobe Arabic" w:hAnsi="Adobe Arabic" w:cs="Adobe Arabic"/>
                <w:b/>
                <w:bCs/>
                <w:color w:val="002060"/>
                <w:sz w:val="36"/>
                <w:szCs w:val="36"/>
                <w:rtl/>
              </w:rPr>
              <w:t xml:space="preserve">فهم أنواع من الإنصات </w:t>
            </w:r>
          </w:p>
          <w:p w:rsidR="000D0CA1" w:rsidRPr="001B10DF" w:rsidRDefault="000D0CA1" w:rsidP="003C0A58">
            <w:pPr>
              <w:pStyle w:val="ListParagraph"/>
              <w:numPr>
                <w:ilvl w:val="0"/>
                <w:numId w:val="29"/>
              </w:numPr>
              <w:spacing w:line="254" w:lineRule="auto"/>
              <w:ind w:left="738" w:hanging="738"/>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تعداد مراحل ال</w:t>
            </w:r>
            <w:r w:rsidRPr="001B10DF">
              <w:rPr>
                <w:rFonts w:ascii="Adobe Arabic" w:hAnsi="Adobe Arabic" w:cs="Adobe Arabic" w:hint="cs"/>
                <w:b/>
                <w:bCs/>
                <w:color w:val="002060"/>
                <w:sz w:val="36"/>
                <w:szCs w:val="36"/>
                <w:rtl/>
              </w:rPr>
              <w:t>إ</w:t>
            </w:r>
            <w:r w:rsidRPr="001B10DF">
              <w:rPr>
                <w:rFonts w:ascii="Adobe Arabic" w:hAnsi="Adobe Arabic" w:cs="Adobe Arabic"/>
                <w:b/>
                <w:bCs/>
                <w:color w:val="002060"/>
                <w:sz w:val="36"/>
                <w:szCs w:val="36"/>
                <w:rtl/>
              </w:rPr>
              <w:t>نصات</w:t>
            </w:r>
          </w:p>
          <w:p w:rsidR="000D0CA1" w:rsidRPr="001B10DF" w:rsidRDefault="000D0CA1" w:rsidP="003C0A58">
            <w:pPr>
              <w:pStyle w:val="ListParagraph"/>
              <w:numPr>
                <w:ilvl w:val="0"/>
                <w:numId w:val="29"/>
              </w:numPr>
              <w:spacing w:line="256" w:lineRule="auto"/>
              <w:ind w:left="738" w:hanging="738"/>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تنمية مهارات ال</w:t>
            </w:r>
            <w:r w:rsidRPr="001B10DF">
              <w:rPr>
                <w:rFonts w:ascii="Adobe Arabic" w:hAnsi="Adobe Arabic" w:cs="Adobe Arabic" w:hint="cs"/>
                <w:b/>
                <w:bCs/>
                <w:color w:val="002060"/>
                <w:sz w:val="36"/>
                <w:szCs w:val="36"/>
                <w:rtl/>
              </w:rPr>
              <w:t>إن</w:t>
            </w:r>
            <w:r w:rsidRPr="001B10DF">
              <w:rPr>
                <w:rFonts w:ascii="Adobe Arabic" w:hAnsi="Adobe Arabic" w:cs="Adobe Arabic"/>
                <w:b/>
                <w:bCs/>
                <w:color w:val="002060"/>
                <w:sz w:val="36"/>
                <w:szCs w:val="36"/>
                <w:rtl/>
              </w:rPr>
              <w:t>صات</w:t>
            </w:r>
          </w:p>
          <w:p w:rsidR="000D0CA1" w:rsidRPr="001B10DF" w:rsidRDefault="000D0CA1" w:rsidP="003C0A58">
            <w:pPr>
              <w:pStyle w:val="ListParagraph"/>
              <w:numPr>
                <w:ilvl w:val="0"/>
                <w:numId w:val="29"/>
              </w:numPr>
              <w:spacing w:line="256" w:lineRule="auto"/>
              <w:ind w:left="738" w:hanging="738"/>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فهم مهارة التحدث</w:t>
            </w:r>
          </w:p>
          <w:p w:rsidR="000D0CA1" w:rsidRPr="001B10DF" w:rsidRDefault="000D0CA1" w:rsidP="003C0A58">
            <w:pPr>
              <w:pStyle w:val="ListParagraph"/>
              <w:numPr>
                <w:ilvl w:val="0"/>
                <w:numId w:val="29"/>
              </w:numPr>
              <w:spacing w:line="256" w:lineRule="auto"/>
              <w:ind w:left="738" w:hanging="738"/>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التمكن من إلقاء الحديث الجيد</w:t>
            </w:r>
          </w:p>
          <w:p w:rsidR="000D0CA1" w:rsidRPr="001B10DF" w:rsidRDefault="000D0CA1" w:rsidP="003C0A58">
            <w:pPr>
              <w:pStyle w:val="ListParagraph"/>
              <w:numPr>
                <w:ilvl w:val="0"/>
                <w:numId w:val="29"/>
              </w:numPr>
              <w:spacing w:line="256" w:lineRule="auto"/>
              <w:ind w:left="738" w:hanging="738"/>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تطبيق التكتيكات الفعالة في التحدث مع الآخرين</w:t>
            </w:r>
          </w:p>
          <w:p w:rsidR="000D0CA1" w:rsidRPr="001B10DF" w:rsidRDefault="000D0CA1" w:rsidP="003C0A58">
            <w:pPr>
              <w:pStyle w:val="ListParagraph"/>
              <w:numPr>
                <w:ilvl w:val="0"/>
                <w:numId w:val="29"/>
              </w:numPr>
              <w:spacing w:line="254" w:lineRule="auto"/>
              <w:ind w:left="738" w:hanging="738"/>
              <w:rPr>
                <w:rFonts w:ascii="Adobe Arabic" w:eastAsia="Calibri" w:hAnsi="Adobe Arabic" w:cs="Adobe Arabic"/>
                <w:b/>
                <w:bCs/>
                <w:color w:val="002060"/>
                <w:sz w:val="36"/>
                <w:szCs w:val="36"/>
                <w:rtl/>
              </w:rPr>
            </w:pPr>
            <w:r w:rsidRPr="001B10DF">
              <w:rPr>
                <w:rFonts w:ascii="Adobe Arabic" w:hAnsi="Adobe Arabic" w:cs="Adobe Arabic"/>
                <w:b/>
                <w:bCs/>
                <w:color w:val="002060"/>
                <w:sz w:val="36"/>
                <w:szCs w:val="36"/>
                <w:rtl/>
              </w:rPr>
              <w:t>إدراك معوقات الاتصال</w:t>
            </w:r>
          </w:p>
          <w:p w:rsidR="000D0CA1" w:rsidRDefault="000D0CA1" w:rsidP="003F756A">
            <w:pPr>
              <w:spacing w:after="160" w:line="256" w:lineRule="auto"/>
              <w:jc w:val="left"/>
              <w:rPr>
                <w:rFonts w:cs="Monotype Koufi"/>
                <w:sz w:val="44"/>
                <w:szCs w:val="48"/>
                <w:rtl/>
              </w:rPr>
            </w:pPr>
          </w:p>
        </w:tc>
      </w:tr>
    </w:tbl>
    <w:p w:rsidR="003C0A58" w:rsidRDefault="003C0A58" w:rsidP="009E7CAF">
      <w:pPr>
        <w:jc w:val="center"/>
        <w:rPr>
          <w:rtl/>
        </w:rPr>
      </w:pPr>
    </w:p>
    <w:p w:rsidR="003C0A58" w:rsidRDefault="003C0A58">
      <w:pPr>
        <w:bidi w:val="0"/>
        <w:spacing w:after="160" w:line="259" w:lineRule="auto"/>
        <w:jc w:val="left"/>
        <w:rPr>
          <w:rtl/>
        </w:rPr>
      </w:pPr>
      <w:r>
        <w:rPr>
          <w:rtl/>
        </w:rPr>
        <w:br w:type="page"/>
      </w:r>
    </w:p>
    <w:p w:rsidR="009E7CAF" w:rsidRPr="003C0A58" w:rsidRDefault="009E7CAF" w:rsidP="003C0A58">
      <w:pPr>
        <w:spacing w:line="240" w:lineRule="auto"/>
        <w:jc w:val="center"/>
        <w:rPr>
          <w:sz w:val="8"/>
          <w:szCs w:val="12"/>
          <w:rtl/>
        </w:rPr>
      </w:pPr>
    </w:p>
    <w:p w:rsidR="000D0CA1" w:rsidRDefault="000D0CA1" w:rsidP="009E7CAF">
      <w:pPr>
        <w:jc w:val="center"/>
        <w:rPr>
          <w:rtl/>
        </w:rPr>
      </w:pPr>
      <w:r>
        <w:rPr>
          <w:rFonts w:cs="Times New Roman"/>
          <w:noProof/>
          <w:color w:val="auto"/>
          <w:sz w:val="24"/>
          <w:szCs w:val="24"/>
        </w:rPr>
        <mc:AlternateContent>
          <mc:Choice Requires="wpg">
            <w:drawing>
              <wp:anchor distT="0" distB="0" distL="114300" distR="114300" simplePos="0" relativeHeight="252215296" behindDoc="0" locked="0" layoutInCell="1" allowOverlap="1" wp14:anchorId="3AE3012E" wp14:editId="4A2FB178">
                <wp:simplePos x="0" y="0"/>
                <wp:positionH relativeFrom="column">
                  <wp:posOffset>1549400</wp:posOffset>
                </wp:positionH>
                <wp:positionV relativeFrom="paragraph">
                  <wp:posOffset>173355</wp:posOffset>
                </wp:positionV>
                <wp:extent cx="2254250" cy="431800"/>
                <wp:effectExtent l="0" t="0" r="0" b="6350"/>
                <wp:wrapNone/>
                <wp:docPr id="3152" name="Group 3152"/>
                <wp:cNvGraphicFramePr/>
                <a:graphic xmlns:a="http://schemas.openxmlformats.org/drawingml/2006/main">
                  <a:graphicData uri="http://schemas.microsoft.com/office/word/2010/wordprocessingGroup">
                    <wpg:wgp>
                      <wpg:cNvGrpSpPr/>
                      <wpg:grpSpPr>
                        <a:xfrm>
                          <a:off x="0" y="0"/>
                          <a:ext cx="2254250" cy="431800"/>
                          <a:chOff x="0" y="0"/>
                          <a:chExt cx="2254250" cy="431801"/>
                        </a:xfrm>
                      </wpg:grpSpPr>
                      <wps:wsp>
                        <wps:cNvPr id="438" name="Text Box 70"/>
                        <wps:cNvSpPr txBox="1"/>
                        <wps:spPr>
                          <a:xfrm>
                            <a:off x="1136650" y="1"/>
                            <a:ext cx="1117600" cy="431800"/>
                          </a:xfrm>
                          <a:prstGeom prst="rect">
                            <a:avLst/>
                          </a:prstGeom>
                          <a:noFill/>
                          <a:ln w="6350">
                            <a:noFill/>
                          </a:ln>
                        </wps:spPr>
                        <wps:txbx>
                          <w:txbxContent>
                            <w:p w:rsidR="00693FEF" w:rsidRDefault="00693FEF" w:rsidP="009E7CAF">
                              <w:pPr>
                                <w:pStyle w:val="Heading2"/>
                              </w:pPr>
                              <w:r>
                                <w:rPr>
                                  <w:rFonts w:hint="cs"/>
                                  <w:rtl/>
                                </w:rPr>
                                <w:t>اليوم الثاني</w:t>
                              </w:r>
                            </w:p>
                            <w:p w:rsidR="00693FEF" w:rsidRDefault="00693FEF" w:rsidP="009E7CAF">
                              <w:pPr>
                                <w:rPr>
                                  <w:rtl/>
                                </w:rPr>
                              </w:pPr>
                            </w:p>
                            <w:p w:rsidR="00693FEF" w:rsidRDefault="00693FEF" w:rsidP="009E7CAF">
                              <w:pPr>
                                <w:pStyle w:val="Heading2"/>
                                <w:rPr>
                                  <w:rtl/>
                                </w:rPr>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9" name="Text Box 71"/>
                        <wps:cNvSpPr txBox="1"/>
                        <wps:spPr>
                          <a:xfrm>
                            <a:off x="0" y="0"/>
                            <a:ext cx="1212850" cy="409575"/>
                          </a:xfrm>
                          <a:prstGeom prst="rect">
                            <a:avLst/>
                          </a:prstGeom>
                          <a:noFill/>
                          <a:ln w="6350">
                            <a:noFill/>
                          </a:ln>
                        </wps:spPr>
                        <wps:txbx>
                          <w:txbxContent>
                            <w:p w:rsidR="00693FEF" w:rsidRDefault="00693FEF" w:rsidP="009E7CAF">
                              <w:pPr>
                                <w:pStyle w:val="Heading2"/>
                                <w:rPr>
                                  <w:color w:val="FFFFFF" w:themeColor="background1"/>
                                  <w:lang w:bidi="ar-SY"/>
                                </w:rPr>
                              </w:pPr>
                              <w:r>
                                <w:rPr>
                                  <w:rFonts w:hint="cs"/>
                                  <w:color w:val="FFFFFF" w:themeColor="background1"/>
                                  <w:rtl/>
                                  <w:lang w:bidi="ar-SY"/>
                                </w:rPr>
                                <w:t>الجلسة الأولى</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3152" o:spid="_x0000_s1579" style="position:absolute;left:0;text-align:left;margin-left:122pt;margin-top:13.65pt;width:177.5pt;height:34pt;z-index:252215296;mso-position-horizontal-relative:text;mso-position-vertical-relative:text;mso-width-relative:margin;mso-height-relative:margin"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">
                <v:shape id="Text Box 70" o:spid="_x0000_s1580" type="#_x0000_t202" style="position:absolute;left:11366;width:1117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BvPMIA&#10;AADcAAAADwAAAGRycy9kb3ducmV2LnhtbERPy4rCMBTdD/gP4QruxtTHiFSjSEEUcRY+Nu6uzbUt&#10;Nje1iVr9+sliwOXhvKfzxpTiQbUrLCvodSMQxKnVBWcKjofl9xiE88gaS8uk4EUO5rPW1xRjbZ+8&#10;o8feZyKEsItRQe59FUvp0pwMuq6tiAN3sbVBH2CdSV3jM4SbUvajaCQNFhwacqwoySm97u9GwSZZ&#10;/uLu3Dfjd5mstpdFdTuefpTqtJvFBISnxn/E/+61VjAchLXhTDgC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4G88wgAAANwAAAAPAAAAAAAAAAAAAAAAAJgCAABkcnMvZG93&#10;bnJldi54bWxQSwUGAAAAAAQABAD1AAAAhwMAAAAA&#10;" filled="f" stroked="f" strokeweight=".5pt">
                  <v:textbox>
                    <w:txbxContent>
                      <w:p w:rsidR="00693FEF" w:rsidRDefault="00693FEF" w:rsidP="009E7CAF">
                        <w:pPr>
                          <w:pStyle w:val="Heading2"/>
                        </w:pPr>
                        <w:r>
                          <w:rPr>
                            <w:rFonts w:hint="cs"/>
                            <w:rtl/>
                          </w:rPr>
                          <w:t>اليوم الثاني</w:t>
                        </w:r>
                      </w:p>
                      <w:p w:rsidR="00693FEF" w:rsidRDefault="00693FEF" w:rsidP="009E7CAF">
                        <w:pPr>
                          <w:rPr>
                            <w:rtl/>
                          </w:rPr>
                        </w:pPr>
                      </w:p>
                      <w:p w:rsidR="00693FEF" w:rsidRDefault="00693FEF" w:rsidP="009E7CAF">
                        <w:pPr>
                          <w:pStyle w:val="Heading2"/>
                          <w:rPr>
                            <w:rtl/>
                          </w:rPr>
                        </w:pPr>
                        <w:r>
                          <w:rPr>
                            <w:rFonts w:hint="cs"/>
                            <w:rtl/>
                          </w:rPr>
                          <w:t>اليوم الأول</w:t>
                        </w:r>
                      </w:p>
                    </w:txbxContent>
                  </v:textbox>
                </v:shape>
                <v:shape id="Text Box 71" o:spid="_x0000_s1581" type="#_x0000_t202" style="position:absolute;width:12128;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zKp8cA&#10;AADcAAAADwAAAGRycy9kb3ducmV2LnhtbESPQWvCQBSE70L/w/IK3nRTtUXTbEQCUhE9mHrp7Zl9&#10;JqHZt2l2q7G/visUehxm5hsmWfamERfqXG1ZwdM4AkFcWF1zqeD4vh7NQTiPrLGxTApu5GCZPgwS&#10;jLW98oEuuS9FgLCLUUHlfRtL6YqKDLqxbYmDd7adQR9kV0rd4TXATSMnUfQiDdYcFipsKauo+My/&#10;jYJttt7j4TQx858me9udV+3X8eNZqeFjv3oF4an3/+G/9kYrmE0X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syqfHAAAA3AAAAA8AAAAAAAAAAAAAAAAAmAIAAGRy&#10;cy9kb3ducmV2LnhtbFBLBQYAAAAABAAEAPUAAACMAwAAAAA=&#10;" filled="f" stroked="f" strokeweight=".5pt">
                  <v:textbox>
                    <w:txbxContent>
                      <w:p w:rsidR="00693FEF" w:rsidRDefault="00693FEF" w:rsidP="009E7CAF">
                        <w:pPr>
                          <w:pStyle w:val="Heading2"/>
                          <w:rPr>
                            <w:color w:val="FFFFFF" w:themeColor="background1"/>
                            <w:lang w:bidi="ar-SY"/>
                          </w:rPr>
                        </w:pPr>
                        <w:r>
                          <w:rPr>
                            <w:rFonts w:hint="cs"/>
                            <w:color w:val="FFFFFF" w:themeColor="background1"/>
                            <w:rtl/>
                            <w:lang w:bidi="ar-SY"/>
                          </w:rPr>
                          <w:t>الجلسة الأولى</w:t>
                        </w:r>
                      </w:p>
                    </w:txbxContent>
                  </v:textbox>
                </v:shape>
              </v:group>
            </w:pict>
          </mc:Fallback>
        </mc:AlternateContent>
      </w:r>
      <w:r>
        <w:rPr>
          <w:noProof/>
        </w:rPr>
        <w:drawing>
          <wp:inline distT="0" distB="0" distL="0" distR="0" wp14:anchorId="68089294" wp14:editId="2BEC1640">
            <wp:extent cx="2724785" cy="820420"/>
            <wp:effectExtent l="0" t="0" r="0" b="0"/>
            <wp:docPr id="3151" name="Picture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a:picLocks noChangeAspect="1"/>
                    </pic:cNvPicPr>
                  </pic:nvPicPr>
                  <pic:blipFill>
                    <a:blip r:embed="rId26" cstate="print">
                      <a:duotone>
                        <a:prstClr val="black"/>
                        <a:schemeClr val="accent4">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p>
    <w:p w:rsidR="000D0CA1" w:rsidRDefault="000D0CA1" w:rsidP="000D0CA1">
      <w:pPr>
        <w:jc w:val="center"/>
        <w:rPr>
          <w:rtl/>
        </w:rPr>
      </w:pPr>
      <w:r>
        <w:rPr>
          <w:noProof/>
          <w:rtl/>
        </w:rPr>
        <mc:AlternateContent>
          <mc:Choice Requires="wpg">
            <w:drawing>
              <wp:inline distT="0" distB="0" distL="0" distR="0" wp14:anchorId="2A5E8544" wp14:editId="21E230FF">
                <wp:extent cx="5730240" cy="471805"/>
                <wp:effectExtent l="0" t="0" r="3810" b="61595"/>
                <wp:docPr id="3153" name="Group 3153"/>
                <wp:cNvGraphicFramePr/>
                <a:graphic xmlns:a="http://schemas.openxmlformats.org/drawingml/2006/main">
                  <a:graphicData uri="http://schemas.microsoft.com/office/word/2010/wordprocessingGroup">
                    <wpg:wgp>
                      <wpg:cNvGrpSpPr/>
                      <wpg:grpSpPr>
                        <a:xfrm>
                          <a:off x="0" y="0"/>
                          <a:ext cx="5730240" cy="471805"/>
                          <a:chOff x="0" y="0"/>
                          <a:chExt cx="6132700" cy="505460"/>
                        </a:xfrm>
                      </wpg:grpSpPr>
                      <wpg:grpSp>
                        <wpg:cNvPr id="3154" name="Group 3154"/>
                        <wpg:cNvGrpSpPr/>
                        <wpg:grpSpPr>
                          <a:xfrm>
                            <a:off x="0" y="0"/>
                            <a:ext cx="6132700" cy="505460"/>
                            <a:chOff x="0" y="0"/>
                            <a:chExt cx="6133333" cy="505879"/>
                          </a:xfrm>
                        </wpg:grpSpPr>
                        <wpg:grpSp>
                          <wpg:cNvPr id="3155" name="Group 3155"/>
                          <wpg:cNvGrpSpPr/>
                          <wpg:grpSpPr>
                            <a:xfrm>
                              <a:off x="4336288" y="0"/>
                              <a:ext cx="1797045" cy="505839"/>
                              <a:chOff x="3474165" y="0"/>
                              <a:chExt cx="2621699" cy="711023"/>
                            </a:xfrm>
                          </wpg:grpSpPr>
                          <wps:wsp>
                            <wps:cNvPr id="3156"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3474165" y="0"/>
                                <a:ext cx="2621699"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DB0D9B" w:rsidRDefault="00693FEF" w:rsidP="0059540C">
                                  <w:pPr>
                                    <w:rPr>
                                      <w:bCs/>
                                    </w:rPr>
                                  </w:pPr>
                                  <w:r>
                                    <w:rPr>
                                      <w:rFonts w:ascii="Adobe Arabic" w:hAnsi="Adobe Arabic" w:cs="Adobe Arabic" w:hint="cs"/>
                                      <w:bCs/>
                                      <w:color w:val="auto"/>
                                      <w:sz w:val="36"/>
                                      <w:szCs w:val="36"/>
                                      <w:rtl/>
                                      <w:lang w:bidi="ar-SY"/>
                                    </w:rPr>
                                    <w:t xml:space="preserve">        عملية الاتصال:</w:t>
                                  </w:r>
                                </w:p>
                              </w:txbxContent>
                            </wps:txbx>
                            <wps:bodyPr tIns="36000" bIns="36000" rtlCol="0" anchor="ctr"/>
                          </wps:wsp>
                          <wps:wsp>
                            <wps:cNvPr id="3157"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158" name="Rectangle 3158"/>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159" name="Google Shape;200;p17"/>
                        <wpg:cNvGrpSpPr/>
                        <wpg:grpSpPr>
                          <a:xfrm>
                            <a:off x="5716078" y="117534"/>
                            <a:ext cx="224378" cy="267181"/>
                            <a:chOff x="0" y="0"/>
                            <a:chExt cx="273780" cy="327013"/>
                          </a:xfrm>
                          <a:solidFill>
                            <a:schemeClr val="bg1"/>
                          </a:solidFill>
                        </wpg:grpSpPr>
                        <wps:wsp>
                          <wps:cNvPr id="3160"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16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162"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163" name="Google Shape;204;p17"/>
                          <wpg:cNvGrpSpPr/>
                          <wpg:grpSpPr>
                            <a:xfrm>
                              <a:off x="0" y="0"/>
                              <a:ext cx="273780" cy="105078"/>
                              <a:chOff x="0" y="0"/>
                              <a:chExt cx="273780" cy="105078"/>
                            </a:xfrm>
                            <a:grpFill/>
                          </wpg:grpSpPr>
                          <wps:wsp>
                            <wps:cNvPr id="3164"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165"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166"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167"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168"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Group 3153" o:spid="_x0000_s1582" style="width:451.2pt;height:37.15pt;mso-position-horizontal-relative:char;mso-position-vertical-relative:line" coordsize="6132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">
                <v:group id="Group 3154" o:spid="_x0000_s1583" style="position:absolute;width:61327;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LJSMcAAADdAAAADwAAAGRycy9kb3ducmV2LnhtbESPT2vCQBTE7wW/w/IK&#10;3uomphZJXYNIFQ9SqAqlt0f2mYRk34bsNn++fbdQ6HGYmd8wm2w0jeipc5VlBfEiAkGcW11xoeB2&#10;PTytQTiPrLGxTAomcpBtZw8bTLUd+IP6iy9EgLBLUUHpfZtK6fKSDLqFbYmDd7edQR9kV0jd4RDg&#10;ppHLKHqRBisOCyW2tC8pry/fRsFxwGGXxG/9ub7vp6/r6v3zHJNS88dx9wrC0+j/w3/tk1aQxKtn&#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ELJSMcAAADd&#10;AAAADwAAAAAAAAAAAAAAAACqAgAAZHJzL2Rvd25yZXYueG1sUEsFBgAAAAAEAAQA+gAAAJ4DAAAA&#10;AA==&#10;">
                  <v:group id="Group 3155" o:spid="_x0000_s1584" style="position:absolute;left:43362;width:17971;height:5058" coordorigin="34741" coordsize="26216,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5s08UAAADdAAAADwAAAGRycy9kb3ducmV2LnhtbESPQYvCMBSE7wv+h/AE&#10;b2tapYtUo4ioeJCFVUG8PZpnW2xeShPb+u/NwsIeh5n5hlmselOJlhpXWlYQjyMQxJnVJecKLufd&#10;5wyE88gaK8uk4EUOVsvBxwJTbTv+ofbkcxEg7FJUUHhfp1K6rCCDbmxr4uDdbWPQB9nkUjfYBbip&#10;5CSKvqTBksNCgTVtCsoep6dRsO+wW0/jbXt83Dev2zn5vh5jUmo07NdzEJ56/x/+ax+0gmmc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sObNPFAAAA3QAA&#10;AA8AAAAAAAAAAAAAAAAAqgIAAGRycy9kb3ducmV2LnhtbFBLBQYAAAAABAAEAPoAAACcAwAAAAA=&#10;">
                    <v:roundrect id="Rectangle: Rounded Corners 55" o:spid="_x0000_s1585" style="position:absolute;left:34741;width:26217;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r16sQA&#10;AADdAAAADwAAAGRycy9kb3ducmV2LnhtbESPQWuDQBSE74X8h+UFemtWUwxiXCUkLXhsYnro7eG+&#10;qMR9K+4msf++Wyj0OMzMN0xezmYQd5pcb1lBvIpAEDdW99wqONfvLykI55E1DpZJwTc5KIvFU46Z&#10;tg8+0v3kWxEg7DJU0Hk/ZlK6piODbmVH4uBd7GTQBzm1Uk/4CHAzyHUUbaTBnsNChyPtO2qup5tR&#10;EFWHt5q/1vSpU3+kBOuP9FAr9bycd1sQnmb/H/5rV1rBa5xs4PdNeAK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69erEAAAA3QAAAA8AAAAAAAAAAAAAAAAAmAIAAGRycy9k&#10;b3ducmV2LnhtbFBLBQYAAAAABAAEAPUAAACJAwAAAAA=&#10;" fillcolor="#0070c0" stroked="f" strokeweight="1pt">
                      <v:stroke joinstyle="miter"/>
                      <v:textbox inset=",1mm,,1mm">
                        <w:txbxContent>
                          <w:p w:rsidR="00693FEF" w:rsidRPr="00DB0D9B" w:rsidRDefault="00693FEF" w:rsidP="0059540C">
                            <w:pPr>
                              <w:rPr>
                                <w:bCs/>
                              </w:rPr>
                            </w:pPr>
                            <w:r>
                              <w:rPr>
                                <w:rFonts w:ascii="Adobe Arabic" w:hAnsi="Adobe Arabic" w:cs="Adobe Arabic" w:hint="cs"/>
                                <w:bCs/>
                                <w:color w:val="auto"/>
                                <w:sz w:val="36"/>
                                <w:szCs w:val="36"/>
                                <w:rtl/>
                                <w:lang w:bidi="ar-SY"/>
                              </w:rPr>
                              <w:t xml:space="preserve">        عملية الاتصال:</w:t>
                            </w:r>
                          </w:p>
                        </w:txbxContent>
                      </v:textbox>
                    </v:roundrect>
                    <v:oval id="Oval 61" o:spid="_x0000_s1586"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o3TsUA&#10;AADdAAAADwAAAGRycy9kb3ducmV2LnhtbESP3WoCMRSE7wt9h3AKvatZlf6wNUpRhKKCdO0DHDan&#10;m6XJSUiirn16Uyj0cpiZb5jZYnBWnCim3rOC8agCQdx63XOn4POwfngBkTKyRuuZFFwowWJ+ezPD&#10;Wvszf9CpyZ0oEE41KjA5h1rK1BpymEY+EBfvy0eHucjYSR3xXODOyklVPUmHPZcFg4GWhtrv5ugU&#10;bKpgUtxtfy472ewPq2A3OVql7u+Gt1cQmYb8H/5rv2sF0/HjM/y+KU9A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qjdOxQAAAN0AAAAPAAAAAAAAAAAAAAAAAJgCAABkcnMv&#10;ZG93bnJldi54bWxQSwUGAAAAAAQABAD1AAAAigMAAAAA&#10;" fillcolor="#272727 [2749]" stroked="f" strokeweight="1pt">
                      <v:stroke joinstyle="miter"/>
                      <v:shadow on="t" color="black" opacity="26214f" origin=",-.5" offset="0,3pt"/>
                    </v:oval>
                  </v:group>
                  <v:rect id="Rectangle 3158" o:spid="_x0000_s1587"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DbS8UA&#10;AADdAAAADwAAAGRycy9kb3ducmV2LnhtbERPy2oCMRTdC/2HcAtupGbUdpCpUVpB24W2+KC4vEyu&#10;M9NOboYk6vj3zUJweTjvyaw1tTiT85VlBYN+AoI4t7riQsF+t3gag/ABWWNtmRRcycNs+tCZYKbt&#10;hTd03oZCxBD2GSooQ2gyKX1ekkHftw1x5I7WGQwRukJqh5cYbmo5TJJUGqw4NpTY0Lyk/G97MgoO&#10;+936+d19/x6Oy9VPar/owxc9pbqP7dsriEBtuItv7k+tYDR4iXPjm/gE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wNtLxQAAAN0AAAAPAAAAAAAAAAAAAAAAAJgCAABkcnMv&#10;ZG93bnJldi54bWxQSwUGAAAAAAQABAD1AAAAigMAAAAA&#10;" fillcolor="#0070c0" stroked="f" strokeweight="1pt"/>
                </v:group>
                <v:group id="Google Shape;200;p17" o:spid="_x0000_s1588"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Nm1scAAADdAAAADwAAAGRycy9kb3ducmV2LnhtbESPQWvCQBSE7wX/w/IK&#10;3ppNlJSaZhWRKh5CoSqU3h7ZZxLMvg3ZbRL/fbdQ6HGYmW+YfDOZVgzUu8aygiSKQRCXVjdcKbic&#10;908vIJxH1thaJgV3crBZzx5yzLQd+YOGk69EgLDLUEHtfZdJ6cqaDLrIdsTBu9reoA+yr6TucQxw&#10;08pFHD9Lgw2HhRo72tVU3k7fRsFhxHG7TN6G4nbd3b/O6ftnkZBS88dp+wrC0+T/w3/to1awTNI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kNm1scAAADd&#10;AAAADwAAAAAAAAAAAAAAAACqAgAAZHJzL2Rvd25yZXYueG1sUEsFBgAAAAAEAAQA+gAAAJ4DAAAA&#10;AA==&#10;">
                  <v:shape id="Google Shape;201;p17" o:spid="_x0000_s1589"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HXssQA&#10;AADdAAAADwAAAGRycy9kb3ducmV2LnhtbERPTWuDQBC9F/Iflink1qxJwBqTVUIhID0UakJyHdyp&#10;2rqz1l2j/ffdQ6HHx/s+5LPpxJ0G11pWsF5FIIgrq1uuFVzOp6cEhPPIGjvLpOCHHOTZ4uGAqbYT&#10;v9O99LUIIexSVNB436dSuqohg25le+LAfdjBoA9wqKUecArhppObKIqlwZZDQ4M9vTRUfZWjUfA2&#10;Jr7Q1+/k9fl2jT93U3k5V61Sy8f5uAfhafb/4j93oRVs13HYH96EJ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R17LEAAAA3QAAAA8AAAAAAAAAAAAAAAAAmAIAAGRycy9k&#10;b3ducmV2LnhtbFBLBQYAAAAABAAEAPUAAACJ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590"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KNMUA&#10;AADdAAAADwAAAGRycy9kb3ducmV2LnhtbESPQWvCQBSE7wX/w/KEXkQ3USoSXUVKhaIUMQpeH9ln&#10;Nph9G7Krpv++Kwg9DjPzDbNYdbYWd2p95VhBOkpAEBdOV1wqOB03wxkIH5A11o5JwS95WC17bwvM&#10;tHvwge55KEWEsM9QgQmhyaT0hSGLfuQa4uhdXGsxRNmWUrf4iHBby3GSTKXFiuOCwYY+DRXX/GYV&#10;1Mf9z+5r8JGfB5iPJ95sr7tyq9R7v1vPQQTqwn/41f7WCibpNIXn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wo0xQAAAN0AAAAPAAAAAAAAAAAAAAAAAJgCAABkcnMv&#10;ZG93bnJldi54bWxQSwUGAAAAAAQABAD1AAAAigMAAAAA&#10;" path="m2643,1l417,1c191,1,,143,,370,,608,191,751,417,751r2214,c2870,751,3060,608,3060,370,3060,143,2870,1,2643,1xe" filled="f" strokecolor="white [3212]">
                    <v:path arrowok="t" o:extrusionok="f"/>
                  </v:shape>
                  <v:shape id="Google Shape;203;p17" o:spid="_x0000_s1591"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W12MUA&#10;AADdAAAADwAAAGRycy9kb3ducmV2LnhtbESPT2sCMRTE70K/Q3iF3mr2j4hsjVJEpdCTq4K9vW5e&#10;N0s3L8sm6vbbG6HgcZj5zTDz5WBbcaHeN44VpOMEBHHldMO1gsN+8zoD4QOyxtYxKfgjD8vF02iO&#10;hXZX3tGlDLWIJewLVGBC6AopfWXIoh+7jjh6P663GKLsa6l7vMZy28osSabSYsNxwWBHK0PVb3m2&#10;CnJ/Ml/5dvOt64xPn+vDMS8nqVIvz8P7G4hAQ3iE/+kPHbl0msH9TX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lbXYxQAAAN0AAAAPAAAAAAAAAAAAAAAAAJgCAABkcnMv&#10;ZG93bnJldi54bWxQSwUGAAAAAAQABAD1AAAAigMAAAAA&#10;" path="m1976,l417,c191,,,131,,369,,596,191,739,417,739r1559,c2203,739,2393,596,2393,369,2393,131,2203,,1976,xe" filled="f" strokecolor="white [3212]">
                    <v:path arrowok="t" o:extrusionok="f"/>
                  </v:shape>
                  <v:group id="Google Shape;204;p17" o:spid="_x0000_s1592"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ebgcUAAADdAAAADwAAAGRycy9kb3ducmV2LnhtbESPQYvCMBSE7wv+h/AE&#10;b2tay4pUo4ioeJCFVUG8PZpnW2xeShPb+u/NwsIeh5n5hlmselOJlhpXWlYQjyMQxJnVJecKLufd&#10;5wyE88gaK8uk4EUOVsvBxwJTbTv+ofbkcxEg7FJUUHhfp1K6rCCDbmxr4uDdbWPQB9nkUjfYBbip&#10;5CSKptJgyWGhwJo2BWWP09Mo2HfYrZN42x4f983rdv76vh5jUmo07NdzEJ56/x/+ax+0giSe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Hm4HFAAAA3QAA&#10;AA8AAAAAAAAAAAAAAAAAqgIAAGRycy9kb3ducmV2LnhtbFBLBQYAAAAABAAEAPoAAACcAwAAAAA=&#10;">
                    <v:shape id="Google Shape;205;p17" o:spid="_x0000_s1593"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eWwMQA&#10;AADdAAAADwAAAGRycy9kb3ducmV2LnhtbESPQWvCQBSE7wX/w/IEL0U3VtE0dZVSEDzWqPdn9pmk&#10;zb4Nu9sY/31XEDwOM/MNs9r0phEdOV9bVjCdJCCIC6trLhUcD9txCsIHZI2NZVJwIw+b9eBlhZm2&#10;V95Tl4dSRAj7DBVUIbSZlL6oyKCf2JY4ehfrDIYoXSm1w2uEm0a+JclCGqw5LlTY0ldFxW/+ZxT8&#10;LPvUve6/38+zPD3Ny2PXBnlRajTsPz9ABOrDM/xo77SC2XQxh/ub+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nlsDEAAAA3QAAAA8AAAAAAAAAAAAAAAAAmAIAAGRycy9k&#10;b3ducmV2LnhtbFBLBQYAAAAABAAEAPUAAACJAwAAAAA=&#10;" path="m227,1501v107,,226,-72,226,-167l453,167c453,84,322,1,227,1,144,1,1,84,1,167r,1167c1,1429,144,1501,227,1501xe" filled="f" stroked="f">
                      <v:path arrowok="t" o:extrusionok="f"/>
                    </v:shape>
                    <v:shape id="Google Shape;206;p17" o:spid="_x0000_s1594"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H8F8UA&#10;AADdAAAADwAAAGRycy9kb3ducmV2LnhtbESPQUvDQBSE74L/YXlCb3aTFouk3RajtLRHo4ceX7Ov&#10;STT7Nuw+2/jvXUHwOMzMN8xqM7peXSjEzrOBfJqBIq697bgx8P62vX8EFQXZYu+ZDHxThM369maF&#10;hfVXfqVLJY1KEI4FGmhFhkLrWLfkME79QJy8sw8OJcnQaBvwmuCu17MsW2iHHaeFFgd6bqn+rL6c&#10;gbKalYcjHvIgH/Fl70pxu5M1ZnI3Pi1BCY3yH/5r762Beb54gN836Qno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IfwXxQAAAN0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1595"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JzFcUA&#10;AADdAAAADwAAAGRycy9kb3ducmV2LnhtbESP3WrCQBSE7wu+w3IE7+rGH4KkriL+gNiLYvQBTrOn&#10;SWj2bMyuur69Wyh4OczMN8x8GUwjbtS52rKC0TABQVxYXXOp4Hzavc9AOI+ssbFMCh7kYLnovc0x&#10;0/bOR7rlvhQRwi5DBZX3bSalKyoy6Ia2JY7ej+0M+ii7UuoO7xFuGjlOklQarDkuVNjSuqLiN78a&#10;BfRpt99NyKcbTtfh9LU52Mn5otSgH1YfIDwF/wr/t/dawWSUpvD3Jj4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UnMV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596"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rWQsMA&#10;AADdAAAADwAAAGRycy9kb3ducmV2LnhtbESP0YrCMBRE3wX/IVzBF9GkCirVKGLZRR9X/YBrc22r&#10;zU1pstr9+82CsI/DzJxh1tvO1uJJra8ca0gmCgRx7kzFhYbL+WO8BOEDssHaMWn4IQ/bTb+3xtS4&#10;F3/R8xQKESHsU9RQhtCkUvq8JIt+4hri6N1cazFE2RbStPiKcFvLqVJzabHiuFBiQ/uS8sfp22q4&#10;kpwFym+ZWhzqTB2TbHT+vGs9HHS7FYhAXfgPv9sHo2GWzBfw9yY+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rWQsMAAADdAAAADwAAAAAAAAAAAAAAAACYAgAAZHJzL2Rv&#10;d25yZXYueG1sUEsFBgAAAAAEAAQA9QAAAIgDAAAAAA==&#10;" path="m1287,596l275,48c191,1,84,36,48,120,1,191,25,310,120,346l1132,894v24,11,48,23,71,23c1263,917,1322,882,1358,822v36,-71,12,-190,-71,-226xe" filled="f" stroked="f">
                      <v:path arrowok="t" o:extrusionok="f"/>
                    </v:shape>
                    <v:shape id="Google Shape;209;p17" o:spid="_x0000_s1597"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nsWsUA&#10;AADdAAAADwAAAGRycy9kb3ducmV2LnhtbERPTWvCQBC9F/wPywheSt1EQULqGqpQKCJIo7Qep9lp&#10;EpqdDdk1if313UPB4+N9r7PRNKKnztWWFcTzCARxYXXNpYLz6fUpAeE8ssbGMim4kYNsM3lYY6rt&#10;wO/U574UIYRdigoq79tUSldUZNDNbUscuG/bGfQBdqXUHQ4h3DRyEUUrabDm0FBhS7uKip/8ahQc&#10;Sf4OR/+1vew/bskhT+LPy2Os1Gw6vjyD8DT6u/jf/aYVLONVmBvehCc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iexa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rtl/>
        </w:rPr>
      </w:pPr>
      <w:r>
        <w:rPr>
          <w:rtl/>
        </w:rPr>
        <w:t>تمثل عملية الاتصال حاجة اجتماعية وأساسـية لكـل فـرد في هـذه الحيـاة، حيـث أننـا جميعا نعيش في مجتمع واحد ونقابل أ</w:t>
      </w:r>
      <w:r>
        <w:rPr>
          <w:rFonts w:hint="cs"/>
          <w:rtl/>
        </w:rPr>
        <w:t>نم</w:t>
      </w:r>
      <w:r>
        <w:rPr>
          <w:rtl/>
        </w:rPr>
        <w:t>اط متعددة مـن الـبشر، نأخـذ مـن الـبعض الأفكـار ونشارك البعض القيم والاتجاهات وننتقد أحيانا البعض، ولكن في كل الأحوال لابد أن نتواصل ونشارك في بناء وخدمة مجتمعنا لتستمر الحياة ولنجد ما نبحـث عنـه ومـا نحتاجـه للعـيش الكريم، وهذا يوضح لنا دور الاتصال في تحقيق التواصل والترابط والتعاون ب</w:t>
      </w:r>
      <w:r>
        <w:rPr>
          <w:rFonts w:hint="cs"/>
          <w:rtl/>
        </w:rPr>
        <w:t>ين</w:t>
      </w:r>
      <w:r>
        <w:rPr>
          <w:rtl/>
        </w:rPr>
        <w:t xml:space="preserve"> البشر لتحقيق الأهداف المشتركة.</w:t>
      </w:r>
    </w:p>
    <w:p w:rsidR="000D0CA1" w:rsidRDefault="000D0CA1" w:rsidP="000D0CA1">
      <w:pPr>
        <w:rPr>
          <w:rFonts w:cs="Arial"/>
          <w:color w:val="auto"/>
          <w:rtl/>
        </w:rPr>
      </w:pPr>
      <w:r>
        <w:rPr>
          <w:noProof/>
        </w:rPr>
        <mc:AlternateContent>
          <mc:Choice Requires="wps">
            <w:drawing>
              <wp:inline distT="0" distB="0" distL="0" distR="0" wp14:anchorId="216A22F4" wp14:editId="7FCB9EB6">
                <wp:extent cx="5731510" cy="1150883"/>
                <wp:effectExtent l="0" t="0" r="21590" b="11430"/>
                <wp:docPr id="3601" name="Rectangle: Diagonal Corners Rounded 36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150883"/>
                        </a:xfrm>
                        <a:custGeom>
                          <a:avLst/>
                          <a:gdLst>
                            <a:gd name="T0" fmla="*/ 0 w 5731510"/>
                            <a:gd name="T1" fmla="*/ 0 h 1352619"/>
                            <a:gd name="T2" fmla="*/ 5152684 w 5731510"/>
                            <a:gd name="T3" fmla="*/ 0 h 1352619"/>
                            <a:gd name="T4" fmla="*/ 5731510 w 5731510"/>
                            <a:gd name="T5" fmla="*/ 578826 h 1352619"/>
                            <a:gd name="T6" fmla="*/ 5731510 w 5731510"/>
                            <a:gd name="T7" fmla="*/ 1352619 h 1352619"/>
                            <a:gd name="T8" fmla="*/ 5731510 w 5731510"/>
                            <a:gd name="T9" fmla="*/ 1352619 h 1352619"/>
                            <a:gd name="T10" fmla="*/ 578826 w 5731510"/>
                            <a:gd name="T11" fmla="*/ 1352619 h 1352619"/>
                            <a:gd name="T12" fmla="*/ 0 w 5731510"/>
                            <a:gd name="T13" fmla="*/ 773793 h 1352619"/>
                            <a:gd name="T14" fmla="*/ 0 w 5731510"/>
                            <a:gd name="T15" fmla="*/ 0 h 1352619"/>
                            <a:gd name="T16" fmla="*/ 0 w 5731510"/>
                            <a:gd name="T17" fmla="*/ 0 h 135261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5731510"/>
                            <a:gd name="T28" fmla="*/ 0 h 1352619"/>
                            <a:gd name="T29" fmla="*/ 5731510 w 5731510"/>
                            <a:gd name="T30" fmla="*/ 1352619 h 1352619"/>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5731510" h="1352619">
                              <a:moveTo>
                                <a:pt x="0" y="0"/>
                              </a:moveTo>
                              <a:lnTo>
                                <a:pt x="5152684" y="0"/>
                              </a:lnTo>
                              <a:cubicBezTo>
                                <a:pt x="5472361" y="0"/>
                                <a:pt x="5731510" y="259149"/>
                                <a:pt x="5731510" y="578826"/>
                              </a:cubicBezTo>
                              <a:lnTo>
                                <a:pt x="5731510" y="1352619"/>
                              </a:lnTo>
                              <a:lnTo>
                                <a:pt x="578826" y="1352619"/>
                              </a:lnTo>
                              <a:cubicBezTo>
                                <a:pt x="259149" y="1352619"/>
                                <a:pt x="0" y="1093470"/>
                                <a:pt x="0" y="773793"/>
                              </a:cubicBezTo>
                              <a:lnTo>
                                <a:pt x="0" y="0"/>
                              </a:lnTo>
                              <a:close/>
                            </a:path>
                          </a:pathLst>
                        </a:custGeom>
                        <a:solidFill>
                          <a:schemeClr val="accent4">
                            <a:lumMod val="40000"/>
                            <a:lumOff val="60000"/>
                          </a:schemeClr>
                        </a:solidFill>
                        <a:ln w="12700">
                          <a:solidFill>
                            <a:schemeClr val="accent4">
                              <a:lumMod val="50000"/>
                              <a:lumOff val="0"/>
                            </a:schemeClr>
                          </a:solidFill>
                          <a:miter lim="800000"/>
                          <a:headEnd/>
                          <a:tailEnd/>
                        </a:ln>
                      </wps:spPr>
                      <wps:txbx>
                        <w:txbxContent>
                          <w:p w:rsidR="00693FEF" w:rsidRDefault="00693FEF" w:rsidP="000D0CA1">
                            <w:pPr>
                              <w:spacing w:before="240"/>
                              <w:rPr>
                                <w:rFonts w:cs="Arial"/>
                                <w:color w:val="auto"/>
                              </w:rPr>
                            </w:pPr>
                            <w:r>
                              <w:rPr>
                                <w:rtl/>
                              </w:rPr>
                              <w:t>ويمكن القول إن عملية الاتصال هي العملية التي يتفاعل بمقتضاها مرسـل ومسـتقبل، والتي يـتم بواسـطتها نقـل وتبـادل المعلومـات والقـيم والمثـل والأفكـار والحقـائق والمشـاعر والأحاسيس.</w:t>
                            </w:r>
                          </w:p>
                          <w:p w:rsidR="00693FEF" w:rsidRPr="00F40328" w:rsidRDefault="00693FEF" w:rsidP="000D0CA1">
                            <w:pPr>
                              <w:jc w:val="center"/>
                              <w:rPr>
                                <w:color w:val="002060"/>
                                <w:sz w:val="32"/>
                                <w:szCs w:val="36"/>
                                <w:lang w:bidi="ar-SY"/>
                              </w:rPr>
                            </w:pPr>
                          </w:p>
                        </w:txbxContent>
                      </wps:txbx>
                      <wps:bodyPr rot="0" vert="horz" wrap="square" lIns="36000" tIns="0" rIns="36000" bIns="0" anchor="ctr" anchorCtr="0" upright="1">
                        <a:noAutofit/>
                      </wps:bodyPr>
                    </wps:wsp>
                  </a:graphicData>
                </a:graphic>
              </wp:inline>
            </w:drawing>
          </mc:Choice>
          <mc:Fallback>
            <w:pict>
              <v:shape id="Rectangle: Diagonal Corners Rounded 3636" o:spid="_x0000_s1598" style="width:451.3pt;height:90.6pt;visibility:visible;mso-wrap-style:square;mso-left-percent:-10001;mso-top-percent:-10001;mso-position-horizontal:absolute;mso-position-horizontal-relative:char;mso-position-vertical:absolute;mso-position-vertical-relative:line;mso-left-percent:-10001;mso-top-percent:-10001;v-text-anchor:middle" coordsize="5731510,13526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" adj="-11796480,,5400" path="m,l5152684,v319677,,578826,259149,578826,578826l5731510,1352619r-5152684,c259149,1352619,,1093470,,773793l,xe" fillcolor="#ffe599 [1303]" strokecolor="#7f5f00 [1607]" strokeweight="1pt">
                <v:stroke joinstyle="miter"/>
                <v:formulas/>
                <v:path arrowok="t" o:connecttype="custom" o:connectlocs="0,0;5152684,0;5731510,492497;5731510,1150883;5731510,1150883;578826,1150883;0,658386;0,0;0,0" o:connectangles="0,0,0,0,0,0,0,0,0" textboxrect="0,0,5731510,1352619"/>
                <v:textbox inset="1mm,0,1mm,0">
                  <w:txbxContent>
                    <w:p w:rsidR="00693FEF" w:rsidRDefault="00693FEF" w:rsidP="000D0CA1">
                      <w:pPr>
                        <w:spacing w:before="240"/>
                        <w:rPr>
                          <w:rFonts w:cs="Arial"/>
                          <w:color w:val="auto"/>
                        </w:rPr>
                      </w:pPr>
                      <w:r>
                        <w:rPr>
                          <w:rtl/>
                        </w:rPr>
                        <w:t>ويمكن القول إن عملية الاتصال هي العملية التي يتفاعل بمقتضاها مرسـل ومسـتقبل، والتي يـتم بواسـطتها نقـل وتبـادل المعلومـات والقـيم والمثـل والأفكـار والحقـائق والمشـاعر والأحاسيس.</w:t>
                      </w:r>
                    </w:p>
                    <w:p w:rsidR="00693FEF" w:rsidRPr="00F40328" w:rsidRDefault="00693FEF" w:rsidP="000D0CA1">
                      <w:pPr>
                        <w:jc w:val="center"/>
                        <w:rPr>
                          <w:color w:val="002060"/>
                          <w:sz w:val="32"/>
                          <w:szCs w:val="36"/>
                          <w:lang w:bidi="ar-SY"/>
                        </w:rPr>
                      </w:pPr>
                    </w:p>
                  </w:txbxContent>
                </v:textbox>
                <w10:wrap anchorx="page"/>
                <w10:anchorlock/>
              </v:shape>
            </w:pict>
          </mc:Fallback>
        </mc:AlternateContent>
      </w:r>
    </w:p>
    <w:p w:rsidR="000D0CA1" w:rsidRDefault="000D0CA1" w:rsidP="000D0CA1">
      <w:pPr>
        <w:rPr>
          <w:rFonts w:cs="Arial"/>
          <w:color w:val="auto"/>
        </w:rPr>
      </w:pPr>
      <w:r w:rsidRPr="00F40328">
        <w:rPr>
          <w:b/>
          <w:bCs/>
          <w:rtl/>
        </w:rPr>
        <w:t>أما الاتصالات الإدارية بوجه خاص فيقصد بها</w:t>
      </w:r>
      <w:r w:rsidRPr="00F40328">
        <w:rPr>
          <w:rFonts w:hint="cs"/>
          <w:b/>
          <w:bCs/>
          <w:rtl/>
        </w:rPr>
        <w:t>:</w:t>
      </w:r>
      <w:r>
        <w:rPr>
          <w:rtl/>
        </w:rPr>
        <w:t xml:space="preserve"> العملية التي يتم من خلالها نقل وتبـادل المعلومات بني أجزاء المنظمة المختلفة حتى يتوحد الهدف وتتفق المفاهيم. والاتصال </w:t>
      </w:r>
      <w:r>
        <w:rPr>
          <w:rFonts w:hint="cs"/>
          <w:rtl/>
        </w:rPr>
        <w:t>بين</w:t>
      </w:r>
      <w:r>
        <w:rPr>
          <w:rtl/>
        </w:rPr>
        <w:t xml:space="preserve"> القادة </w:t>
      </w:r>
      <w:r>
        <w:rPr>
          <w:rFonts w:hint="cs"/>
          <w:rtl/>
        </w:rPr>
        <w:t>-المديرين</w:t>
      </w:r>
      <w:r>
        <w:rPr>
          <w:rtl/>
        </w:rPr>
        <w:t xml:space="preserve"> </w:t>
      </w:r>
      <w:r>
        <w:rPr>
          <w:rFonts w:hint="cs"/>
          <w:rtl/>
        </w:rPr>
        <w:t>-ومرؤوسيهم</w:t>
      </w:r>
      <w:r>
        <w:rPr>
          <w:rtl/>
        </w:rPr>
        <w:t xml:space="preserve"> في منظمات الأعمال، ينظم الجهود ويوحد وجهتها في سبيل تحقيق هدف المنظمة، لذا وجب على المديرين في المنظمات تحديـد قنـوات الاتصال الرسمية ومعرفة قنوات الاتصال</w:t>
      </w:r>
      <w:r>
        <w:rPr>
          <w:rFonts w:hint="cs"/>
          <w:rtl/>
        </w:rPr>
        <w:t xml:space="preserve"> غير</w:t>
      </w:r>
      <w:r>
        <w:rPr>
          <w:rtl/>
        </w:rPr>
        <w:t xml:space="preserve"> الرسمية من أجل حسن الاستفادة بها جميعـا في تدفق المعلومات.</w:t>
      </w:r>
    </w:p>
    <w:p w:rsidR="000D0CA1" w:rsidRDefault="000D0CA1" w:rsidP="000D0CA1">
      <w:pPr>
        <w:rPr>
          <w:rtl/>
        </w:rPr>
      </w:pPr>
      <w:r>
        <w:rPr>
          <w:rtl/>
        </w:rPr>
        <w:t xml:space="preserve">ويـتم تــدفق المعلومــات في منظمات الأعمال عــلى المستويين الــرأسي والأفقــي، فعــلى المستوى الرأسي نجد أن الاتصال يتم </w:t>
      </w:r>
      <w:r>
        <w:rPr>
          <w:rFonts w:hint="cs"/>
          <w:rtl/>
        </w:rPr>
        <w:t>بين</w:t>
      </w:r>
      <w:r>
        <w:rPr>
          <w:rtl/>
        </w:rPr>
        <w:t xml:space="preserve"> أفراد المنظمة اتصالاً ًصاعدا</w:t>
      </w:r>
      <w:r>
        <w:rPr>
          <w:rFonts w:hint="cs"/>
          <w:rtl/>
        </w:rPr>
        <w:t>ً</w:t>
      </w:r>
      <w:r>
        <w:rPr>
          <w:rtl/>
        </w:rPr>
        <w:t xml:space="preserve"> وهابطا</w:t>
      </w:r>
      <w:r>
        <w:rPr>
          <w:rFonts w:hint="cs"/>
          <w:rtl/>
        </w:rPr>
        <w:t>ً</w:t>
      </w:r>
      <w:r>
        <w:rPr>
          <w:rtl/>
        </w:rPr>
        <w:t xml:space="preserve"> </w:t>
      </w:r>
      <w:r>
        <w:rPr>
          <w:rFonts w:hint="cs"/>
          <w:rtl/>
        </w:rPr>
        <w:t>-أي</w:t>
      </w:r>
      <w:r>
        <w:rPr>
          <w:rtl/>
        </w:rPr>
        <w:t xml:space="preserve"> مـن أسـفل إلى أعلى ومن أعلى إلى أسفل </w:t>
      </w:r>
      <w:r>
        <w:rPr>
          <w:rFonts w:hint="cs"/>
          <w:rtl/>
        </w:rPr>
        <w:t>-كما</w:t>
      </w:r>
      <w:r>
        <w:rPr>
          <w:rtl/>
        </w:rPr>
        <w:t xml:space="preserve"> يتم الاتصال </w:t>
      </w:r>
      <w:r>
        <w:rPr>
          <w:rFonts w:hint="cs"/>
          <w:rtl/>
        </w:rPr>
        <w:t>بين</w:t>
      </w:r>
      <w:r>
        <w:rPr>
          <w:rtl/>
        </w:rPr>
        <w:t xml:space="preserve"> أفراد المنظمة عـلى المسـتوى الأفقـي </w:t>
      </w:r>
      <w:r>
        <w:rPr>
          <w:rFonts w:hint="cs"/>
          <w:rtl/>
        </w:rPr>
        <w:t>بين</w:t>
      </w:r>
      <w:r>
        <w:rPr>
          <w:rtl/>
        </w:rPr>
        <w:t xml:space="preserve"> أفراد الأقسام المختلفة والإدارات المختلفة في نفس المستوى التنظيمي.</w:t>
      </w:r>
    </w:p>
    <w:p w:rsidR="000D0CA1" w:rsidRPr="00F40328" w:rsidRDefault="000D0CA1" w:rsidP="000D0CA1">
      <w:pPr>
        <w:rPr>
          <w:color w:val="002060"/>
        </w:rPr>
      </w:pPr>
      <w:r w:rsidRPr="00F40328">
        <w:rPr>
          <w:color w:val="002060"/>
          <w:rtl/>
        </w:rPr>
        <w:t xml:space="preserve">ويمكن تشبيه عملية </w:t>
      </w:r>
      <w:r>
        <w:rPr>
          <w:color w:val="002060"/>
          <w:rtl/>
        </w:rPr>
        <w:t xml:space="preserve">الاتصال في المنظمات بالاتصالات </w:t>
      </w:r>
      <w:r>
        <w:rPr>
          <w:rFonts w:hint="cs"/>
          <w:color w:val="002060"/>
          <w:rtl/>
        </w:rPr>
        <w:t>بين</w:t>
      </w:r>
      <w:r w:rsidRPr="00F40328">
        <w:rPr>
          <w:color w:val="002060"/>
          <w:rtl/>
        </w:rPr>
        <w:t xml:space="preserve"> الأفراد خارج المنظمة وذلك في إطار العناصر التي تكون عملية الاتصال.</w:t>
      </w:r>
    </w:p>
    <w:p w:rsidR="000D0CA1" w:rsidRDefault="000D0CA1" w:rsidP="000D0CA1">
      <w:pPr>
        <w:rPr>
          <w:rFonts w:cs="Arial"/>
          <w:color w:val="auto"/>
        </w:rPr>
      </w:pPr>
    </w:p>
    <w:p w:rsidR="000D0CA1" w:rsidRDefault="000D0CA1" w:rsidP="000D0CA1">
      <w:pPr>
        <w:jc w:val="left"/>
        <w:rPr>
          <w:rtl/>
          <w:lang w:bidi="ar-SY"/>
        </w:rPr>
      </w:pPr>
      <w:r>
        <w:rPr>
          <w:noProof/>
          <w:rtl/>
        </w:rPr>
        <w:lastRenderedPageBreak/>
        <mc:AlternateContent>
          <mc:Choice Requires="wpg">
            <w:drawing>
              <wp:inline distT="0" distB="0" distL="0" distR="0" wp14:anchorId="4194B589" wp14:editId="6BD7C38A">
                <wp:extent cx="5730239" cy="471805"/>
                <wp:effectExtent l="0" t="0" r="4445" b="61595"/>
                <wp:docPr id="3243" name="Group 3153"/>
                <wp:cNvGraphicFramePr/>
                <a:graphic xmlns:a="http://schemas.openxmlformats.org/drawingml/2006/main">
                  <a:graphicData uri="http://schemas.microsoft.com/office/word/2010/wordprocessingGroup">
                    <wpg:wgp>
                      <wpg:cNvGrpSpPr/>
                      <wpg:grpSpPr>
                        <a:xfrm>
                          <a:off x="0" y="0"/>
                          <a:ext cx="5730239" cy="471805"/>
                          <a:chOff x="0" y="0"/>
                          <a:chExt cx="6132699" cy="505460"/>
                        </a:xfrm>
                      </wpg:grpSpPr>
                      <wpg:grpSp>
                        <wpg:cNvPr id="3244" name="Group 3154"/>
                        <wpg:cNvGrpSpPr/>
                        <wpg:grpSpPr>
                          <a:xfrm>
                            <a:off x="0" y="0"/>
                            <a:ext cx="6132699" cy="505460"/>
                            <a:chOff x="0" y="0"/>
                            <a:chExt cx="6133332" cy="505879"/>
                          </a:xfrm>
                        </wpg:grpSpPr>
                        <wpg:grpSp>
                          <wpg:cNvPr id="3245" name="Group 3155"/>
                          <wpg:cNvGrpSpPr/>
                          <wpg:grpSpPr>
                            <a:xfrm>
                              <a:off x="4166370" y="0"/>
                              <a:ext cx="1966962" cy="505839"/>
                              <a:chOff x="3226273" y="0"/>
                              <a:chExt cx="2869591" cy="711023"/>
                            </a:xfrm>
                          </wpg:grpSpPr>
                          <wps:wsp>
                            <wps:cNvPr id="3246"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3226273" y="0"/>
                                <a:ext cx="2869591"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DB0D9B" w:rsidRDefault="00693FEF" w:rsidP="000D0CA1">
                                  <w:pPr>
                                    <w:jc w:val="center"/>
                                    <w:rPr>
                                      <w:bCs/>
                                    </w:rPr>
                                  </w:pPr>
                                  <w:r>
                                    <w:rPr>
                                      <w:rFonts w:ascii="Adobe Arabic" w:hAnsi="Adobe Arabic" w:cs="Adobe Arabic" w:hint="cs"/>
                                      <w:bCs/>
                                      <w:color w:val="auto"/>
                                      <w:sz w:val="36"/>
                                      <w:szCs w:val="36"/>
                                      <w:rtl/>
                                      <w:lang w:bidi="ar-SY"/>
                                    </w:rPr>
                                    <w:t>معنى الاتصال:</w:t>
                                  </w:r>
                                </w:p>
                              </w:txbxContent>
                            </wps:txbx>
                            <wps:bodyPr tIns="36000" bIns="36000" rtlCol="0" anchor="ctr"/>
                          </wps:wsp>
                          <wps:wsp>
                            <wps:cNvPr id="3247"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48" name="Rectangle 3158"/>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249" name="Google Shape;200;p17"/>
                        <wpg:cNvGrpSpPr/>
                        <wpg:grpSpPr>
                          <a:xfrm>
                            <a:off x="5716078" y="117534"/>
                            <a:ext cx="224378" cy="267181"/>
                            <a:chOff x="0" y="0"/>
                            <a:chExt cx="273780" cy="327013"/>
                          </a:xfrm>
                          <a:solidFill>
                            <a:schemeClr val="bg1"/>
                          </a:solidFill>
                        </wpg:grpSpPr>
                        <wps:wsp>
                          <wps:cNvPr id="3250"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25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252"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253" name="Google Shape;204;p17"/>
                          <wpg:cNvGrpSpPr/>
                          <wpg:grpSpPr>
                            <a:xfrm>
                              <a:off x="0" y="0"/>
                              <a:ext cx="273780" cy="105078"/>
                              <a:chOff x="0" y="0"/>
                              <a:chExt cx="273780" cy="105078"/>
                            </a:xfrm>
                            <a:grpFill/>
                          </wpg:grpSpPr>
                          <wps:wsp>
                            <wps:cNvPr id="3254"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255"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256"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257"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258"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599" style="width:451.2pt;height:37.15pt;mso-position-horizontal-relative:char;mso-position-vertical-relative:line" coordsize="61326,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">
                <v:group id="Group 3154" o:spid="_x0000_s1600" style="position:absolute;width:61326;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4+6cYAAADdAAAADwAAAGRycy9kb3ducmV2LnhtbESPS4vCQBCE78L+h6EX&#10;9qaT+GKJjiLiLnsQwQcs3ppMmwQzPSEzJvHfO4Lgsaiqr6j5sjOlaKh2hWUF8SACQZxaXXCm4HT8&#10;6X+DcB5ZY2mZFNzJwXLx0Ztjom3Le2oOPhMBwi5BBbn3VSKlS3My6Aa2Ig7exdYGfZB1JnWNbYCb&#10;Ug6jaCoNFhwWcqxonVN6PdyMgt8W29Uo3jTb62V9Px8nu/9tTEp9fXarGQhPnX+HX+0/rWA0HI/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vj7pxgAAAN0A&#10;AAAPAAAAAAAAAAAAAAAAAKoCAABkcnMvZG93bnJldi54bWxQSwUGAAAAAAQABAD6AAAAnQMAAAAA&#10;">
                  <v:group id="Group 3155" o:spid="_x0000_s1601" style="position:absolute;left:41663;width:19670;height:5058" coordorigin="32262" coordsize="28695,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KbcsYAAADdAAAADwAAAGRycy9kb3ducmV2LnhtbESPS4vCQBCE7wv7H4Ze&#10;8KaT+GKJjiKiyx5E8AGLtybTJsFMT8iMSfz3jiDssaiqr6j5sjOlaKh2hWUF8SACQZxaXXCm4Hza&#10;9r9BOI+ssbRMCh7kYLn4/Jhjom3LB2qOPhMBwi5BBbn3VSKlS3My6Aa2Ig7e1dYGfZB1JnWNbYCb&#10;Ug6jaCoNFhwWcqxonVN6O96Ngp8W29Uo3jS723X9uJwm+79dTEr1vrrVDISnzv+H3+1frWA0HE/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8ptyxgAAAN0A&#10;AAAPAAAAAAAAAAAAAAAAAKoCAABkcnMvZG93bnJldi54bWxQSwUGAAAAAAQABAD6AAAAnQMAAAAA&#10;">
                    <v:roundrect id="Rectangle: Rounded Corners 55" o:spid="_x0000_s1602" style="position:absolute;left:32262;width:28696;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YCS8QA&#10;AADdAAAADwAAAGRycy9kb3ducmV2LnhtbESPQWvCQBSE70L/w/KE3nRjWiVE11CaFnJsTHvw9sg+&#10;k2D2bchuNf57t1DwOMzMN8wum0wvLjS6zrKC1TICQVxb3XGj4Lv6XCQgnEfW2FsmBTdykO2fZjtM&#10;tb1ySZeDb0SAsEtRQev9kErp6pYMuqUdiIN3sqNBH+TYSD3iNcBNL+Mo2kiDHYeFFgd6b6k+H36N&#10;gqjIPyo+xvSjE1/SGquvJK+Uep5Pb1sQnib/CP+3C63gJX7dwN+b8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GAkvEAAAA3QAAAA8AAAAAAAAAAAAAAAAAmAIAAGRycy9k&#10;b3ducmV2LnhtbFBLBQYAAAAABAAEAPUAAACJAwAAAAA=&#10;" fillcolor="#0070c0" stroked="f" strokeweight="1pt">
                      <v:stroke joinstyle="miter"/>
                      <v:textbox inset=",1mm,,1mm">
                        <w:txbxContent>
                          <w:p w:rsidR="00693FEF" w:rsidRPr="00DB0D9B" w:rsidRDefault="00693FEF" w:rsidP="000D0CA1">
                            <w:pPr>
                              <w:jc w:val="center"/>
                              <w:rPr>
                                <w:bCs/>
                              </w:rPr>
                            </w:pPr>
                            <w:r>
                              <w:rPr>
                                <w:rFonts w:ascii="Adobe Arabic" w:hAnsi="Adobe Arabic" w:cs="Adobe Arabic" w:hint="cs"/>
                                <w:bCs/>
                                <w:color w:val="auto"/>
                                <w:sz w:val="36"/>
                                <w:szCs w:val="36"/>
                                <w:rtl/>
                                <w:lang w:bidi="ar-SY"/>
                              </w:rPr>
                              <w:t>معنى الاتصال:</w:t>
                            </w:r>
                          </w:p>
                        </w:txbxContent>
                      </v:textbox>
                    </v:roundrect>
                    <v:oval id="Oval 61" o:spid="_x0000_s1603"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bA78UA&#10;AADdAAAADwAAAGRycy9kb3ducmV2LnhtbESP0UoDMRRE3wX/IVyhbzZrK1bWpqVUCqUWSrd+wGVz&#10;3SwmNyGJ7davN4Lg4zAzZ5j5cnBWnCmm3rOCh3EFgrj1uudOwftpc/8MImVkjdYzKbhSguXi9maO&#10;tfYXPtK5yZ0oEE41KjA5h1rK1BpymMY+EBfvw0eHucjYSR3xUuDOyklVPUmHPZcFg4HWhtrP5ssp&#10;2FXBpLh/+77uZXM4vQa7y9EqNbobVi8gMg35P/zX3moF08njDH7flCc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VsDvxQAAAN0AAAAPAAAAAAAAAAAAAAAAAJgCAABkcnMv&#10;ZG93bnJldi54bWxQSwUGAAAAAAQABAD1AAAAigMAAAAA&#10;" fillcolor="#272727 [2749]" stroked="f" strokeweight="1pt">
                      <v:stroke joinstyle="miter"/>
                      <v:shadow on="t" color="black" opacity="26214f" origin=",-.5" offset="0,3pt"/>
                    </v:oval>
                  </v:group>
                  <v:rect id="Rectangle 3158" o:spid="_x0000_s1604"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s6sQA&#10;AADdAAAADwAAAGRycy9kb3ducmV2LnhtbERPTWsCMRC9C/6HMAUvolmtSNkapQpqD1WpingcNuPu&#10;2s1kSaJu/31zKHh8vO/JrDGVuJPzpWUFg34CgjizuuRcwfGw7L2B8AFZY2WZFPySh9m03Zpgqu2D&#10;v+m+D7mIIexTVFCEUKdS+qwgg75va+LIXawzGCJ0udQOHzHcVHKYJGNpsOTYUGBNi4Kyn/3NKDgf&#10;D5vR3O2u58vq6zS2W1r7vKtU56X5eAcRqAlP8b/7Uyt4HY7i3PgmPg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8LOrEAAAA3QAAAA8AAAAAAAAAAAAAAAAAmAIAAGRycy9k&#10;b3ducmV2LnhtbFBLBQYAAAAABAAEAPUAAACJAwAAAAA=&#10;" fillcolor="#0070c0" stroked="f" strokeweight="1pt"/>
                </v:group>
                <v:group id="Google Shape;200;p17" o:spid="_x0000_s1605"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Rd8cAAADdAAAADwAAAGRycy9kb3ducmV2LnhtbESPT2vCQBTE70K/w/IK&#10;3uom/ik1uoqIlR5EaCyIt0f2mQSzb0N2m8Rv3xUKHoeZ+Q2zXPemEi01rrSsIB5FIIgzq0vOFfyc&#10;Pt8+QDiPrLGyTAru5GC9ehksMdG2429qU5+LAGGXoILC+zqR0mUFGXQjWxMH72obgz7IJpe6wS7A&#10;TSXHUfQuDZYcFgqsaVtQdkt/jYJ9h91mEu/aw+26vV9Os+P5EJNSw9d+swDhqffP8H/7SyuYjKd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L+Rd8cAAADd&#10;AAAADwAAAAAAAAAAAAAAAACqAgAAZHJzL2Rvd25yZXYueG1sUEsFBgAAAAAEAAQA+gAAAJ4DAAAA&#10;AA==&#10;">
                  <v:shape id="Google Shape;201;p17" o:spid="_x0000_s1606"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h8c8MA&#10;AADdAAAADwAAAGRycy9kb3ducmV2LnhtbERPTYvCMBC9L/gfwgje1lRl3VqNIoIgHoStotehGdtq&#10;M6lNtN1/bw4Le3y878WqM5V4UeNKywpGwwgEcWZ1ybmC03H7GYNwHlljZZkU/JKD1bL3scBE25Z/&#10;6JX6XIQQdgkqKLyvEyldVpBBN7Q1ceCutjHoA2xyqRtsQ7ip5DiKptJgyaGhwJo2BWX39GkUHJ6x&#10;3+nzI95/X87T26xNT8esVGrQ79ZzEJ46/y/+c++0gsn4K+wPb8IT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h8c8MAAADdAAAADwAAAAAAAAAAAAAAAACYAgAAZHJzL2Rv&#10;d25yZXYueG1sUEsFBgAAAAAEAAQA9QAAAIg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607"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Kh9cUA&#10;AADdAAAADwAAAGRycy9kb3ducmV2LnhtbESPQWvCQBSE74X+h+UVvIhujCgSXaUUhaKIGAWvj+wz&#10;G8y+DdlV03/fLQg9DjPzDbNYdbYWD2p95VjBaJiAIC6crrhUcD5tBjMQPiBrrB2Tgh/ysFq+vy0w&#10;0+7JR3rkoRQRwj5DBSaEJpPSF4Ys+qFriKN3da3FEGVbSt3iM8JtLdMkmUqLFccFgw19GSpu+d0q&#10;qE+H/W7dn+SXPubp2JvtbVdulep9dJ9zEIG68B9+tb+1gnE6GcH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8qH1xQAAAN0AAAAPAAAAAAAAAAAAAAAAAJgCAABkcnMv&#10;ZG93bnJldi54bWxQSwUGAAAAAAQABAD1AAAAigMAAAAA&#10;" path="m2643,1l417,1c191,1,,143,,370,,608,191,751,417,751r2214,c2870,751,3060,608,3060,370,3060,143,2870,1,2643,1xe" filled="f" strokecolor="white [3212]">
                    <v:path arrowok="t" o:extrusionok="f"/>
                  </v:shape>
                  <v:shape id="Google Shape;203;p17" o:spid="_x0000_s1608"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weGcUA&#10;AADdAAAADwAAAGRycy9kb3ducmV2LnhtbESPQWvCQBSE74X+h+UVvNWNSSsSXaWUKoKnRgW9PbPP&#10;bGj2bciumv57t1DwOMx8M8xs0dtGXKnztWMFo2ECgrh0uuZKwW67fJ2A8AFZY+OYFPySh8X8+WmG&#10;uXY3/qZrESoRS9jnqMCE0OZS+tKQRT90LXH0zq6zGKLsKqk7vMVy28g0ScbSYs1xwWBLn4bKn+Ji&#10;FWT+YI7ZannSVcqHzddunxVvI6UGL/3HFESgPjzC//RaRy59T+HvTX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3B4ZxQAAAN0AAAAPAAAAAAAAAAAAAAAAAJgCAABkcnMv&#10;ZG93bnJldi54bWxQSwUGAAAAAAQABAD1AAAAigMAAAAA&#10;" path="m1976,l417,c191,,,131,,369,,596,191,739,417,739r1559,c2203,739,2393,596,2393,369,2393,131,2203,,1976,xe" filled="f" strokecolor="white [3212]">
                    <v:path arrowok="t" o:extrusionok="f"/>
                  </v:shape>
                  <v:group id="Google Shape;204;p17" o:spid="_x0000_s1609"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4wQMUAAADdAAAADwAAAGRycy9kb3ducmV2LnhtbESPQYvCMBSE7wv+h/AE&#10;b2tai8tSjSLiigcRVhfE26N5tsXmpTTZtv57Iwgeh5n5hpkve1OJlhpXWlYQjyMQxJnVJecK/k4/&#10;n98gnEfWWFkmBXdysFwMPuaYatvxL7VHn4sAYZeigsL7OpXSZQUZdGNbEwfvahuDPsgml7rBLsBN&#10;JSdR9CUNlhwWCqxpXVB2O/4bBdsOu1USb9r97bq+X07Tw3kfk1KjYb+agfDU+3f41d5pBcl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COMEDFAAAA3QAA&#10;AA8AAAAAAAAAAAAAAAAAqgIAAGRycy9kb3ducmV2LnhtbFBLBQYAAAAABAAEAPoAAACcAwAAAAA=&#10;">
                    <v:shape id="Google Shape;205;p17" o:spid="_x0000_s1610"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49AcUA&#10;AADdAAAADwAAAGRycy9kb3ducmV2LnhtbESPT2vCQBTE70K/w/IKvYhu6r+mqauUQsFjjXp/zT6T&#10;aPZt2N3G+O1doeBxmJnfMMt1bxrRkfO1ZQWv4wQEcWF1zaWC/e57lILwAVljY5kUXMnDevU0WGKm&#10;7YW31OWhFBHCPkMFVQhtJqUvKjLox7Yljt7ROoMhSldK7fAS4aaRkyRZSIM1x4UKW/qqqDjnf0bB&#10;6a1P3XD78/47zdPDrNx3bZBHpV6e+88PEIH68Aj/tzdawXQyn8H9TXw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bj0BxQAAAN0AAAAPAAAAAAAAAAAAAAAAAJgCAABkcnMv&#10;ZG93bnJldi54bWxQSwUGAAAAAAQABAD1AAAAigMAAAAA&#10;" path="m227,1501v107,,226,-72,226,-167l453,167c453,84,322,1,227,1,144,1,1,84,1,167r,1167c1,1429,144,1501,227,1501xe" filled="f" stroked="f">
                      <v:path arrowok="t" o:extrusionok="f"/>
                    </v:shape>
                    <v:shape id="Google Shape;206;p17" o:spid="_x0000_s1611"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hX1sUA&#10;AADdAAAADwAAAGRycy9kb3ducmV2LnhtbESPQUvDQBSE74L/YXlCb3bTlIqk3RajtLRHo4ceX7Ov&#10;STT7Nuw+2/jvXUHwOMzMN8xqM7peXSjEzrOB2TQDRVx723Fj4P1te/8IKgqyxd4zGfimCJv17c0K&#10;C+uv/EqXShqVIBwLNNCKDIXWsW7JYZz6gTh5Zx8cSpKh0TbgNcFdr/Mse9AOO04LLQ703FL9WX05&#10;A2WVl4cjHmZBPuLL3pXididrzORufFqCEhrlP/zX3lsD83yxgN836Qno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FfWxQAAAN0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1612"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vY1MUA&#10;AADdAAAADwAAAGRycy9kb3ducmV2LnhtbESP0WrCQBRE3wX/YblC33SjtkGiq4i2UNoHMfoB1+w1&#10;CWbvxuxWt3/fLQg+DjNzhlmsgmnEjTpXW1YwHiUgiAuray4VHA8fwxkI55E1NpZJwS85WC37vQVm&#10;2t55T7fclyJC2GWooPK+zaR0RUUG3ci2xNE7286gj7Irpe7wHuGmkZMkSaXBmuNChS1tKiou+Y9R&#10;QN/2/dSE/HXL6SYcdtsvOz1elXoZhPUchKfgn+FH+1MrmE7eUvh/E5+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G9jU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613"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N9g8QA&#10;AADdAAAADwAAAGRycy9kb3ducmV2LnhtbESP3YrCMBSE7xd8h3AEbxZNVFalGkUsLu6lPw9wbI5t&#10;tTkpTdTu2xthYS+HmfmGWaxaW4kHNb50rGE4UCCIM2dKzjWcjtv+DIQPyAYrx6Thlzyslp2PBSbG&#10;PXlPj0PIRYSwT1BDEUKdSOmzgiz6gauJo3dxjcUQZZNL0+Azwm0lR0pNpMWS40KBNW0Kym6Hu9Vw&#10;JjkOlF1SNd1VqfoZpp/H76vWvW67noMI1Ib/8F97ZzSMR19TeL+JT0A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jfYPEAAAA3Q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614"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BHm8UA&#10;AADdAAAADwAAAGRycy9kb3ducmV2LnhtbERPTWvCQBC9F/oflil4KbqJ0hJSV2kFQUQQU1GP0+w0&#10;Cc3Ohuxqor/ePRQ8Pt73dN6bWlyodZVlBfEoAkGcW11xoWD/vRwmIJxH1lhbJgVXcjCfPT9NMdW2&#10;4x1dMl+IEMIuRQWl900qpctLMuhGtiEO3K9tDfoA20LqFrsQbmo5jqJ3abDi0FBiQ4uS8r/sbBRs&#10;Sd66rf/5Oq0P12STJfHx9BorNXjpPz9AeOr9Q/zvXmkFk/FbmBvehCc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wEeb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F40328" w:rsidRDefault="000D0CA1">
      <w:pPr>
        <w:pStyle w:val="ListParagraph"/>
        <w:numPr>
          <w:ilvl w:val="0"/>
          <w:numId w:val="30"/>
        </w:numPr>
        <w:spacing w:line="254" w:lineRule="auto"/>
        <w:ind w:left="476"/>
        <w:jc w:val="both"/>
        <w:rPr>
          <w:rFonts w:ascii="Sakkal Majalla" w:hAnsi="Sakkal Majalla" w:cs="Sakkal Majalla"/>
          <w:color w:val="auto"/>
          <w:sz w:val="34"/>
          <w:szCs w:val="34"/>
        </w:rPr>
      </w:pPr>
      <w:r w:rsidRPr="00F40328">
        <w:rPr>
          <w:rFonts w:ascii="Sakkal Majalla" w:hAnsi="Sakkal Majalla" w:cs="Sakkal Majalla"/>
          <w:sz w:val="34"/>
          <w:szCs w:val="34"/>
          <w:rtl/>
        </w:rPr>
        <w:t>عملية مشتركة هدفها نقل معلومات ذات غرض محدد ومن شخص لآخر.</w:t>
      </w:r>
    </w:p>
    <w:p w:rsidR="000D0CA1" w:rsidRPr="00F40328" w:rsidRDefault="000D0CA1">
      <w:pPr>
        <w:pStyle w:val="ListParagraph"/>
        <w:numPr>
          <w:ilvl w:val="0"/>
          <w:numId w:val="30"/>
        </w:numPr>
        <w:spacing w:line="254" w:lineRule="auto"/>
        <w:ind w:left="476"/>
        <w:jc w:val="both"/>
        <w:rPr>
          <w:rFonts w:ascii="Sakkal Majalla" w:hAnsi="Sakkal Majalla" w:cs="Sakkal Majalla"/>
          <w:sz w:val="34"/>
          <w:szCs w:val="34"/>
          <w:rtl/>
        </w:rPr>
      </w:pPr>
      <w:r w:rsidRPr="00F40328">
        <w:rPr>
          <w:rFonts w:ascii="Sakkal Majalla" w:hAnsi="Sakkal Majalla" w:cs="Sakkal Majalla"/>
          <w:sz w:val="34"/>
          <w:szCs w:val="34"/>
          <w:rtl/>
        </w:rPr>
        <w:t>تتطلب مرسل للمعلومات ومستقبل لها (المعلومات والأفكار).</w:t>
      </w:r>
    </w:p>
    <w:p w:rsidR="000D0CA1" w:rsidRDefault="000D0CA1">
      <w:pPr>
        <w:pStyle w:val="ListParagraph"/>
        <w:numPr>
          <w:ilvl w:val="0"/>
          <w:numId w:val="30"/>
        </w:numPr>
        <w:spacing w:line="254" w:lineRule="auto"/>
        <w:ind w:left="476"/>
        <w:jc w:val="both"/>
        <w:rPr>
          <w:rFonts w:ascii="Sakkal Majalla" w:hAnsi="Sakkal Majalla" w:cs="Sakkal Majalla"/>
          <w:sz w:val="34"/>
          <w:szCs w:val="34"/>
        </w:rPr>
      </w:pPr>
      <w:r w:rsidRPr="00F40328">
        <w:rPr>
          <w:rFonts w:ascii="Sakkal Majalla" w:hAnsi="Sakkal Majalla" w:cs="Sakkal Majalla"/>
          <w:sz w:val="34"/>
          <w:szCs w:val="34"/>
          <w:rtl/>
        </w:rPr>
        <w:t>الاتصال هو مسار الربط</w:t>
      </w:r>
      <w:r>
        <w:rPr>
          <w:rFonts w:ascii="Sakkal Majalla" w:hAnsi="Sakkal Majalla" w:cs="Sakkal Majalla" w:hint="cs"/>
          <w:sz w:val="34"/>
          <w:szCs w:val="34"/>
          <w:rtl/>
        </w:rPr>
        <w:t xml:space="preserve"> بين</w:t>
      </w:r>
      <w:r w:rsidRPr="00F40328">
        <w:rPr>
          <w:rFonts w:ascii="Sakkal Majalla" w:hAnsi="Sakkal Majalla" w:cs="Sakkal Majalla"/>
          <w:sz w:val="34"/>
          <w:szCs w:val="34"/>
          <w:rtl/>
        </w:rPr>
        <w:t xml:space="preserve"> كافة أنحاء التنظيم الإداري، وهو الجهـاز العصـبي للمنظمـة الذي يدفعها نحو الهدف وبدون الاتصال لا يكون هناك تنظيم.</w:t>
      </w:r>
    </w:p>
    <w:p w:rsidR="000D0CA1" w:rsidRDefault="000D0CA1" w:rsidP="000D0CA1">
      <w:pPr>
        <w:spacing w:line="254" w:lineRule="auto"/>
        <w:rPr>
          <w:rFonts w:ascii="Sakkal Majalla" w:hAnsi="Sakkal Majalla"/>
          <w:sz w:val="34"/>
          <w:rtl/>
        </w:rPr>
      </w:pPr>
      <w:r>
        <w:rPr>
          <w:noProof/>
          <w:rtl/>
        </w:rPr>
        <mc:AlternateContent>
          <mc:Choice Requires="wpg">
            <w:drawing>
              <wp:inline distT="0" distB="0" distL="0" distR="0" wp14:anchorId="3DD1038D" wp14:editId="168205ED">
                <wp:extent cx="5730240" cy="471805"/>
                <wp:effectExtent l="0" t="0" r="3810" b="61595"/>
                <wp:docPr id="3259" name="Group 3153"/>
                <wp:cNvGraphicFramePr/>
                <a:graphic xmlns:a="http://schemas.openxmlformats.org/drawingml/2006/main">
                  <a:graphicData uri="http://schemas.microsoft.com/office/word/2010/wordprocessingGroup">
                    <wpg:wgp>
                      <wpg:cNvGrpSpPr/>
                      <wpg:grpSpPr>
                        <a:xfrm>
                          <a:off x="0" y="0"/>
                          <a:ext cx="5730240" cy="471805"/>
                          <a:chOff x="0" y="0"/>
                          <a:chExt cx="6132700" cy="505460"/>
                        </a:xfrm>
                      </wpg:grpSpPr>
                      <wpg:grpSp>
                        <wpg:cNvPr id="3261" name="Group 3154"/>
                        <wpg:cNvGrpSpPr/>
                        <wpg:grpSpPr>
                          <a:xfrm>
                            <a:off x="0" y="0"/>
                            <a:ext cx="6132700" cy="505460"/>
                            <a:chOff x="0" y="0"/>
                            <a:chExt cx="6133333" cy="505879"/>
                          </a:xfrm>
                        </wpg:grpSpPr>
                        <wpg:grpSp>
                          <wpg:cNvPr id="3262" name="Group 3155"/>
                          <wpg:cNvGrpSpPr/>
                          <wpg:grpSpPr>
                            <a:xfrm>
                              <a:off x="3598847" y="0"/>
                              <a:ext cx="2534486" cy="505839"/>
                              <a:chOff x="2398316" y="0"/>
                              <a:chExt cx="3697548" cy="711023"/>
                            </a:xfrm>
                          </wpg:grpSpPr>
                          <wps:wsp>
                            <wps:cNvPr id="3263"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2398316" y="0"/>
                                <a:ext cx="369754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DB0D9B" w:rsidRDefault="00693FEF" w:rsidP="000D0CA1">
                                  <w:pPr>
                                    <w:jc w:val="center"/>
                                    <w:rPr>
                                      <w:bCs/>
                                    </w:rPr>
                                  </w:pPr>
                                  <w:r>
                                    <w:rPr>
                                      <w:rFonts w:ascii="Adobe Arabic" w:hAnsi="Adobe Arabic" w:cs="Adobe Arabic" w:hint="cs"/>
                                      <w:bCs/>
                                      <w:color w:val="auto"/>
                                      <w:sz w:val="36"/>
                                      <w:szCs w:val="36"/>
                                      <w:rtl/>
                                      <w:lang w:bidi="ar-SY"/>
                                    </w:rPr>
                                    <w:t xml:space="preserve">     خطوات عملية الاتصال:</w:t>
                                  </w:r>
                                </w:p>
                              </w:txbxContent>
                            </wps:txbx>
                            <wps:bodyPr tIns="36000" bIns="36000" rtlCol="0" anchor="ctr"/>
                          </wps:wsp>
                          <wps:wsp>
                            <wps:cNvPr id="736"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37" name="Rectangle 3158"/>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38" name="Google Shape;200;p17"/>
                        <wpg:cNvGrpSpPr/>
                        <wpg:grpSpPr>
                          <a:xfrm>
                            <a:off x="5716078" y="117534"/>
                            <a:ext cx="224378" cy="267181"/>
                            <a:chOff x="0" y="0"/>
                            <a:chExt cx="273780" cy="327013"/>
                          </a:xfrm>
                          <a:solidFill>
                            <a:schemeClr val="bg1"/>
                          </a:solidFill>
                        </wpg:grpSpPr>
                        <wps:wsp>
                          <wps:cNvPr id="739"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740"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741"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742" name="Google Shape;204;p17"/>
                          <wpg:cNvGrpSpPr/>
                          <wpg:grpSpPr>
                            <a:xfrm>
                              <a:off x="0" y="0"/>
                              <a:ext cx="273780" cy="105078"/>
                              <a:chOff x="0" y="0"/>
                              <a:chExt cx="273780" cy="105078"/>
                            </a:xfrm>
                            <a:grpFill/>
                          </wpg:grpSpPr>
                          <wps:wsp>
                            <wps:cNvPr id="74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74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74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74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747"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615" style="width:451.2pt;height:37.15pt;mso-position-horizontal-relative:char;mso-position-vertical-relative:line" coordsize="6132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">
                <v:group id="Group 3154" o:spid="_x0000_s1616" style="position:absolute;width:61327;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zBEcUAAADdAAAADwAAAGRycy9kb3ducmV2LnhtbESPQYvCMBSE7wv+h/AE&#10;b2taZUWqUURUPIiwKoi3R/Nsi81LaWJb/71ZEPY4zMw3zHzZmVI0VLvCsoJ4GIEgTq0uOFNwOW+/&#10;pyCcR9ZYWiYFL3KwXPS+5pho2/IvNSefiQBhl6CC3PsqkdKlORl0Q1sRB+9ua4M+yDqTusY2wE0p&#10;R1E0kQYLDgs5VrTOKX2cnkbBrsV2NY43zeFxX79u55/j9RCTUoN+t5qB8NT5//CnvdcKxqNJ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8wRHFAAAA3QAA&#10;AA8AAAAAAAAAAAAAAAAAqgIAAGRycy9kb3ducmV2LnhtbFBLBQYAAAAABAAEAPoAAACcAwAAAAA=&#10;">
                  <v:group id="Group 3155" o:spid="_x0000_s1617" style="position:absolute;left:35988;width:25345;height:5058" coordorigin="23983" coordsize="36975,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5fZsYAAADdAAAADwAAAGRycy9kb3ducmV2LnhtbESPT4vCMBTE78J+h/AE&#10;b5q2okg1isiueJAF/8Cyt0fzbIvNS2mybf32RljwOMzMb5jVpjeVaKlxpWUF8SQCQZxZXXKu4Hr5&#10;Gi9AOI+ssbJMCh7kYLP+GKww1bbjE7Vnn4sAYZeigsL7OpXSZQUZdBNbEwfvZhuDPsgml7rBLsBN&#10;JZMomkuDJYeFAmvaFZTdz39Gwb7DbjuNP9vj/bZ7/F5m3z/HmJQaDfvtEoSn3r/D/+2DVjBN5g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rl9mxgAAAN0A&#10;AAAPAAAAAAAAAAAAAAAAAKoCAABkcnMvZG93bnJldi54bWxQSwUGAAAAAAQABAD6AAAAnQMAAAAA&#10;">
                    <v:roundrect id="Rectangle: Rounded Corners 55" o:spid="_x0000_s1618" style="position:absolute;left:23983;width:3697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T9s8QA&#10;AADdAAAADwAAAGRycy9kb3ducmV2LnhtbESPwWrDMBBE74X8g9hAbo1chxrjRjalaSHHxGoPvS3W&#10;xjaxVsZSE+fvo0Khx2Fm3jDbaraDuNDke8cKntYJCOLGmZ5bBZ/64zEH4QOywcExKbiRh6pcPGyx&#10;MO7KR7rUoRURwr5ABV0IYyGlbzqy6NduJI7eyU0WQ5RTK82E1wi3g0yTJJMWe44LHY701lFzrn+s&#10;gmS/e9f8ndKXycORnlEf8p1WarWcX19ABJrDf/ivvTcKNmm2gd838QnI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E/bPEAAAA3QAAAA8AAAAAAAAAAAAAAAAAmAIAAGRycy9k&#10;b3ducmV2LnhtbFBLBQYAAAAABAAEAPUAAACJAwAAAAA=&#10;" fillcolor="#0070c0" stroked="f" strokeweight="1pt">
                      <v:stroke joinstyle="miter"/>
                      <v:textbox inset=",1mm,,1mm">
                        <w:txbxContent>
                          <w:p w:rsidR="00693FEF" w:rsidRPr="00DB0D9B" w:rsidRDefault="00693FEF" w:rsidP="000D0CA1">
                            <w:pPr>
                              <w:jc w:val="center"/>
                              <w:rPr>
                                <w:bCs/>
                              </w:rPr>
                            </w:pPr>
                            <w:r>
                              <w:rPr>
                                <w:rFonts w:ascii="Adobe Arabic" w:hAnsi="Adobe Arabic" w:cs="Adobe Arabic" w:hint="cs"/>
                                <w:bCs/>
                                <w:color w:val="auto"/>
                                <w:sz w:val="36"/>
                                <w:szCs w:val="36"/>
                                <w:rtl/>
                                <w:lang w:bidi="ar-SY"/>
                              </w:rPr>
                              <w:t xml:space="preserve">     خطوات عملية الاتصال:</w:t>
                            </w:r>
                          </w:p>
                        </w:txbxContent>
                      </v:textbox>
                    </v:roundrect>
                    <v:oval id="Oval 61" o:spid="_x0000_s1619"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4QJ8MA&#10;AADcAAAADwAAAGRycy9kb3ducmV2LnhtbESP0WoCMRRE3wv9h3ALfatZW7CyNYq0CGKF4toPuGyu&#10;m8XkJiSprv36piD4OMzMGWa2GJwVJ4qp96xgPKpAELde99wp+N6vnqYgUkbWaD2TggslWMzv72ZY&#10;a3/mHZ2a3IkC4VSjApNzqKVMrSGHaeQDcfEOPjrMRcZO6ojnAndWPlfVRDrsuSwYDPRuqD02P07B&#10;pgomxe3n72Urm6/9R7CbHK1Sjw/D8g1EpiHfwtf2Wit4fZnA/5ly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54QJ8MAAADcAAAADwAAAAAAAAAAAAAAAACYAgAAZHJzL2Rv&#10;d25yZXYueG1sUEsFBgAAAAAEAAQA9QAAAIgDAAAAAA==&#10;" fillcolor="#272727 [2749]" stroked="f" strokeweight="1pt">
                      <v:stroke joinstyle="miter"/>
                      <v:shadow on="t" color="black" opacity="26214f" origin=",-.5" offset="0,3pt"/>
                    </v:oval>
                  </v:group>
                  <v:rect id="Rectangle 3158" o:spid="_x0000_s1620"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ww8cA&#10;AADcAAAADwAAAGRycy9kb3ducmV2LnhtbESPT2sCMRTE7wW/Q3hCL6VmtaJlNUoVWj34h6oUj4/N&#10;c3ft5mVJom6/fSMUehxm5jfMeNqYSlzJ+dKygm4nAUGcWV1yruCwf39+BeEDssbKMin4IQ/TSeth&#10;jKm2N/6k6y7kIkLYp6igCKFOpfRZQQZ9x9bE0TtZZzBE6XKpHd4i3FSylyQDabDkuFBgTfOCsu/d&#10;xSg4Hvbr/sxtz8fTx+prYDe08PmTUo/t5m0EIlAT/sN/7aVWMHwZwv1MPAJy8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ucMPHAAAA3AAAAA8AAAAAAAAAAAAAAAAAmAIAAGRy&#10;cy9kb3ducmV2LnhtbFBLBQYAAAAABAAEAPUAAACMAwAAAAA=&#10;" fillcolor="#0070c0" stroked="f" strokeweight="1pt"/>
                </v:group>
                <v:group id="Google Shape;200;p17" o:spid="_x0000_s1621"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WeH8IAAADcAAAADwAAAGRycy9kb3ducmV2LnhtbERPTYvCMBC9C/sfwizs&#10;TdOuqEvXKCKueBDBuiDehmZsi82kNLGt/94cBI+P9z1f9qYSLTWutKwgHkUgiDOrS84V/J/+hj8g&#10;nEfWWFkmBQ9ysFx8DOaYaNvxkdrU5yKEsEtQQeF9nUjpsoIMupGtiQN3tY1BH2CTS91gF8JNJb+j&#10;aCoNlhwaCqxpXVB2S+9GwbbDbjWON+3+dl0/LqfJ4byPSamvz371C8JT79/il3unFcz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2Vnh/CAAAA3AAAAA8A&#10;AAAAAAAAAAAAAAAAqgIAAGRycy9kb3ducmV2LnhtbFBLBQYAAAAABAAEAPoAAACZAwAAAAA=&#10;">
                  <v:shape id="Google Shape;201;p17" o:spid="_x0000_s1622"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BSUsYA&#10;AADcAAAADwAAAGRycy9kb3ducmV2LnhtbESPQWvCQBSE7wX/w/KE3urGCjFGVykFQXooNAl6fWRf&#10;k9Ts2zS7Jum/7xYKHoeZ+YbZHSbTioF611hWsFxEIIhLqxuuFBT58SkB4TyyxtYyKfghB4f97GGH&#10;qbYjf9CQ+UoECLsUFdTed6mUrqzJoFvYjjh4n7Y36IPsK6l7HAPctPI5imJpsOGwUGNHrzWV1+xm&#10;FLzfEn/S5+/kbX05x1+bMSvyslHqcT69bEF4mvw9/N8+aQXr1Qb+zoQjI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BSUsYAAADc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623"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E+fcIA&#10;AADcAAAADwAAAGRycy9kb3ducmV2LnhtbERPXWvCMBR9F/wP4Qq+iKY6daMaRcTBUESsg71emmtT&#10;bG5KE7X798vDwMfD+V6uW1uJBzW+dKxgPEpAEOdOl1wo+L58Dj9A+ICssXJMCn7Jw3rV7Swx1e7J&#10;Z3pkoRAxhH2KCkwIdSqlzw1Z9CNXE0fu6hqLIcKmkLrBZwy3lZwkyVxaLDk2GKxpayi/ZXeroLqc&#10;jofdYJb9DDCbvHmzvx2KvVL9XrtZgAjUhpf43/2lFbxP4/x4Jh4B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0T59wgAAANwAAAAPAAAAAAAAAAAAAAAAAJgCAABkcnMvZG93&#10;bnJldi54bWxQSwUGAAAAAAQABAD1AAAAhwMAAAAA&#10;" path="m2643,1l417,1c191,1,,143,,370,,608,191,751,417,751r2214,c2870,751,3060,608,3060,370,3060,143,2870,1,2643,1xe" filled="f" strokecolor="white [3212]">
                    <v:path arrowok="t" o:extrusionok="f"/>
                  </v:shape>
                  <v:shape id="Google Shape;203;p17" o:spid="_x0000_s1624"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Wlo8UA&#10;AADcAAAADwAAAGRycy9kb3ducmV2LnhtbESPQWvCQBSE7wX/w/KE3uomRmqJrlJKLYIn0wj29sy+&#10;ZkOzb0N2q/Hfu0Khx2FmvmGW68G24ky9bxwrSCcJCOLK6YZrBeXn5ukFhA/IGlvHpOBKHtar0cMS&#10;c+0uvKdzEWoRIexzVGBC6HIpfWXIop+4jjh63663GKLsa6l7vES4beU0SZ6lxYbjgsGO3gxVP8Wv&#10;VZD5o/nKPjYnXU/5uHsvD1kxS5V6HA+vCxCBhvAf/mtvtYL5LIX7mX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laWjxQAAANwAAAAPAAAAAAAAAAAAAAAAAJgCAABkcnMv&#10;ZG93bnJldi54bWxQSwUGAAAAAAQABAD1AAAAigMAAAAA&#10;" path="m1976,l417,c191,,,131,,369,,596,191,739,417,739r1559,c2203,739,2393,596,2393,369,2393,131,2203,,1976,xe" filled="f" strokecolor="white [3212]">
                    <v:path arrowok="t" o:extrusionok="f"/>
                  </v:shape>
                  <v:group id="Google Shape;204;p17" o:spid="_x0000_s1625"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vaiMUAAADcAAAADwAAAGRycy9kb3ducmV2LnhtbESPT2vCQBTE74LfYXmC&#10;t7qJf0t0FRGVHqRQLZTeHtlnEsy+Ddk1id++KxQ8DjPzG2a16UwpGqpdYVlBPIpAEKdWF5wp+L4c&#10;3t5BOI+ssbRMCh7kYLPu91aYaNvyFzVnn4kAYZeggtz7KpHSpTkZdCNbEQfvamuDPsg6k7rGNsBN&#10;KcdRNJcGCw4LOVa0yym9ne9GwbHFdjuJ983pdt09fi+zz59TTEoNB912CcJT51/h//aHVrCYju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72ojFAAAA3AAA&#10;AA8AAAAAAAAAAAAAAAAAqgIAAGRycy9kb3ducmV2LnhtbFBLBQYAAAAABAAEAPoAAACcAwAAAAA=&#10;">
                    <v:shape id="Google Shape;205;p17" o:spid="_x0000_s1626"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7eM8UA&#10;AADcAAAADwAAAGRycy9kb3ducmV2LnhtbESPS2vDMBCE74X8B7GBXkot50HiuFFCCRR6bJz0vrHW&#10;j8ZaGUl13H9fFQo5DjPzDbPdj6YTAznfWlYwS1IQxKXVLdcKzqe35wyED8gaO8uk4Ic87HeThy3m&#10;2t74SEMRahEh7HNU0ITQ51L6siGDPrE9cfQq6wyGKF0ttcNbhJtOztN0JQ22HBca7OnQUHktvo2C&#10;r/WYuafjx+ayKLLPZX0e+iArpR6n4+sLiEBjuIf/2+9awXq5gL8z8QjI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rt4zxQAAANwAAAAPAAAAAAAAAAAAAAAAAJgCAABkcnMv&#10;ZG93bnJldi54bWxQSwUGAAAAAAQABAD1AAAAigMAAAAA&#10;" path="m227,1501v107,,226,-72,226,-167l453,167c453,84,322,1,227,1,144,1,1,84,1,167r,1167c1,1429,144,1501,227,1501xe" filled="f" stroked="f">
                      <v:path arrowok="t" o:extrusionok="f"/>
                    </v:shape>
                    <v:shape id="Google Shape;206;p17" o:spid="_x0000_s1627"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Uc4cQA&#10;AADcAAAADwAAAGRycy9kb3ducmV2LnhtbESPQWvCQBSE74X+h+UVvNWNIm2JrtJULHps2oPHZ/aZ&#10;RLNvw+5T03/fLRR6HGbmG2axGlynrhRi69nAZJyBIq68bbk28PW5eXwBFQXZYueZDHxThNXy/m6B&#10;ufU3/qBrKbVKEI45GmhE+lzrWDXkMI59T5y8ow8OJclQaxvwluCu09Mse9IOW04LDfb01lB1Li/O&#10;QFFOi90ed5Mgp7jeukLc+8EaM3oYXueghAb5D/+1t9bA82wGv2fS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1HOHEAAAA3A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1628"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C7AcQA&#10;AADcAAAADwAAAGRycy9kb3ducmV2LnhtbESP0WoCMRRE3wv+Q7hC32pWq7asRhG1IPVBXP2A6+Z2&#10;d+nmZt1ETf/eFAQfh5k5w0znwdTiSq2rLCvo9xIQxLnVFRcKjoevt08QziNrrC2Tgj9yMJ91XqaY&#10;anvjPV0zX4gIYZeigtL7JpXS5SUZdD3bEEfvx7YGfZRtIXWLtwg3tRwkyVgarDgulNjQsqT8N7sY&#10;BbS161MdsuGKx8tw2K2+7fvxrNRrNywmIDwF/ww/2hut4GM4gv8z8Qj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AuwHEAAAA3AAAAA8AAAAAAAAAAAAAAAAAmAIAAGRycy9k&#10;b3ducmV2LnhtbFBLBQYAAAAABAAEAPUAAACJAwAAAAA=&#10;" path="m822,1346v24,,60,-12,83,-35c989,1263,1013,1156,953,1072l334,108c286,25,179,1,96,48,12,108,1,215,48,298r619,965c703,1322,763,1346,822,1346xe" filled="f" stroked="f">
                      <v:path arrowok="t" o:extrusionok="f"/>
                    </v:shape>
                    <v:shape id="Google Shape;208;p17" o:spid="_x0000_s1629"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mesMA&#10;AADcAAAADwAAAGRycy9kb3ducmV2LnhtbESP0YrCMBRE3xf2H8Jd8GXRxFVUqlHEoujj6n7Atbm2&#10;1eamNFmtf28EwcdhZs4ws0VrK3GlxpeONfR7CgRx5kzJuYa/w7o7AeEDssHKMWm4k4fF/PNjholx&#10;N/6l6z7kIkLYJ6ihCKFOpPRZQRZ9z9XE0Tu5xmKIssmlafAW4baSP0qNpMWS40KBNa0Kyi77f6vh&#10;SHIQKDularytUrXrp9+HzVnrzle7nIII1IZ3+NXeGg3j4QieZ+IR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G+mesMAAADcAAAADwAAAAAAAAAAAAAAAACYAgAAZHJzL2Rv&#10;d25yZXYueG1sUEsFBgAAAAAEAAQA9QAAAIgDAAAAAA==&#10;" path="m1287,596l275,48c191,1,84,36,48,120,1,191,25,310,120,346l1132,894v24,11,48,23,71,23c1263,917,1322,882,1358,822v36,-71,12,-190,-71,-226xe" filled="f" stroked="f">
                      <v:path arrowok="t" o:extrusionok="f"/>
                    </v:shape>
                    <v:shape id="Google Shape;209;p17" o:spid="_x0000_s1630"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bf/8cA&#10;AADcAAAADwAAAGRycy9kb3ducmV2LnhtbESPQWvCQBSE74X+h+UVvBTdpBQN0VWqUCilIEZRj8/s&#10;MwnNvg3Z1cT+erdQ6HGYmW+Y2aI3tbhS6yrLCuJRBII4t7riQsFu+z5MQDiPrLG2TApu5GAxf3yY&#10;Yaptxxu6Zr4QAcIuRQWl900qpctLMuhGtiEO3tm2Bn2QbSF1i12Am1q+RNFYGqw4LJTY0Kqk/Du7&#10;GAVrkj/d2p+Wx8/9LfnKkvhwfI6VGjz1b1MQnnr/H/5rf2gFk9cJ/J4JR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23//HAAAA3A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485CC9" w:rsidRDefault="003C0A58" w:rsidP="000D0CA1">
      <w:pPr>
        <w:rPr>
          <w:rFonts w:cs="Arial"/>
          <w:b/>
          <w:bCs/>
          <w:color w:val="C00000"/>
          <w:rtl/>
        </w:rPr>
      </w:pPr>
      <w:hyperlink r:id="rId65" w:history="1">
        <w:r w:rsidR="000D0CA1" w:rsidRPr="003C0A58">
          <w:rPr>
            <w:rStyle w:val="Hyperlink"/>
            <w:b/>
            <w:bCs/>
            <w:rtl/>
          </w:rPr>
          <w:t>هناك ست خطوات متتابعة كالتالي:</w:t>
        </w:r>
      </w:hyperlink>
    </w:p>
    <w:p w:rsidR="000D0CA1" w:rsidRPr="00485CC9" w:rsidRDefault="000D0CA1">
      <w:pPr>
        <w:pStyle w:val="ListParagraph"/>
        <w:numPr>
          <w:ilvl w:val="0"/>
          <w:numId w:val="31"/>
        </w:numPr>
        <w:jc w:val="both"/>
        <w:rPr>
          <w:rFonts w:ascii="Sakkal Majalla" w:hAnsi="Sakkal Majalla" w:cs="Sakkal Majalla"/>
          <w:sz w:val="36"/>
          <w:szCs w:val="36"/>
          <w:rtl/>
        </w:rPr>
      </w:pPr>
      <w:r w:rsidRPr="00485CC9">
        <w:rPr>
          <w:rFonts w:ascii="Sakkal Majalla" w:hAnsi="Sakkal Majalla" w:cs="Sakkal Majalla"/>
          <w:sz w:val="36"/>
          <w:szCs w:val="36"/>
          <w:rtl/>
        </w:rPr>
        <w:t xml:space="preserve">الفكرة وهي مضمون عملية الاتصال وهي أساس الرسالة الموجهة وشعار هذه الخطـوة: (لا تبدأ الحديث دون أن تبدأ في </w:t>
      </w:r>
      <w:r>
        <w:rPr>
          <w:rFonts w:ascii="Sakkal Majalla" w:hAnsi="Sakkal Majalla" w:cs="Sakkal Majalla" w:hint="cs"/>
          <w:sz w:val="36"/>
          <w:szCs w:val="36"/>
          <w:rtl/>
        </w:rPr>
        <w:t>التفكير</w:t>
      </w:r>
      <w:r w:rsidRPr="00485CC9">
        <w:rPr>
          <w:rFonts w:ascii="Sakkal Majalla" w:hAnsi="Sakkal Majalla" w:cs="Sakkal Majalla"/>
          <w:sz w:val="36"/>
          <w:szCs w:val="36"/>
          <w:rtl/>
        </w:rPr>
        <w:t>)</w:t>
      </w:r>
    </w:p>
    <w:p w:rsidR="000D0CA1" w:rsidRPr="00485CC9" w:rsidRDefault="000D0CA1">
      <w:pPr>
        <w:pStyle w:val="ListParagraph"/>
        <w:numPr>
          <w:ilvl w:val="0"/>
          <w:numId w:val="31"/>
        </w:numPr>
        <w:jc w:val="both"/>
        <w:rPr>
          <w:rFonts w:ascii="Sakkal Majalla" w:hAnsi="Sakkal Majalla" w:cs="Sakkal Majalla"/>
          <w:sz w:val="36"/>
          <w:szCs w:val="36"/>
          <w:rtl/>
        </w:rPr>
      </w:pPr>
      <w:r w:rsidRPr="00485CC9">
        <w:rPr>
          <w:rFonts w:ascii="Sakkal Majalla" w:hAnsi="Sakkal Majalla" w:cs="Sakkal Majalla"/>
          <w:sz w:val="36"/>
          <w:szCs w:val="36"/>
          <w:rtl/>
        </w:rPr>
        <w:t>قيام المرسل بتنظيم فكرته داخل سلسلة من الرموز التي يشعر أنها تصـل إلى مسـتقبليه الذين يستهدفهم وشعار هذه الخطوة: (لا تبدأ في الترميز إلا بعد</w:t>
      </w:r>
      <w:r>
        <w:rPr>
          <w:rFonts w:ascii="Sakkal Majalla" w:hAnsi="Sakkal Majalla" w:cs="Sakkal Majalla" w:hint="cs"/>
          <w:sz w:val="36"/>
          <w:szCs w:val="36"/>
          <w:rtl/>
        </w:rPr>
        <w:t xml:space="preserve"> التفكير</w:t>
      </w:r>
      <w:r w:rsidRPr="00485CC9">
        <w:rPr>
          <w:rFonts w:ascii="Sakkal Majalla" w:hAnsi="Sakkal Majalla" w:cs="Sakkal Majalla"/>
          <w:sz w:val="36"/>
          <w:szCs w:val="36"/>
          <w:rtl/>
        </w:rPr>
        <w:t>)</w:t>
      </w:r>
    </w:p>
    <w:p w:rsidR="000D0CA1" w:rsidRPr="00485CC9" w:rsidRDefault="000D0CA1">
      <w:pPr>
        <w:pStyle w:val="ListParagraph"/>
        <w:numPr>
          <w:ilvl w:val="0"/>
          <w:numId w:val="31"/>
        </w:numPr>
        <w:jc w:val="both"/>
        <w:rPr>
          <w:rFonts w:ascii="Sakkal Majalla" w:hAnsi="Sakkal Majalla" w:cs="Sakkal Majalla"/>
          <w:sz w:val="36"/>
          <w:szCs w:val="36"/>
          <w:rtl/>
        </w:rPr>
      </w:pPr>
      <w:r>
        <w:rPr>
          <w:rFonts w:ascii="Sakkal Majalla" w:hAnsi="Sakkal Majalla" w:cs="Sakkal Majalla"/>
          <w:sz w:val="36"/>
          <w:szCs w:val="36"/>
          <w:rtl/>
        </w:rPr>
        <w:t>تحويل الرسـالة كـ</w:t>
      </w:r>
      <w:r>
        <w:rPr>
          <w:rFonts w:ascii="Sakkal Majalla" w:hAnsi="Sakkal Majalla" w:cs="Sakkal Majalla" w:hint="cs"/>
          <w:sz w:val="36"/>
          <w:szCs w:val="36"/>
          <w:rtl/>
        </w:rPr>
        <w:t xml:space="preserve">ما </w:t>
      </w:r>
      <w:r w:rsidRPr="00485CC9">
        <w:rPr>
          <w:rFonts w:ascii="Sakkal Majalla" w:hAnsi="Sakkal Majalla" w:cs="Sakkal Majalla"/>
          <w:sz w:val="36"/>
          <w:szCs w:val="36"/>
          <w:rtl/>
        </w:rPr>
        <w:t>ترجمـت وتحديـد القنـاة المسـتخدمة في تحويلهـا ويجـب تحديـد التوقيت المناسب للاتصال حتى لا تحـدث معوقـات وشـعار هـذه الخطـوة: (لا تبـدأ في الترجمة إلا بعد الترميز)</w:t>
      </w:r>
    </w:p>
    <w:p w:rsidR="000D0CA1" w:rsidRPr="00485CC9" w:rsidRDefault="000D0CA1">
      <w:pPr>
        <w:pStyle w:val="ListParagraph"/>
        <w:numPr>
          <w:ilvl w:val="0"/>
          <w:numId w:val="31"/>
        </w:numPr>
        <w:jc w:val="both"/>
        <w:rPr>
          <w:rFonts w:ascii="Sakkal Majalla" w:hAnsi="Sakkal Majalla" w:cs="Sakkal Majalla"/>
          <w:sz w:val="36"/>
          <w:szCs w:val="36"/>
          <w:rtl/>
        </w:rPr>
      </w:pPr>
      <w:r>
        <w:rPr>
          <w:rFonts w:ascii="Sakkal Majalla" w:hAnsi="Sakkal Majalla" w:cs="Sakkal Majalla"/>
          <w:noProof/>
          <w:sz w:val="36"/>
          <w:szCs w:val="36"/>
        </w:rPr>
        <w:drawing>
          <wp:anchor distT="0" distB="0" distL="114300" distR="114300" simplePos="0" relativeHeight="252296192" behindDoc="0" locked="0" layoutInCell="1" allowOverlap="1" wp14:anchorId="152A21E7" wp14:editId="0C63555E">
            <wp:simplePos x="0" y="0"/>
            <wp:positionH relativeFrom="margin">
              <wp:align>left</wp:align>
            </wp:positionH>
            <wp:positionV relativeFrom="paragraph">
              <wp:posOffset>477000</wp:posOffset>
            </wp:positionV>
            <wp:extent cx="2106295" cy="2106295"/>
            <wp:effectExtent l="0" t="0" r="0" b="0"/>
            <wp:wrapSquare wrapText="bothSides"/>
            <wp:docPr id="3305" name="صورة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5" name="Cloud sync-amico.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106295" cy="2106295"/>
                    </a:xfrm>
                    <a:prstGeom prst="rect">
                      <a:avLst/>
                    </a:prstGeom>
                  </pic:spPr>
                </pic:pic>
              </a:graphicData>
            </a:graphic>
            <wp14:sizeRelH relativeFrom="margin">
              <wp14:pctWidth>0</wp14:pctWidth>
            </wp14:sizeRelH>
            <wp14:sizeRelV relativeFrom="margin">
              <wp14:pctHeight>0</wp14:pctHeight>
            </wp14:sizeRelV>
          </wp:anchor>
        </w:drawing>
      </w:r>
      <w:r w:rsidRPr="00485CC9">
        <w:rPr>
          <w:rFonts w:ascii="Sakkal Majalla" w:hAnsi="Sakkal Majalla" w:cs="Sakkal Majalla"/>
          <w:sz w:val="36"/>
          <w:szCs w:val="36"/>
          <w:rtl/>
        </w:rPr>
        <w:t>استقبال الرسالة بواسطة المستقبل وعلى المستقبل إذا كانت الرسـالة شـفهية أن ينصـت جيدا حتى لا تفقد الرسالة وضوحها وشعار هذه الخطوة: (كن مستعدا لاستقبال الرسالة).</w:t>
      </w:r>
    </w:p>
    <w:p w:rsidR="000D0CA1" w:rsidRPr="00485CC9" w:rsidRDefault="000D0CA1">
      <w:pPr>
        <w:pStyle w:val="ListParagraph"/>
        <w:numPr>
          <w:ilvl w:val="0"/>
          <w:numId w:val="31"/>
        </w:numPr>
        <w:jc w:val="both"/>
        <w:rPr>
          <w:rFonts w:ascii="Sakkal Majalla" w:hAnsi="Sakkal Majalla" w:cs="Sakkal Majalla"/>
          <w:sz w:val="36"/>
          <w:szCs w:val="36"/>
          <w:rtl/>
        </w:rPr>
      </w:pPr>
      <w:r w:rsidRPr="00485CC9">
        <w:rPr>
          <w:rFonts w:ascii="Sakkal Majalla" w:hAnsi="Sakkal Majalla" w:cs="Sakkal Majalla"/>
          <w:sz w:val="36"/>
          <w:szCs w:val="36"/>
          <w:rtl/>
        </w:rPr>
        <w:t>يتم ترجمة الرمـز إلى المعنـى المقصـود مـن الرسـالة شـعار هـذه الخطـوة: (فـك شـفرة الرسالة).</w:t>
      </w:r>
    </w:p>
    <w:p w:rsidR="000D0CA1" w:rsidRDefault="000D0CA1">
      <w:pPr>
        <w:pStyle w:val="ListParagraph"/>
        <w:numPr>
          <w:ilvl w:val="0"/>
          <w:numId w:val="31"/>
        </w:numPr>
        <w:jc w:val="both"/>
        <w:rPr>
          <w:rFonts w:ascii="Sakkal Majalla" w:hAnsi="Sakkal Majalla" w:cs="Sakkal Majalla"/>
          <w:sz w:val="36"/>
          <w:szCs w:val="36"/>
        </w:rPr>
      </w:pPr>
      <w:r w:rsidRPr="00485CC9">
        <w:rPr>
          <w:rFonts w:ascii="Sakkal Majalla" w:hAnsi="Sakkal Majalla" w:cs="Sakkal Majalla"/>
          <w:sz w:val="36"/>
          <w:szCs w:val="36"/>
          <w:rtl/>
        </w:rPr>
        <w:t>أ</w:t>
      </w:r>
      <w:r>
        <w:rPr>
          <w:rFonts w:ascii="Sakkal Majalla" w:hAnsi="Sakkal Majalla" w:cs="Sakkal Majalla" w:hint="cs"/>
          <w:sz w:val="36"/>
          <w:szCs w:val="36"/>
          <w:rtl/>
        </w:rPr>
        <w:t>خيراً</w:t>
      </w:r>
      <w:r w:rsidRPr="00485CC9">
        <w:rPr>
          <w:rFonts w:ascii="Sakkal Majalla" w:hAnsi="Sakkal Majalla" w:cs="Sakkal Majalla"/>
          <w:sz w:val="36"/>
          <w:szCs w:val="36"/>
          <w:rtl/>
        </w:rPr>
        <w:t xml:space="preserve"> فإن المستقبل يستجيب بطريقة معينة شعار هذه الخطوة: (أحسن الرد على الرسالة).</w:t>
      </w:r>
    </w:p>
    <w:p w:rsidR="000D0CA1" w:rsidRPr="00485CC9" w:rsidRDefault="000D0CA1" w:rsidP="000D0CA1">
      <w:pPr>
        <w:rPr>
          <w:rFonts w:ascii="Sakkal Majalla" w:hAnsi="Sakkal Majalla"/>
          <w:sz w:val="36"/>
          <w:szCs w:val="36"/>
        </w:rPr>
      </w:pPr>
    </w:p>
    <w:p w:rsidR="000D0CA1" w:rsidRDefault="000D0CA1" w:rsidP="00687885">
      <w:pPr>
        <w:keepNext/>
        <w:rPr>
          <w:b/>
          <w:bCs/>
          <w:color w:val="C00000"/>
          <w:rtl/>
        </w:rPr>
      </w:pPr>
      <w:r>
        <w:rPr>
          <w:noProof/>
          <w:rtl/>
        </w:rPr>
        <w:lastRenderedPageBreak/>
        <mc:AlternateContent>
          <mc:Choice Requires="wpg">
            <w:drawing>
              <wp:inline distT="0" distB="0" distL="0" distR="0" wp14:anchorId="7DAA02CE" wp14:editId="7E3A8E78">
                <wp:extent cx="5727700" cy="471805"/>
                <wp:effectExtent l="0" t="0" r="6350" b="61595"/>
                <wp:docPr id="8416"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8417" name="Group 256571"/>
                        <wpg:cNvGrpSpPr/>
                        <wpg:grpSpPr>
                          <a:xfrm>
                            <a:off x="0" y="0"/>
                            <a:ext cx="5727700" cy="471805"/>
                            <a:chOff x="0" y="0"/>
                            <a:chExt cx="6131268" cy="505879"/>
                          </a:xfrm>
                        </wpg:grpSpPr>
                        <wpg:grpSp>
                          <wpg:cNvPr id="8418" name="Group 3653"/>
                          <wpg:cNvGrpSpPr/>
                          <wpg:grpSpPr>
                            <a:xfrm>
                              <a:off x="3701192" y="0"/>
                              <a:ext cx="2430076" cy="505839"/>
                              <a:chOff x="3701192" y="0"/>
                              <a:chExt cx="3545227" cy="711023"/>
                            </a:xfrm>
                          </wpg:grpSpPr>
                          <wps:wsp>
                            <wps:cNvPr id="8419" name="Rectangle: Rounded Corners 36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3701192" y="0"/>
                                <a:ext cx="35452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Pr>
                                      <w:rFonts w:ascii="Adobe Arabic" w:hAnsi="Adobe Arabic" w:cs="Adobe Arabic" w:hint="cs"/>
                                      <w:bCs/>
                                      <w:color w:val="auto"/>
                                      <w:sz w:val="36"/>
                                      <w:szCs w:val="36"/>
                                      <w:rtl/>
                                      <w:lang w:bidi="ar-SY"/>
                                    </w:rPr>
                                    <w:t xml:space="preserve">  مهارات الاتصالات:</w:t>
                                  </w:r>
                                </w:p>
                              </w:txbxContent>
                            </wps:txbx>
                            <wps:bodyPr tIns="36000" bIns="36000" rtlCol="0" anchor="ctr"/>
                          </wps:wsp>
                          <wps:wsp>
                            <wps:cNvPr id="8420" name="Oval 3656">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421"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8422" name="Group 3323"/>
                        <wpg:cNvGrpSpPr/>
                        <wpg:grpSpPr>
                          <a:xfrm>
                            <a:off x="5343525" y="104775"/>
                            <a:ext cx="209550" cy="249555"/>
                            <a:chOff x="0" y="0"/>
                            <a:chExt cx="273780" cy="327013"/>
                          </a:xfrm>
                          <a:solidFill>
                            <a:schemeClr val="bg1"/>
                          </a:solidFill>
                        </wpg:grpSpPr>
                        <wps:wsp>
                          <wps:cNvPr id="8423"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8424"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8425"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8426" name="Google Shape;204;p17"/>
                          <wpg:cNvGrpSpPr/>
                          <wpg:grpSpPr>
                            <a:xfrm>
                              <a:off x="0" y="0"/>
                              <a:ext cx="273780" cy="105078"/>
                              <a:chOff x="0" y="0"/>
                              <a:chExt cx="273780" cy="105078"/>
                            </a:xfrm>
                            <a:grpFill/>
                          </wpg:grpSpPr>
                          <wps:wsp>
                            <wps:cNvPr id="842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842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843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843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843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631"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">
                <v:group id="Group 256571" o:spid="_x0000_s1632"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K5pccAAADdAAAADwAAAGRycy9kb3ducmV2LnhtbESPT2vCQBTE74LfYXlC&#10;b3UTazWkriKi0oMUqoXS2yP78gezb0N2TeK37xYKHoeZ+Q2z2gymFh21rrKsIJ5GIIgzqysuFHxd&#10;Ds8JCOeRNdaWScGdHGzW49EKU217/qTu7AsRIOxSVFB636RSuqwkg25qG+Lg5bY16INsC6lb7APc&#10;1HIWRQtpsOKwUGJDu5Ky6/lmFBx77Lcv8b47XfPd/efy+vF9ikmpp8mwfQPhafCP8H/7XStI5vES&#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TK5pccAAADd&#10;AAAADwAAAAAAAAAAAAAAAACqAgAAZHJzL2Rvd25yZXYueG1sUEsFBgAAAAAEAAQA+gAAAJ4DAAAA&#10;AA==&#10;">
                  <v:group id="Group 3653" o:spid="_x0000_s1633" style="position:absolute;left:37011;width:24301;height:5058" coordorigin="37011" coordsize="3545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CtLdfCAAAA3QAAAA8A&#10;AAAAAAAAAAAAAAAAqgIAAGRycy9kb3ducmV2LnhtbFBLBQYAAAAABAAEAPoAAACZAwAAAAA=&#10;">
                    <v:roundrect id="Rectangle: Rounded Corners 3655" o:spid="_x0000_s1634" style="position:absolute;left:37011;width:3545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ePAsMA&#10;AADdAAAADwAAAGRycy9kb3ducmV2LnhtbESPQYvCMBSE74L/ITzBm6aKu9TaVGRV8LhaPXh7NM+2&#10;2LyUJqv135uFhT0OM/MNk65704gHda62rGA2jUAQF1bXXCo45/tJDMJ5ZI2NZVLwIgfrbDhIMdH2&#10;yUd6nHwpAoRdggoq79tESldUZNBNbUscvJvtDPogu1LqDp8Bbho5j6JPabDmsFBhS18VFffTj1EQ&#10;Hba7nK9zuujYH+kD8+94mys1HvWbFQhPvf8P/7UPWkG8mC3h9014Aj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4ePAsMAAADdAAAADwAAAAAAAAAAAAAAAACYAgAAZHJzL2Rv&#10;d25yZXYueG1sUEsFBgAAAAAEAAQA9QAAAIgDAAAAAA==&#10;" fillcolor="#0070c0" stroked="f" strokeweight="1pt">
                      <v:stroke joinstyle="miter"/>
                      <v:textbox inset=",1mm,,1mm">
                        <w:txbxContent>
                          <w:p w:rsidR="00693FEF" w:rsidRDefault="00693FEF" w:rsidP="000D0CA1">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Pr>
                                <w:rFonts w:ascii="Adobe Arabic" w:hAnsi="Adobe Arabic" w:cs="Adobe Arabic" w:hint="cs"/>
                                <w:bCs/>
                                <w:color w:val="auto"/>
                                <w:sz w:val="36"/>
                                <w:szCs w:val="36"/>
                                <w:rtl/>
                                <w:lang w:bidi="ar-SY"/>
                              </w:rPr>
                              <w:t xml:space="preserve">  مهارات الاتصالات:</w:t>
                            </w:r>
                          </w:p>
                        </w:txbxContent>
                      </v:textbox>
                    </v:roundrect>
                    <v:oval id="Oval 3656" o:spid="_x0000_s1635"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2LHcEA&#10;AADdAAAADwAAAGRycy9kb3ducmV2LnhtbERPzWoCMRC+F/oOYQq91WyliGyNIi0FsULprg8wbKab&#10;xWQSkqhrn94cBI8f3/9iNTorThTT4FnB66QCQdx5PXCvYN9+vcxBpIys0XomBRdKsFo+Piyw1v7M&#10;v3Rqci9KCKcaFZicQy1l6gw5TBMfiAv356PDXGDspY54LuHOymlVzaTDgUuDwUAfhrpDc3QKtlUw&#10;Ke6+/y872fy0n8Fuc7RKPT+N63cQmcZ8F9/cG61g/jYt+8ub8gTk8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Nix3BAAAA3QAAAA8AAAAAAAAAAAAAAAAAmAIAAGRycy9kb3du&#10;cmV2LnhtbFBLBQYAAAAABAAEAPUAAACGAwAAAAA=&#10;" fillcolor="#272727 [2749]" stroked="f" strokeweight="1pt">
                      <v:stroke joinstyle="miter"/>
                      <v:shadow on="t" color="black" opacity="26214f" origin=",-.5" offset="0,3pt"/>
                    </v:oval>
                  </v:group>
                  <v:rect id="Rectangle 3654" o:spid="_x0000_s1636"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RW8cgA&#10;AADdAAAADwAAAGRycy9kb3ducmV2LnhtbESPW2sCMRSE3wv+h3AEX0rNKiKyNSttQe2DrXih+HjY&#10;nL3o5mRJUl3/fVMo9HGYmW+Y+aIzjbiS87VlBaNhAoI4t7rmUsHxsHyagfABWWNjmRTcycMi6z3M&#10;MdX2xju67kMpIoR9igqqENpUSp9XZNAPbUscvcI6gyFKV0rt8BbhppHjJJlKgzXHhQpbeqsov+y/&#10;jYLT8fAxeXXb86lYbb6m9pPWvnxUatDvXp5BBOrCf/iv/a4VzCbjEfy+iU9AZj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NFbxyAAAAN0AAAAPAAAAAAAAAAAAAAAAAJgCAABk&#10;cnMvZG93bnJldi54bWxQSwUGAAAAAAQABAD1AAAAjQMAAAAA&#10;" fillcolor="#0070c0" stroked="f" strokeweight="1pt"/>
                </v:group>
                <v:group id="Group 3323" o:spid="_x0000_s1637"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nQgMYAAADdAAAADwAAAGRycy9kb3ducmV2LnhtbESPQWvCQBSE70L/w/IK&#10;vekmsYpEVxHR0oMUjIXi7ZF9JsHs25Bdk/jvu4WCx2FmvmFWm8HUoqPWVZYVxJMIBHFudcWFgu/z&#10;YbwA4TyyxtoyKXiQg836ZbTCVNueT9RlvhABwi5FBaX3TSqly0sy6Ca2IQ7e1bYGfZBtIXWLfYCb&#10;WiZRNJcGKw4LJTa0Kym/ZXej4KPHfjuN993xdt09LufZ188xJqXeXoftEoSnwT/D/+1PrWDxni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KdCAxgAAAN0A&#10;AAAPAAAAAAAAAAAAAAAAAKoCAABkcnMvZG93bnJldi54bWxQSwUGAAAAAAQABAD6AAAAnQMAAAAA&#10;">
                  <v:shape id="Google Shape;201;p17" o:spid="_x0000_s1638"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GnX8YA&#10;AADdAAAADwAAAGRycy9kb3ducmV2LnhtbESPT2vCQBTE74V+h+UJ3urGP2iMrlIKgngoNIpeH9ln&#10;Es2+TbOrid++WxA8DjPzG2a57kwl7tS40rKC4SACQZxZXXKu4LDffMQgnEfWWFkmBQ9ysF69vy0x&#10;0bblH7qnPhcBwi5BBYX3dSKlywoy6Aa2Jg7e2TYGfZBNLnWDbYCbSo6iaCoNlhwWCqzpq6Dsmt6M&#10;gu9b7Lf6+BvvZqfj9DJv08M+K5Xq97rPBQhPnX+Fn+2tVhBPRmP4fx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iGnX8YAAADd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639"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5HNsYA&#10;AADdAAAADwAAAGRycy9kb3ducmV2LnhtbESP3WrCQBSE7wt9h+UI3ohujD9I6ipFLIgiYhR6e8ge&#10;s8Hs2ZDdavr23UKhl8PMfMMs152txYNaXzlWMB4lIIgLpysuFVwvH8MFCB+QNdaOScE3eVivXl+W&#10;mGn35DM98lCKCGGfoQITQpNJ6QtDFv3INcTRu7nWYoiyLaVu8RnhtpZpksylxYrjgsGGNoaKe/5l&#10;FdSX0/GwHczyzwHm6cSb/f1Q7pXq97r3NxCBuvAf/mvvtILFNJ3C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5HNs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1640"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7DNsYA&#10;AADdAAAADwAAAGRycy9kb3ducmV2LnhtbESPQWvCQBSE74L/YXmCN92Y2CKpq4hoETw1tWBvr9nX&#10;bGj2bchuNf57t1DwOMzMN8xy3dtGXKjztWMFs2kCgrh0uuZKwel9P1mA8AFZY+OYFNzIw3o1HCwx&#10;1+7Kb3QpQiUihH2OCkwIbS6lLw1Z9FPXEkfv23UWQ5RdJXWH1wi3jUyT5FlarDkuGGxpa6j8KX6t&#10;gsyfzWf2uv/SVcrn4+70kRXzmVLjUb95ARGoD4/wf/ugFSzm6RP8vY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97DNsYAAADdAAAADwAAAAAAAAAAAAAAAACYAgAAZHJz&#10;L2Rvd25yZXYueG1sUEsFBgAAAAAEAAQA9QAAAIsDAAAAAA==&#10;" path="m1976,l417,c191,,,131,,369,,596,191,739,417,739r1559,c2203,739,2393,596,2393,369,2393,131,2203,,1976,xe" filled="f" strokecolor="white [3212]">
                    <v:path arrowok="t" o:extrusionok="f"/>
                  </v:shape>
                  <v:group id="Google Shape;204;p17" o:spid="_x0000_s1641"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LWg8YAAADdAAAADwAAAGRycy9kb3ducmV2LnhtbESPT4vCMBTE7wt+h/AE&#10;b2ta3RWpRhFxxYMs+AfE26N5tsXmpTTZtn77jSB4HGbmN8x82ZlSNFS7wrKCeBiBIE6tLjhTcD79&#10;fE5BOI+ssbRMCh7kYLnofcwx0bblAzVHn4kAYZeggtz7KpHSpTkZdENbEQfvZmuDPsg6k7rGNsBN&#10;KUdRNJEGCw4LOVa0zim9H/+Mgm2L7Wocb5r9/bZ+XE/fv5d9TEoN+t1qBsJT59/hV3unFUy/R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EtaDxgAAAN0A&#10;AAAPAAAAAAAAAAAAAAAAAKoCAABkcnMvZG93bnJldi54bWxQSwUGAAAAAAQABAD6AAAAnQMAAAAA&#10;">
                    <v:shape id="Google Shape;205;p17" o:spid="_x0000_s1642"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hyX8IA&#10;AADdAAAADwAAAGRycy9kb3ducmV2LnhtbERPz2vCMBS+C/sfwht4kZlOZeu6pjIEwaNWd39rnm23&#10;5qUkWa3/vTkIHj++3/l6NJ0YyPnWsoLXeQKCuLK65VrB6bh9SUH4gKyxs0wKruRhXTxNcsy0vfCB&#10;hjLUIoawz1BBE0KfSemrhgz6ue2JI3e2zmCI0NVSO7zEcNPJRZK8SYMtx4YGe9o0VP2V/0bB7/uY&#10;utlh//GzLNPvVX0a+iDPSk2fx69PEIHG8BDf3TutIF0t4tz4Jj4BW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yHJfwgAAAN0AAAAPAAAAAAAAAAAAAAAAAJgCAABkcnMvZG93&#10;bnJldi54bWxQSwUGAAAAAAQABAD1AAAAhwMAAAAA&#10;" path="m227,1501v107,,226,-72,226,-167l453,167c453,84,322,1,227,1,144,1,1,84,1,167r,1167c1,1429,144,1501,227,1501xe" filled="f" stroked="f">
                      <v:path arrowok="t" o:extrusionok="f"/>
                    </v:shape>
                    <v:shape id="Google Shape;206;p17" o:spid="_x0000_s1643"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4YiMUA&#10;AADdAAAADwAAAGRycy9kb3ducmV2LnhtbESPQUvDQBSE74L/YXlCb3bTUEqN3RajtLTHRg8en9ln&#10;Es2+DbvPNv33rlDwOMzMN8xqM7penSjEzrOB2TQDRVx723Fj4O11e78EFQXZYu+ZDFwowmZ9e7PC&#10;wvozH+lUSaMShGOBBlqRodA61i05jFM/ECfv0weHkmRotA14TnDX6zzLFtphx2mhxYGeW6q/qx9n&#10;oKzy8vCOh1mQr/iyd6W43Yc1ZnI3Pj2CEhrlP3xt762B5Tx/gL836Qn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zhiIxQAAAN0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1644"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w2vcEA&#10;AADdAAAADwAAAGRycy9kb3ducmV2LnhtbERPy4rCMBTdC/5DuMLsNPWBSDWK6AzIuBCrH3Btrm2x&#10;ualNRuPfTxaCy8N5L1bB1OJBrassKxgOEhDEudUVFwrOp5/+DITzyBpry6TgRQ5Wy25ngam2Tz7S&#10;I/OFiCHsUlRQet+kUrq8JINuYBviyF1ta9BH2BZSt/iM4aaWoySZSoMVx4YSG9qUlN+yP6OA9vb7&#10;UodssuXpJpwO2187Pt+V+uqF9RyEp+A/4rd7pxXMJuO4P76JT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Nr3BAAAA3QAAAA8AAAAAAAAAAAAAAAAAmAIAAGRycy9kb3du&#10;cmV2LnhtbFBLBQYAAAAABAAEAPUAAACGAwAAAAA=&#10;" path="m822,1346v24,,60,-12,83,-35c989,1263,1013,1156,953,1072l334,108c286,25,179,1,96,48,12,108,1,215,48,298r619,965c703,1322,763,1346,822,1346xe" filled="f" stroked="f">
                      <v:path arrowok="t" o:extrusionok="f"/>
                    </v:shape>
                    <v:shape id="Google Shape;208;p17" o:spid="_x0000_s1645"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ST6sQA&#10;AADdAAAADwAAAGRycy9kb3ducmV2LnhtbESP3WrCQBSE7wt9h+UUvBHdTRWV6CqlQbGX/jzAMXtM&#10;otmzIbvV+PauUOjlMDPfMItVZ2txo9ZXjjUkQwWCOHem4kLD8bAezED4gGywdkwaHuRhtXx/W2Bq&#10;3J13dNuHQkQI+xQ1lCE0qZQ+L8miH7qGOHpn11oMUbaFNC3eI9zW8lOpibRYcVwosaHvkvLr/tdq&#10;OJEcBcrPmZpu60z9JFn/sLlo3fvovuYgAnXhP/zX3hoNs/Eogdeb+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0k+rEAAAA3Q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646"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qj98gA&#10;AADdAAAADwAAAGRycy9kb3ducmV2LnhtbESPQWvCQBSE7wX/w/KEXopuYksJ0VXaQqEUQYyiHp/Z&#10;ZxKafRuyWxP99a5Q6HGYmW+Y2aI3tThT6yrLCuJxBII4t7riQsF28zlKQDiPrLG2TAou5GAxHzzM&#10;MNW24zWdM1+IAGGXooLS+yaV0uUlGXRj2xAH72Rbgz7ItpC6xS7ATS0nUfQqDVYcFkps6KOk/Cf7&#10;NQpWJK/dyh/fD9+7S7LMknh/eIqVehz2b1MQnnr/H/5rf2kFycvzBO5vwhO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GqP3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b/>
          <w:bCs/>
          <w:color w:val="auto"/>
          <w:rtl/>
        </w:rPr>
      </w:pPr>
      <w:r w:rsidRPr="00485CC9">
        <w:rPr>
          <w:b/>
          <w:bCs/>
          <w:color w:val="auto"/>
          <w:rtl/>
        </w:rPr>
        <w:t>تتعد</w:t>
      </w:r>
      <w:r>
        <w:rPr>
          <w:b/>
          <w:bCs/>
          <w:color w:val="auto"/>
          <w:rtl/>
        </w:rPr>
        <w:t>د مهارات الاتصال المباشر، ولكن</w:t>
      </w:r>
      <w:r>
        <w:rPr>
          <w:rFonts w:hint="cs"/>
          <w:b/>
          <w:bCs/>
          <w:color w:val="auto"/>
          <w:rtl/>
        </w:rPr>
        <w:t xml:space="preserve">ها </w:t>
      </w:r>
      <w:r w:rsidRPr="00485CC9">
        <w:rPr>
          <w:b/>
          <w:bCs/>
          <w:color w:val="auto"/>
          <w:rtl/>
        </w:rPr>
        <w:t xml:space="preserve">تشمل مهارتين أساسيتين </w:t>
      </w:r>
      <w:r>
        <w:rPr>
          <w:rFonts w:hint="cs"/>
          <w:b/>
          <w:bCs/>
          <w:color w:val="auto"/>
          <w:rtl/>
        </w:rPr>
        <w:t>هما</w:t>
      </w:r>
      <w:r w:rsidRPr="00485CC9">
        <w:rPr>
          <w:b/>
          <w:bCs/>
          <w:color w:val="auto"/>
          <w:rtl/>
        </w:rPr>
        <w:t>:</w:t>
      </w:r>
    </w:p>
    <w:p w:rsidR="000D0CA1" w:rsidRPr="00485CC9" w:rsidRDefault="000D0CA1" w:rsidP="000D0CA1">
      <w:pPr>
        <w:bidi w:val="0"/>
        <w:rPr>
          <w:b/>
          <w:bCs/>
          <w:color w:val="auto"/>
          <w:rtl/>
        </w:rPr>
      </w:pPr>
      <w:r>
        <w:rPr>
          <w:noProof/>
          <w:rtl/>
        </w:rPr>
        <mc:AlternateContent>
          <mc:Choice Requires="wpg">
            <w:drawing>
              <wp:anchor distT="0" distB="0" distL="114300" distR="114300" simplePos="0" relativeHeight="252297216" behindDoc="0" locked="0" layoutInCell="1" allowOverlap="1" wp14:anchorId="277898B1" wp14:editId="588684F5">
                <wp:simplePos x="0" y="0"/>
                <wp:positionH relativeFrom="margin">
                  <wp:align>center</wp:align>
                </wp:positionH>
                <wp:positionV relativeFrom="paragraph">
                  <wp:posOffset>191061</wp:posOffset>
                </wp:positionV>
                <wp:extent cx="4970780" cy="1929765"/>
                <wp:effectExtent l="0" t="0" r="1270" b="0"/>
                <wp:wrapSquare wrapText="bothSides"/>
                <wp:docPr id="8433" name="مجموعة 8433"/>
                <wp:cNvGraphicFramePr/>
                <a:graphic xmlns:a="http://schemas.openxmlformats.org/drawingml/2006/main">
                  <a:graphicData uri="http://schemas.microsoft.com/office/word/2010/wordprocessingGroup">
                    <wpg:wgp>
                      <wpg:cNvGrpSpPr/>
                      <wpg:grpSpPr>
                        <a:xfrm>
                          <a:off x="0" y="0"/>
                          <a:ext cx="4970780" cy="1929765"/>
                          <a:chOff x="0" y="0"/>
                          <a:chExt cx="4971228" cy="1929873"/>
                        </a:xfrm>
                      </wpg:grpSpPr>
                      <wpg:grpSp>
                        <wpg:cNvPr id="916" name="Group 7"/>
                        <wpg:cNvGrpSpPr>
                          <a:grpSpLocks/>
                        </wpg:cNvGrpSpPr>
                        <wpg:grpSpPr>
                          <a:xfrm>
                            <a:off x="0" y="11875"/>
                            <a:ext cx="2190816" cy="1917998"/>
                            <a:chOff x="0" y="0"/>
                            <a:chExt cx="3046719" cy="2800009"/>
                          </a:xfrm>
                        </wpg:grpSpPr>
                        <pic:pic xmlns:pic="http://schemas.openxmlformats.org/drawingml/2006/picture">
                          <pic:nvPicPr>
                            <pic:cNvPr id="917" name="Picture 917"/>
                            <pic:cNvPicPr>
                              <a:picLocks noChangeAspect="1"/>
                            </pic:cNvPicPr>
                          </pic:nvPicPr>
                          <pic:blipFill>
                            <a:blip r:embed="rId67" cstate="print"/>
                            <a:stretch>
                              <a:fillRect/>
                            </a:stretch>
                          </pic:blipFill>
                          <pic:spPr>
                            <a:xfrm>
                              <a:off x="0" y="0"/>
                              <a:ext cx="3046719" cy="2800009"/>
                            </a:xfrm>
                            <a:prstGeom prst="rect">
                              <a:avLst/>
                            </a:prstGeom>
                          </pic:spPr>
                        </pic:pic>
                        <wps:wsp>
                          <wps:cNvPr id="918" name="Rectangle 918"/>
                          <wps:cNvSpPr/>
                          <wps:spPr>
                            <a:xfrm>
                              <a:off x="792435" y="917914"/>
                              <a:ext cx="1682881" cy="1127890"/>
                            </a:xfrm>
                            <a:prstGeom prst="rect">
                              <a:avLst/>
                            </a:prstGeom>
                          </wps:spPr>
                          <wps:txbx>
                            <w:txbxContent>
                              <w:p w:rsidR="00693FEF" w:rsidRPr="000B17B7" w:rsidRDefault="00693FEF" w:rsidP="000D0CA1">
                                <w:pPr>
                                  <w:jc w:val="center"/>
                                  <w:rPr>
                                    <w:rFonts w:ascii="Sakkal Majalla" w:hAnsi="Sakkal Majalla"/>
                                    <w:b/>
                                    <w:bCs/>
                                    <w:color w:val="002060"/>
                                    <w:kern w:val="24"/>
                                    <w:sz w:val="60"/>
                                    <w:szCs w:val="60"/>
                                    <w:lang w:bidi="ar-EG"/>
                                  </w:rPr>
                                </w:pPr>
                                <w:r w:rsidRPr="000B17B7">
                                  <w:rPr>
                                    <w:rFonts w:ascii="Sakkal Majalla" w:hAnsi="Sakkal Majalla" w:hint="cs"/>
                                    <w:b/>
                                    <w:bCs/>
                                    <w:color w:val="002060"/>
                                    <w:kern w:val="24"/>
                                    <w:sz w:val="60"/>
                                    <w:szCs w:val="60"/>
                                    <w:rtl/>
                                    <w:lang w:bidi="ar-EG"/>
                                  </w:rPr>
                                  <w:t>الحديث</w:t>
                                </w:r>
                              </w:p>
                            </w:txbxContent>
                          </wps:txbx>
                          <wps:bodyPr wrap="square">
                            <a:noAutofit/>
                          </wps:bodyPr>
                        </wps:wsp>
                      </wpg:grpSp>
                      <wpg:grpSp>
                        <wpg:cNvPr id="919" name="Group 11"/>
                        <wpg:cNvGrpSpPr>
                          <a:grpSpLocks/>
                        </wpg:cNvGrpSpPr>
                        <wpg:grpSpPr>
                          <a:xfrm>
                            <a:off x="2731324" y="0"/>
                            <a:ext cx="2239904" cy="1917998"/>
                            <a:chOff x="3000904" y="1"/>
                            <a:chExt cx="3115084" cy="2800009"/>
                          </a:xfrm>
                        </wpg:grpSpPr>
                        <pic:pic xmlns:pic="http://schemas.openxmlformats.org/drawingml/2006/picture">
                          <pic:nvPicPr>
                            <pic:cNvPr id="920" name="Picture 920"/>
                            <pic:cNvPicPr>
                              <a:picLocks noChangeAspect="1"/>
                            </pic:cNvPicPr>
                          </pic:nvPicPr>
                          <pic:blipFill>
                            <a:blip r:embed="rId68" cstate="print"/>
                            <a:stretch>
                              <a:fillRect/>
                            </a:stretch>
                          </pic:blipFill>
                          <pic:spPr>
                            <a:xfrm>
                              <a:off x="3000904" y="1"/>
                              <a:ext cx="3115084" cy="2800009"/>
                            </a:xfrm>
                            <a:prstGeom prst="rect">
                              <a:avLst/>
                            </a:prstGeom>
                          </pic:spPr>
                        </pic:pic>
                        <wps:wsp>
                          <wps:cNvPr id="921" name="Rectangle 921"/>
                          <wps:cNvSpPr/>
                          <wps:spPr>
                            <a:xfrm>
                              <a:off x="3909407" y="865898"/>
                              <a:ext cx="1657067" cy="1249250"/>
                            </a:xfrm>
                            <a:prstGeom prst="rect">
                              <a:avLst/>
                            </a:prstGeom>
                          </wps:spPr>
                          <wps:txbx>
                            <w:txbxContent>
                              <w:p w:rsidR="00693FEF" w:rsidRPr="000B17B7" w:rsidRDefault="00693FEF" w:rsidP="000D0CA1">
                                <w:pPr>
                                  <w:jc w:val="center"/>
                                  <w:rPr>
                                    <w:rFonts w:ascii="Sakkal Majalla" w:hAnsi="Sakkal Majalla"/>
                                    <w:b/>
                                    <w:bCs/>
                                    <w:color w:val="002060"/>
                                    <w:kern w:val="24"/>
                                    <w:sz w:val="60"/>
                                    <w:szCs w:val="60"/>
                                    <w:lang w:bidi="ar-EG"/>
                                  </w:rPr>
                                </w:pPr>
                                <w:r w:rsidRPr="000B17B7">
                                  <w:rPr>
                                    <w:rFonts w:ascii="Sakkal Majalla" w:hAnsi="Sakkal Majalla" w:hint="cs"/>
                                    <w:b/>
                                    <w:bCs/>
                                    <w:color w:val="002060"/>
                                    <w:kern w:val="24"/>
                                    <w:sz w:val="60"/>
                                    <w:szCs w:val="60"/>
                                    <w:rtl/>
                                    <w:lang w:bidi="ar-EG"/>
                                  </w:rPr>
                                  <w:t>الإنصات</w:t>
                                </w:r>
                              </w:p>
                            </w:txbxContent>
                          </wps:txbx>
                          <wps:bodyPr wrap="square">
                            <a:noAutofit/>
                          </wps:bodyPr>
                        </wps:wsp>
                      </wpg:grpSp>
                    </wpg:wgp>
                  </a:graphicData>
                </a:graphic>
              </wp:anchor>
            </w:drawing>
          </mc:Choice>
          <mc:Fallback>
            <w:pict>
              <v:group id="مجموعة 8433" o:spid="_x0000_s1647" style="position:absolute;left:0;text-align:left;margin-left:0;margin-top:15.05pt;width:391.4pt;height:151.95pt;z-index:252297216;mso-position-horizontal:center;mso-position-horizontal-relative:margin;mso-position-vertical-relative:text" coordsize="49712,19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">
                <v:group id="Group 7" o:spid="_x0000_s1648" style="position:absolute;top:118;width:21908;height:19180" coordsize="30467,28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ZoXcYAAADcAAAADwAAAGRycy9kb3ducmV2LnhtbESPT2vCQBTE74V+h+UV&#10;ejObtCg1ZhWRtvQQBLUg3h7ZZxLMvg3Zbf58e7dQ6HGYmd8w2WY0jeipc7VlBUkUgyAurK65VPB9&#10;+pi9gXAeWWNjmRRM5GCzfnzIMNV24AP1R1+KAGGXooLK+zaV0hUVGXSRbYmDd7WdQR9kV0rd4RDg&#10;ppEvcbyQBmsOCxW2tKuouB1/jILPAYfta/Le57frbrqc5vtznpBSz0/jdgXC0+j/w3/tL61gmS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pmhdxgAAANwA&#10;AAAPAAAAAAAAAAAAAAAAAKoCAABkcnMvZG93bnJldi54bWxQSwUGAAAAAAQABAD6AAAAnQMAAAAA&#10;">
                  <v:shape id="Picture 917" o:spid="_x0000_s1649" type="#_x0000_t75" style="position:absolute;width:30467;height:28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inW/FAAAA3AAAAA8AAABkcnMvZG93bnJldi54bWxEj9FqwkAURN+F/sNyC32RukkFramrlIJg&#10;QcSoH3CbvW6C2btpdtX4964g+DjMzBlmOu9sLc7U+sqxgnSQgCAunK7YKNjvFu+fIHxA1lg7JgVX&#10;8jCfvfSmmGl34ZzO22BEhLDPUEEZQpNJ6YuSLPqBa4ijd3CtxRBla6Ru8RLhtpYfSTKSFiuOCyU2&#10;9FNScdyerILhKV8sTb35X1mzSk3x1zfhd63U22v3/QUiUBee4Ud7qRVM0jHcz8QjIG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M4p1vxQAAANwAAAAPAAAAAAAAAAAAAAAA&#10;AJ8CAABkcnMvZG93bnJldi54bWxQSwUGAAAAAAQABAD3AAAAkQMAAAAA&#10;">
                    <v:imagedata r:id="rId69" o:title=""/>
                    <v:path arrowok="t"/>
                  </v:shape>
                  <v:rect id="Rectangle 918" o:spid="_x0000_s1650" style="position:absolute;left:7924;top:9179;width:16829;height:11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NY+sMA&#10;AADcAAAADwAAAGRycy9kb3ducmV2LnhtbERPTWuDQBC9F/Iflgn0UpLVHkprsglBCJFSkJom58Gd&#10;qMSdVXer9t93D4UeH+97u59NK0YaXGNZQbyOQBCXVjdcKfg6H1evIJxH1thaJgU/5GC/WzxsMdF2&#10;4k8aC1+JEMIuQQW1910ipStrMujWtiMO3M0OBn2AQyX1gFMIN618jqIXabDh0FBjR2lN5b34Ngqm&#10;Mh+v54+TzJ+umeU+69Pi8q7U43I+bEB4mv2/+M+daQVvcVgbzo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NY+sMAAADcAAAADwAAAAAAAAAAAAAAAACYAgAAZHJzL2Rv&#10;d25yZXYueG1sUEsFBgAAAAAEAAQA9QAAAIgDAAAAAA==&#10;" filled="f" stroked="f">
                    <v:textbox>
                      <w:txbxContent>
                        <w:p w:rsidR="00693FEF" w:rsidRPr="000B17B7" w:rsidRDefault="00693FEF" w:rsidP="000D0CA1">
                          <w:pPr>
                            <w:jc w:val="center"/>
                            <w:rPr>
                              <w:rFonts w:ascii="Sakkal Majalla" w:hAnsi="Sakkal Majalla"/>
                              <w:b/>
                              <w:bCs/>
                              <w:color w:val="002060"/>
                              <w:kern w:val="24"/>
                              <w:sz w:val="60"/>
                              <w:szCs w:val="60"/>
                              <w:lang w:bidi="ar-EG"/>
                            </w:rPr>
                          </w:pPr>
                          <w:r w:rsidRPr="000B17B7">
                            <w:rPr>
                              <w:rFonts w:ascii="Sakkal Majalla" w:hAnsi="Sakkal Majalla" w:hint="cs"/>
                              <w:b/>
                              <w:bCs/>
                              <w:color w:val="002060"/>
                              <w:kern w:val="24"/>
                              <w:sz w:val="60"/>
                              <w:szCs w:val="60"/>
                              <w:rtl/>
                              <w:lang w:bidi="ar-EG"/>
                            </w:rPr>
                            <w:t>الحديث</w:t>
                          </w:r>
                        </w:p>
                      </w:txbxContent>
                    </v:textbox>
                  </v:rect>
                </v:group>
                <v:group id="Group 11" o:spid="_x0000_s1651" style="position:absolute;left:27313;width:22399;height:19179" coordorigin="30009" coordsize="31150,28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n8L8QAAADcAAAADwAAAGRycy9kb3ducmV2LnhtbESPQYvCMBSE78L+h/CE&#10;vWnaXZS1GkXEXTyIoC6It0fzbIvNS2liW/+9EQSPw8x8w8wWnSlFQ7UrLCuIhxEI4tTqgjMF/8ff&#10;wQ8I55E1lpZJwZ0cLOYfvRkm2ra8p+bgMxEg7BJUkHtfJVK6NCeDbmgr4uBdbG3QB1lnUtfYBrgp&#10;5VcUjaXBgsNCjhWtckqvh5tR8Ndiu/yO1832elndz8fR7rSNSanPfrecgvDU+Xf41d5oBZN4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Tn8L8QAAADcAAAA&#10;DwAAAAAAAAAAAAAAAACqAgAAZHJzL2Rvd25yZXYueG1sUEsFBgAAAAAEAAQA+gAAAJsDAAAAAA==&#10;">
                  <v:shape id="Picture 920" o:spid="_x0000_s1652" type="#_x0000_t75" style="position:absolute;left:30009;width:31150;height:28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V+RrBAAAA3AAAAA8AAABkcnMvZG93bnJldi54bWxET8uKwjAU3Qv+Q7iCuzG1C5npGGUURVeC&#10;DwR3d5pr07G5KU3UOl9vFoLLw3mPp62txI0aXzpWMBwkIIhzp0suFBz2y49PED4ga6wck4IHeZhO&#10;up0xZtrdeUu3XShEDGGfoQITQp1J6XNDFv3A1cSRO7vGYoiwKaRu8B7DbSXTJBlJiyXHBoM1zQ3l&#10;l93VKjidN0fzN5v9t1s2v6dVsIvUpUr1e+3PN4hAbXiLX+61VvCVxvnxTDwCcvI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JV+RrBAAAA3AAAAA8AAAAAAAAAAAAAAAAAnwIA&#10;AGRycy9kb3ducmV2LnhtbFBLBQYAAAAABAAEAPcAAACNAwAAAAA=&#10;">
                    <v:imagedata r:id="rId70" o:title=""/>
                    <v:path arrowok="t"/>
                  </v:shape>
                  <v:rect id="Rectangle 921" o:spid="_x0000_s1653" style="position:absolute;left:39094;top:8658;width:16570;height:12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U72sYA&#10;AADcAAAADwAAAGRycy9kb3ducmV2LnhtbESPT2vCQBTE7wW/w/IEL6Vu9FBqmo2IIA0iSOOf8yP7&#10;moRm38bsNonfvlsoeBxm5jdMsh5NI3rqXG1ZwWIegSAurK65VHA+7V7eQDiPrLGxTAru5GCdTp4S&#10;jLUd+JP63JciQNjFqKDyvo2ldEVFBt3ctsTB+7KdQR9kV0rd4RDgppHLKHqVBmsOCxW2tK2o+M5/&#10;jIKhOPbX0+FDHp+vmeVbdtvml71Ss+m4eQfhafSP8H870wpWywX8nQ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U72sYAAADcAAAADwAAAAAAAAAAAAAAAACYAgAAZHJz&#10;L2Rvd25yZXYueG1sUEsFBgAAAAAEAAQA9QAAAIsDAAAAAA==&#10;" filled="f" stroked="f">
                    <v:textbox>
                      <w:txbxContent>
                        <w:p w:rsidR="00693FEF" w:rsidRPr="000B17B7" w:rsidRDefault="00693FEF" w:rsidP="000D0CA1">
                          <w:pPr>
                            <w:jc w:val="center"/>
                            <w:rPr>
                              <w:rFonts w:ascii="Sakkal Majalla" w:hAnsi="Sakkal Majalla"/>
                              <w:b/>
                              <w:bCs/>
                              <w:color w:val="002060"/>
                              <w:kern w:val="24"/>
                              <w:sz w:val="60"/>
                              <w:szCs w:val="60"/>
                              <w:lang w:bidi="ar-EG"/>
                            </w:rPr>
                          </w:pPr>
                          <w:r w:rsidRPr="000B17B7">
                            <w:rPr>
                              <w:rFonts w:ascii="Sakkal Majalla" w:hAnsi="Sakkal Majalla" w:hint="cs"/>
                              <w:b/>
                              <w:bCs/>
                              <w:color w:val="002060"/>
                              <w:kern w:val="24"/>
                              <w:sz w:val="60"/>
                              <w:szCs w:val="60"/>
                              <w:rtl/>
                              <w:lang w:bidi="ar-EG"/>
                            </w:rPr>
                            <w:t>الإنصات</w:t>
                          </w:r>
                        </w:p>
                      </w:txbxContent>
                    </v:textbox>
                  </v:rect>
                </v:group>
                <w10:wrap type="square" anchorx="margin"/>
              </v:group>
            </w:pict>
          </mc:Fallback>
        </mc:AlternateContent>
      </w:r>
    </w:p>
    <w:p w:rsidR="000D0CA1" w:rsidRDefault="000D0CA1" w:rsidP="000D0CA1">
      <w:pPr>
        <w:bidi w:val="0"/>
        <w:rPr>
          <w:rFonts w:cs="Arial"/>
          <w:color w:val="auto"/>
        </w:rPr>
      </w:pPr>
      <w:r>
        <w:rPr>
          <w:rtl/>
        </w:rPr>
        <w:t xml:space="preserve"> </w:t>
      </w:r>
    </w:p>
    <w:p w:rsidR="000D0CA1" w:rsidRPr="00485CC9" w:rsidRDefault="000D0CA1" w:rsidP="000D0CA1">
      <w:pPr>
        <w:rPr>
          <w:b/>
          <w:bCs/>
          <w:sz w:val="36"/>
          <w:szCs w:val="36"/>
          <w:rtl/>
          <w:lang w:bidi="ar-SY"/>
        </w:rPr>
      </w:pPr>
    </w:p>
    <w:p w:rsidR="000D0CA1" w:rsidRPr="00485CC9" w:rsidRDefault="000D0CA1" w:rsidP="000D0CA1">
      <w:pPr>
        <w:spacing w:line="254" w:lineRule="auto"/>
        <w:rPr>
          <w:rFonts w:ascii="Sakkal Majalla" w:hAnsi="Sakkal Majalla"/>
          <w:sz w:val="34"/>
          <w:rtl/>
        </w:rPr>
      </w:pPr>
    </w:p>
    <w:p w:rsidR="000D0CA1" w:rsidRPr="00F40328" w:rsidRDefault="000D0CA1" w:rsidP="000D0CA1">
      <w:pPr>
        <w:jc w:val="left"/>
        <w:rPr>
          <w:rtl/>
        </w:rPr>
      </w:pPr>
    </w:p>
    <w:p w:rsidR="000D0CA1" w:rsidRDefault="000D0CA1" w:rsidP="000D0CA1">
      <w:pPr>
        <w:ind w:left="-613"/>
        <w:jc w:val="center"/>
        <w:rPr>
          <w:rtl/>
          <w:lang w:bidi="ar-SY"/>
        </w:rPr>
      </w:pPr>
    </w:p>
    <w:p w:rsidR="000D0CA1" w:rsidRDefault="000D0CA1" w:rsidP="000D0CA1">
      <w:pPr>
        <w:ind w:left="-613"/>
        <w:jc w:val="center"/>
        <w:rPr>
          <w:rtl/>
          <w:lang w:bidi="ar-SY"/>
        </w:rPr>
      </w:pPr>
    </w:p>
    <w:p w:rsidR="000D0CA1" w:rsidRDefault="000D0CA1" w:rsidP="000D0CA1">
      <w:pPr>
        <w:jc w:val="left"/>
        <w:rPr>
          <w:rtl/>
          <w:lang w:bidi="ar-SY"/>
        </w:rPr>
      </w:pPr>
      <w:r w:rsidRPr="000B17B7">
        <w:rPr>
          <w:noProof/>
          <w:rtl/>
        </w:rPr>
        <mc:AlternateContent>
          <mc:Choice Requires="wps">
            <w:drawing>
              <wp:anchor distT="0" distB="0" distL="114300" distR="114300" simplePos="0" relativeHeight="252298240" behindDoc="0" locked="0" layoutInCell="1" allowOverlap="1" wp14:anchorId="3BA78FDC" wp14:editId="2646B122">
                <wp:simplePos x="0" y="0"/>
                <wp:positionH relativeFrom="margin">
                  <wp:posOffset>3355039</wp:posOffset>
                </wp:positionH>
                <wp:positionV relativeFrom="paragraph">
                  <wp:posOffset>126934</wp:posOffset>
                </wp:positionV>
                <wp:extent cx="2218060" cy="393290"/>
                <wp:effectExtent l="0" t="0" r="0" b="0"/>
                <wp:wrapNone/>
                <wp:docPr id="8434" name="Rectangle 3647"/>
                <wp:cNvGraphicFramePr/>
                <a:graphic xmlns:a="http://schemas.openxmlformats.org/drawingml/2006/main">
                  <a:graphicData uri="http://schemas.microsoft.com/office/word/2010/wordprocessingShape">
                    <wps:wsp>
                      <wps:cNvSpPr/>
                      <wps:spPr>
                        <a:xfrm>
                          <a:off x="0" y="0"/>
                          <a:ext cx="2218060" cy="393290"/>
                        </a:xfrm>
                        <a:prstGeom prst="rect">
                          <a:avLst/>
                        </a:prstGeom>
                      </wps:spPr>
                      <wps:txbx>
                        <w:txbxContent>
                          <w:p w:rsidR="00693FEF" w:rsidRPr="0029695D" w:rsidRDefault="00693FEF" w:rsidP="000D0CA1">
                            <w:pPr>
                              <w:jc w:val="center"/>
                              <w:rPr>
                                <w:rFonts w:ascii="Adobe Arabic" w:eastAsia="Calibri" w:hAnsi="Adobe Arabic" w:cs="Adobe Arabic"/>
                                <w:color w:val="FFFFFF" w:themeColor="background1"/>
                                <w:kern w:val="24"/>
                                <w:sz w:val="40"/>
                                <w:szCs w:val="40"/>
                                <w:lang w:bidi="ar-EG"/>
                              </w:rPr>
                            </w:pPr>
                            <w:r w:rsidRPr="0029695D">
                              <w:rPr>
                                <w:rFonts w:ascii="Adobe Arabic" w:eastAsia="Calibri" w:hAnsi="Adobe Arabic" w:cs="Adobe Arabic"/>
                                <w:color w:val="FFFFFF" w:themeColor="background1"/>
                                <w:kern w:val="24"/>
                                <w:sz w:val="40"/>
                                <w:szCs w:val="40"/>
                                <w:rtl/>
                                <w:lang w:bidi="ar-EG"/>
                              </w:rPr>
                              <w:t>أولاً: مهارات الإنصات:</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1654" style="position:absolute;left:0;text-align:left;margin-left:264.2pt;margin-top:10pt;width:174.65pt;height:30.95pt;z-index:25229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" filled="f" stroked="f">
                <v:textbox>
                  <w:txbxContent>
                    <w:p w:rsidR="00693FEF" w:rsidRPr="0029695D" w:rsidRDefault="00693FEF" w:rsidP="000D0CA1">
                      <w:pPr>
                        <w:jc w:val="center"/>
                        <w:rPr>
                          <w:rFonts w:ascii="Adobe Arabic" w:eastAsia="Calibri" w:hAnsi="Adobe Arabic" w:cs="Adobe Arabic"/>
                          <w:color w:val="FFFFFF" w:themeColor="background1"/>
                          <w:kern w:val="24"/>
                          <w:sz w:val="40"/>
                          <w:szCs w:val="40"/>
                          <w:lang w:bidi="ar-EG"/>
                        </w:rPr>
                      </w:pPr>
                      <w:r w:rsidRPr="0029695D">
                        <w:rPr>
                          <w:rFonts w:ascii="Adobe Arabic" w:eastAsia="Calibri" w:hAnsi="Adobe Arabic" w:cs="Adobe Arabic"/>
                          <w:color w:val="FFFFFF" w:themeColor="background1"/>
                          <w:kern w:val="24"/>
                          <w:sz w:val="40"/>
                          <w:szCs w:val="40"/>
                          <w:rtl/>
                          <w:lang w:bidi="ar-EG"/>
                        </w:rPr>
                        <w:t>أولاً: مهارات الإنصات:</w:t>
                      </w:r>
                    </w:p>
                  </w:txbxContent>
                </v:textbox>
                <w10:wrap anchorx="margin"/>
              </v:rect>
            </w:pict>
          </mc:Fallback>
        </mc:AlternateContent>
      </w:r>
      <w:r w:rsidRPr="000B17B7">
        <w:rPr>
          <w:noProof/>
          <w:rtl/>
        </w:rPr>
        <w:drawing>
          <wp:inline distT="0" distB="0" distL="0" distR="0" wp14:anchorId="01062066" wp14:editId="6315A1A0">
            <wp:extent cx="2489658" cy="652780"/>
            <wp:effectExtent l="0" t="0" r="6350" b="0"/>
            <wp:docPr id="8435" name="Picture 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6" name="Picture 3646"/>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494033" cy="653927"/>
                    </a:xfrm>
                    <a:prstGeom prst="rect">
                      <a:avLst/>
                    </a:prstGeom>
                  </pic:spPr>
                </pic:pic>
              </a:graphicData>
            </a:graphic>
          </wp:inline>
        </w:drawing>
      </w:r>
    </w:p>
    <w:p w:rsidR="000D0CA1" w:rsidRDefault="000D0CA1" w:rsidP="000D0CA1">
      <w:pPr>
        <w:rPr>
          <w:rFonts w:cs="Arial"/>
          <w:color w:val="auto"/>
        </w:rPr>
      </w:pPr>
      <w:r>
        <w:rPr>
          <w:rtl/>
        </w:rPr>
        <w:t>يتوقف مستوى التفاهم بين أعضاء الجماعات على الطريقة التي يستمعون ويستجيبون بها أكثر مما يعتمد على الطريقة التي يتحدثون بها.</w:t>
      </w:r>
    </w:p>
    <w:p w:rsidR="000D0CA1" w:rsidRDefault="000D0CA1" w:rsidP="000D0CA1">
      <w:pPr>
        <w:rPr>
          <w:rtl/>
          <w:lang w:bidi="ar-SY"/>
        </w:rPr>
      </w:pPr>
      <w:r>
        <w:rPr>
          <w:rtl/>
        </w:rPr>
        <w:t>ويشتمل الإنصات على خطوتي الاستماع والتفسير ويؤدى الافتقار إلى مهارة الإنصات إلى حدوث أخطاء عديدة في مواقف الاتصال.</w:t>
      </w:r>
    </w:p>
    <w:p w:rsidR="000D0CA1" w:rsidRDefault="000D0CA1" w:rsidP="000D0CA1">
      <w:pPr>
        <w:jc w:val="center"/>
        <w:rPr>
          <w:rtl/>
        </w:rPr>
      </w:pPr>
      <w:r>
        <w:rPr>
          <w:noProof/>
          <w:rtl/>
        </w:rPr>
        <mc:AlternateContent>
          <mc:Choice Requires="wpg">
            <w:drawing>
              <wp:inline distT="0" distB="0" distL="0" distR="0" wp14:anchorId="4FE65649" wp14:editId="528907AF">
                <wp:extent cx="5727700" cy="471805"/>
                <wp:effectExtent l="0" t="0" r="6350" b="61595"/>
                <wp:docPr id="8436"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8437" name="Group 256571"/>
                        <wpg:cNvGrpSpPr/>
                        <wpg:grpSpPr>
                          <a:xfrm>
                            <a:off x="0" y="0"/>
                            <a:ext cx="5727700" cy="471805"/>
                            <a:chOff x="0" y="0"/>
                            <a:chExt cx="6131268" cy="505879"/>
                          </a:xfrm>
                        </wpg:grpSpPr>
                        <wpg:grpSp>
                          <wpg:cNvPr id="8438" name="Group 3653"/>
                          <wpg:cNvGrpSpPr/>
                          <wpg:grpSpPr>
                            <a:xfrm>
                              <a:off x="3701192" y="0"/>
                              <a:ext cx="2430076" cy="505839"/>
                              <a:chOff x="3701192" y="0"/>
                              <a:chExt cx="3545227" cy="711023"/>
                            </a:xfrm>
                          </wpg:grpSpPr>
                          <wps:wsp>
                            <wps:cNvPr id="8439" name="Rectangle: Rounded Corners 36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3701192" y="0"/>
                                <a:ext cx="35452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jc w:val="center"/>
                                    <w:rPr>
                                      <w:bCs/>
                                    </w:rPr>
                                  </w:pPr>
                                  <w:r>
                                    <w:rPr>
                                      <w:rFonts w:ascii="Adobe Arabic" w:hAnsi="Adobe Arabic" w:cs="Adobe Arabic" w:hint="cs"/>
                                      <w:bCs/>
                                      <w:color w:val="auto"/>
                                      <w:sz w:val="36"/>
                                      <w:szCs w:val="36"/>
                                      <w:rtl/>
                                      <w:lang w:bidi="ar-SY"/>
                                    </w:rPr>
                                    <w:t>أنواع من الإنصات:</w:t>
                                  </w:r>
                                </w:p>
                              </w:txbxContent>
                            </wps:txbx>
                            <wps:bodyPr tIns="36000" bIns="36000" rtlCol="0" anchor="ctr"/>
                          </wps:wsp>
                          <wps:wsp>
                            <wps:cNvPr id="8440" name="Oval 3656">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441"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8442" name="Group 3323"/>
                        <wpg:cNvGrpSpPr/>
                        <wpg:grpSpPr>
                          <a:xfrm>
                            <a:off x="5343525" y="104775"/>
                            <a:ext cx="209550" cy="249555"/>
                            <a:chOff x="0" y="0"/>
                            <a:chExt cx="273780" cy="327013"/>
                          </a:xfrm>
                          <a:solidFill>
                            <a:schemeClr val="bg1"/>
                          </a:solidFill>
                        </wpg:grpSpPr>
                        <wps:wsp>
                          <wps:cNvPr id="8443"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8444"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8445"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8446" name="Google Shape;204;p17"/>
                          <wpg:cNvGrpSpPr/>
                          <wpg:grpSpPr>
                            <a:xfrm>
                              <a:off x="0" y="0"/>
                              <a:ext cx="273780" cy="105078"/>
                              <a:chOff x="0" y="0"/>
                              <a:chExt cx="273780" cy="105078"/>
                            </a:xfrm>
                            <a:grpFill/>
                          </wpg:grpSpPr>
                          <wps:wsp>
                            <wps:cNvPr id="8447"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41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424"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425"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426"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655"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">
                <v:group id="Group 256571" o:spid="_x0000_s1656"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flxccAAADdAAAADwAAAGRycy9kb3ducmV2LnhtbESPT2vCQBTE7wW/w/KE&#10;3nQTbVWiq4jU0oMI/gHx9sg+k2D2bciuSfz23YLQ4zAzv2EWq86UoqHaFZYVxMMIBHFqdcGZgvNp&#10;O5iBcB5ZY2mZFDzJwWrZe1tgom3LB2qOPhMBwi5BBbn3VSKlS3My6Ia2Ig7ezdYGfZB1JnWNbYCb&#10;Uo6iaCINFhwWcqxok1N6Pz6Mgu8W2/U4/mp299vmeT197i+7mJR673frOQhPnf8Pv9o/WsHsYzy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oflxccAAADd&#10;AAAADwAAAAAAAAAAAAAAAACqAgAAZHJzL2Rvd25yZXYueG1sUEsFBgAAAAAEAAQA+gAAAJ4DAAAA&#10;AA==&#10;">
                  <v:group id="Group 3653" o:spid="_x0000_s1657" style="position:absolute;left:37011;width:24301;height:5058" coordorigin="37011" coordsize="3545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hxt8QAAADdAAAADwAAAGRycy9kb3ducmV2LnhtbERPTWvCQBC9F/wPyxS8&#10;1U20lZC6BpEqHqSgEUpvQ3ZMQrKzIbtN4r/vHgo9Pt73JptMKwbqXW1ZQbyIQBAXVtdcKrjlh5cE&#10;hPPIGlvLpOBBDrLt7GmDqbYjX2i4+lKEEHYpKqi871IpXVGRQbewHXHg7rY36APsS6l7HEO4aeUy&#10;itbSYM2hocKO9hUVzfXHKDiOOO5W8cdwbu77x3f+9vl1jkmp+fO0ewfhafL/4j/3SStIXl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xhxt8QAAADdAAAA&#10;DwAAAAAAAAAAAAAAAACqAgAAZHJzL2Rvd25yZXYueG1sUEsFBgAAAAAEAAQA+gAAAJsDAAAAAA==&#10;">
                    <v:roundrect id="Rectangle: Rounded Corners 3655" o:spid="_x0000_s1658" style="position:absolute;left:37011;width:3545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LTYsMA&#10;AADdAAAADwAAAGRycy9kb3ducmV2LnhtbESPS4vCQBCE74L/YWjBm0587BKjo4gP8LgaPXhrMm0S&#10;zPSEzKjx3zsLC3ssquorarFqTSWe1LjSsoLRMAJBnFldcq7gnO4HMQjnkTVWlknBmxyslt3OAhNt&#10;X3yk58nnIkDYJaig8L5OpHRZQQbd0NbEwbvZxqAPssmlbvAV4KaS4yj6lgZLDgsF1rQpKLufHkZB&#10;dNjuUr6O6aJjf6QvTH/ibapUv9eu5yA8tf4//Nc+aAXxdDKD3zfhCcj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LTYsMAAADdAAAADwAAAAAAAAAAAAAAAACYAgAAZHJzL2Rv&#10;d25yZXYueG1sUEsFBgAAAAAEAAQA9QAAAIgDAAAAAA==&#10;" fillcolor="#0070c0" stroked="f" strokeweight="1pt">
                      <v:stroke joinstyle="miter"/>
                      <v:textbox inset=",1mm,,1mm">
                        <w:txbxContent>
                          <w:p w:rsidR="00693FEF" w:rsidRDefault="00693FEF" w:rsidP="000D0CA1">
                            <w:pPr>
                              <w:jc w:val="center"/>
                              <w:rPr>
                                <w:bCs/>
                              </w:rPr>
                            </w:pPr>
                            <w:r>
                              <w:rPr>
                                <w:rFonts w:ascii="Adobe Arabic" w:hAnsi="Adobe Arabic" w:cs="Adobe Arabic" w:hint="cs"/>
                                <w:bCs/>
                                <w:color w:val="auto"/>
                                <w:sz w:val="36"/>
                                <w:szCs w:val="36"/>
                                <w:rtl/>
                                <w:lang w:bidi="ar-SY"/>
                              </w:rPr>
                              <w:t>أنواع من الإنصات:</w:t>
                            </w:r>
                          </w:p>
                        </w:txbxContent>
                      </v:textbox>
                    </v:roundrect>
                    <v:oval id="Oval 3656" o:spid="_x0000_s1659"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JuvcEA&#10;AADdAAAADwAAAGRycy9kb3ducmV2LnhtbERPzWoCMRC+F/oOYQq91WxFRLZGkZZCUaF01wcYNtPN&#10;YjIJSdTVpzeHQo8f3/9yPTorzhTT4FnB66QCQdx5PXCv4NB+vixApIys0XomBVdKsF49Piyx1v7C&#10;P3Ruci9KCKcaFZicQy1l6gw5TBMfiAv366PDXGDspY54KeHOymlVzaXDgUuDwUDvhrpjc3IKtlUw&#10;Ke53t+teNt/tR7DbHK1Sz0/j5g1EpjH/i//cX1rBYjYr+8ub8gTk6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Sbr3BAAAA3QAAAA8AAAAAAAAAAAAAAAAAmAIAAGRycy9kb3du&#10;cmV2LnhtbFBLBQYAAAAABAAEAPUAAACGAwAAAAA=&#10;" fillcolor="#272727 [2749]" stroked="f" strokeweight="1pt">
                      <v:stroke joinstyle="miter"/>
                      <v:shadow on="t" color="black" opacity="26214f" origin=",-.5" offset="0,3pt"/>
                    </v:oval>
                  </v:group>
                  <v:rect id="Rectangle 3654" o:spid="_x0000_s1660"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uzUcgA&#10;AADdAAAADwAAAGRycy9kb3ducmV2LnhtbESPT2sCMRTE74LfITyhF9GssoisRrGF2h5axT+Ix8fm&#10;ubt287IkqW6/fVMoeBxm5jfMfNmaWtzI+cqygtEwAUGcW11xoeB4eB1MQfiArLG2TAp+yMNy0e3M&#10;MdP2zju67UMhIoR9hgrKEJpMSp+XZNAPbUMcvYt1BkOUrpDa4T3CTS3HSTKRBiuOCyU29FJS/rX/&#10;NgrOx8Nn+uy21/Nl/XGa2A29+aKv1FOvXc1ABGrDI/zfftcKpmk6gr838Qn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67NRyAAAAN0AAAAPAAAAAAAAAAAAAAAAAJgCAABk&#10;cnMvZG93bnJldi54bWxQSwUGAAAAAAQABAD1AAAAjQMAAAAA&#10;" fillcolor="#0070c0" stroked="f" strokeweight="1pt"/>
                </v:group>
                <v:group id="Group 3323" o:spid="_x0000_s1661"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Y1IMYAAADdAAAADwAAAGRycy9kb3ducmV2LnhtbESPT4vCMBTE7wt+h/AE&#10;b2tadUWqUURc8SCCf0C8PZpnW2xeSpNt67ffLAh7HGbmN8xi1ZlSNFS7wrKCeBiBIE6tLjhTcL18&#10;f85AOI+ssbRMCl7kYLXsfSww0bblEzVnn4kAYZeggtz7KpHSpTkZdENbEQfvYWuDPsg6k7rGNsBN&#10;KUdRNJUGCw4LOVa0ySl9nn+Mgl2L7Xocb5vD87F53S9fx9shJqUG/W49B+Gp8//hd3uvFcwmkxH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9jUgxgAAAN0A&#10;AAAPAAAAAAAAAAAAAAAAAKoCAABkcnMvZG93bnJldi54bWxQSwUGAAAAAAQABAD6AAAAnQMAAAAA&#10;">
                  <v:shape id="Google Shape;201;p17" o:spid="_x0000_s1662"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C/8cA&#10;AADdAAAADwAAAGRycy9kb3ducmV2LnhtbESPQWvCQBSE70L/w/IKvemmVmyaupEiCNKDYCL2+si+&#10;Jmmzb2N2TdJ/7wpCj8PMfMOs1qNpRE+dqy0reJ5FIIgLq2suFRzz7TQG4TyyxsYyKfgjB+v0YbLC&#10;RNuBD9RnvhQBwi5BBZX3bSKlKyoy6Ga2JQ7et+0M+iC7UuoOhwA3jZxH0VIarDksVNjSpqLiN7sY&#10;BftL7Hf6dI4/X79Oy5+3ITvmRa3U0+P48Q7C0+j/w/f2TiuIF4sXuL0JT0C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Qv/HAAAA3QAAAA8AAAAAAAAAAAAAAAAAmAIAAGRy&#10;cy9kb3ducmV2LnhtbFBLBQYAAAAABAAEAPUAAACM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663"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GilsYA&#10;AADdAAAADwAAAGRycy9kb3ducmV2LnhtbESPQWvCQBSE70L/w/IKvYhutFEkukqRFooiYhS8PrKv&#10;2WD2bchuNf57t1DwOMzMN8xi1dlaXKn1lWMFo2ECgrhwuuJSwen4NZiB8AFZY+2YFNzJw2r50ltg&#10;pt2ND3TNQykihH2GCkwITSalLwxZ9EPXEEfvx7UWQ5RtKXWLtwi3tRwnyVRarDguGGxobai45L9W&#10;QX3c77af/Ul+7mM+fvdmc9mWG6XeXruPOYhAXXiG/9vfWsEsTVP4ex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Gils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1664"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EmlsYA&#10;AADdAAAADwAAAGRycy9kb3ducmV2LnhtbESPQWvCQBSE74L/YXmCN91o0iKpq4hoETw1tWBvr9nX&#10;bGj2bchuNf57t1DwOMzMN8xy3dtGXKjztWMFs2kCgrh0uuZKwel9P1mA8AFZY+OYFNzIw3o1HCwx&#10;1+7Kb3QpQiUihH2OCkwIbS6lLw1Z9FPXEkfv23UWQ5RdJXWH1wi3jZwnybO0WHNcMNjS1lD5U/xa&#10;Bak/m8/0df+lqzmfj7vTR1pkM6XGo37zAiJQHx7h//ZBK1hk2RP8vY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EmlsYAAADdAAAADwAAAAAAAAAAAAAAAACYAgAAZHJz&#10;L2Rvd25yZXYueG1sUEsFBgAAAAAEAAQA9QAAAIsDAAAAAA==&#10;" path="m1976,l417,c191,,,131,,369,,596,191,739,417,739r1559,c2203,739,2393,596,2393,369,2393,131,2203,,1976,xe" filled="f" strokecolor="white [3212]">
                    <v:path arrowok="t" o:extrusionok="f"/>
                  </v:shape>
                  <v:group id="Google Shape;204;p17" o:spid="_x0000_s1665"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0zI8YAAADdAAAADwAAAGRycy9kb3ducmV2LnhtbESPT4vCMBTE74LfITxh&#10;b5pWXZFqFJF12YMs+AfE26N5tsXmpTTZtn77jSB4HGbmN8xy3ZlSNFS7wrKCeBSBIE6tLjhTcD7t&#10;hnMQziNrLC2Tggc5WK/6vSUm2rZ8oOboMxEg7BJUkHtfJVK6NCeDbmQr4uDdbG3QB1lnUtfYBrgp&#10;5TiKZtJgwWEhx4q2OaX3459R8N1iu5nEX83+fts+rqfP38s+JqU+Bt1mAcJT59/hV/tHK5hPpz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zTMjxgAAAN0A&#10;AAAPAAAAAAAAAAAAAAAAAKoCAABkcnMvZG93bnJldi54bWxQSwUGAAAAAAQABAD6AAAAnQMAAAAA&#10;">
                    <v:shape id="Google Shape;205;p17" o:spid="_x0000_s1666"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DjcUA&#10;AADdAAAADwAAAGRycy9kb3ducmV2LnhtbESPQWvCQBSE7wX/w/KEXkrd2AaN0VVEKPRYY7y/Zp9J&#10;2uzbsLvG9N93CwWPw8x8w2x2o+nEQM63lhXMZwkI4srqlmsF5entOQPhA7LGzjIp+CEPu+3kYYO5&#10;tjc+0lCEWkQI+xwVNCH0uZS+asign9meOHoX6wyGKF0ttcNbhJtOviTJQhpsOS402NOhoeq7uBoF&#10;X8sxc0/Hj9Xna5Gd07oc+iAvSj1Ox/0aRKAx3MP/7XetIEvTJfy9iU9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iAONxQAAAN0AAAAPAAAAAAAAAAAAAAAAAJgCAABkcnMv&#10;ZG93bnJldi54bWxQSwUGAAAAAAQABAD1AAAAigMAAAAA&#10;" path="m227,1501v107,,226,-72,226,-167l453,167c453,84,322,1,227,1,144,1,1,84,1,167r,1167c1,1429,144,1501,227,1501xe" filled="f" stroked="f">
                      <v:path arrowok="t" o:extrusionok="f"/>
                    </v:shape>
                    <v:shape id="Google Shape;206;p17" o:spid="_x0000_s1667"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6PdsEA&#10;AADdAAAADwAAAGRycy9kb3ducmV2LnhtbERPTU/CQBC9m/gfNmPCTbYFY0hhIVajgaOFA8ehO7TF&#10;7myzO0L99+7BxOPL+15tRterK4XYeTaQTzNQxLW3HTcGDvv3xwWoKMgWe89k4IcibNb3dyssrL/x&#10;J10raVQK4ViggVZkKLSOdUsO49QPxIk7++BQEgyNtgFvKdz1epZlz9phx6mhxYFeW6q/qm9noKxm&#10;5e6IuzzIJb5tXSnu42SNmTyML0tQQqP8i//cW2tg/pSn/elNegJ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8+j3bBAAAA3QAAAA8AAAAAAAAAAAAAAAAAmAIAAGRycy9kb3du&#10;cmV2LnhtbFBLBQYAAAAABAAEAPUAAACGAwAAAAA=&#10;" path="m929,60c846,,750,36,703,108l60,1060c,1143,24,1251,95,1310v36,12,60,24,96,24c250,1334,298,1310,334,1251l976,298v60,-71,36,-178,-47,-238xe" filled="f" stroked="f">
                      <v:path arrowok="t" o:extrusionok="f"/>
                    </v:shape>
                    <v:shape id="Google Shape;207;p17" o:spid="_x0000_s1668"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hSvcUA&#10;AADdAAAADwAAAGRycy9kb3ducmV2LnhtbESP0WrCQBRE3wv+w3KFvtWNGkSiq4haKPWhNPEDrtlr&#10;EszejdlVt3/fFQp9HGbmDLNcB9OKO/WusaxgPEpAEJdWN1wpOBbvb3MQziNrbC2Tgh9ysF4NXpaY&#10;afvgb7rnvhIRwi5DBbX3XSalK2sy6Ea2I47e2fYGfZR9JXWPjwg3rZwkyUwabDgu1NjRtqbykt+M&#10;AjrY/akNebrj2TYUX7tPOz1elXodhs0ChKfg/8N/7Q+tYJpOUni+i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yFK9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669"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D36sUA&#10;AADdAAAADwAAAGRycy9kb3ducmV2LnhtbESPzW7CMBCE70h9B2srcUFgA22pUgyqGoHgyM8DLPGS&#10;BOJ1FBsIb48rIXEczcw3mum8tZW4UuNLxxqGAwWCOHOm5FzDfrfof4PwAdlg5Zg03MnDfPbWmWJi&#10;3I03dN2GXEQI+wQ1FCHUiZQ+K8iiH7iaOHpH11gMUTa5NA3eItxWcqTUl7RYclwosKa/grLz9mI1&#10;HEiOA2XHVE1WVarWw7S3W5607r63vz8gArXhFX62V0bD+GP0Cf9v4hO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cPfqxQAAAN0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1670"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7H98gA&#10;AADdAAAADwAAAGRycy9kb3ducmV2LnhtbESPQWvCQBSE74L/YXkFL1I3UZGQukpbKJQiSNOiHl+z&#10;r0kw+zZkVxP99a5Q6HGYmW+Y5bo3tThT6yrLCuJJBII4t7riQsH319tjAsJ5ZI21ZVJwIQfr1XCw&#10;xFTbjj/pnPlCBAi7FBWU3jeplC4vyaCb2IY4eL+2NeiDbAupW+wC3NRyGkULabDisFBiQ68l5cfs&#10;ZBRsSV67rf95OXzsLskmS+L9YRwrNXron59AeOr9f/iv/a4VzObTBdzfhCcgV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Xsf3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jc w:val="left"/>
        <w:rPr>
          <w:rtl/>
          <w:lang w:bidi="ar-SY"/>
        </w:rPr>
      </w:pPr>
      <w:r>
        <w:rPr>
          <w:rFonts w:hint="cs"/>
          <w:b/>
          <w:bCs/>
          <w:noProof/>
          <w:rtl/>
        </w:rPr>
        <mc:AlternateContent>
          <mc:Choice Requires="wpg">
            <w:drawing>
              <wp:inline distT="0" distB="0" distL="0" distR="0" wp14:anchorId="6DF8A441" wp14:editId="76C25017">
                <wp:extent cx="5368942" cy="760095"/>
                <wp:effectExtent l="0" t="0" r="3175" b="1905"/>
                <wp:docPr id="3427" name="Google Shape;750;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5368942" cy="760095"/>
                          <a:chOff x="7" y="29130"/>
                          <a:chExt cx="53067" cy="8580"/>
                        </a:xfrm>
                      </wpg:grpSpPr>
                      <wps:wsp>
                        <wps:cNvPr id="3428" name="Google Shape;751;p16"/>
                        <wps:cNvSpPr>
                          <a:spLocks/>
                        </wps:cNvSpPr>
                        <wps:spPr bwMode="auto">
                          <a:xfrm>
                            <a:off x="191" y="30258"/>
                            <a:ext cx="52883"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29" name="Google Shape;752;p16"/>
                        <wps:cNvSpPr>
                          <a:spLocks/>
                        </wps:cNvSpPr>
                        <wps:spPr bwMode="auto">
                          <a:xfrm>
                            <a:off x="7" y="30090"/>
                            <a:ext cx="53067"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30" name="Google Shape;753;p16"/>
                        <wps:cNvSpPr>
                          <a:spLocks/>
                        </wps:cNvSpPr>
                        <wps:spPr bwMode="auto">
                          <a:xfrm>
                            <a:off x="3521" y="29130"/>
                            <a:ext cx="4844" cy="954"/>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31" name="Google Shape;754;p16"/>
                        <wps:cNvSpPr>
                          <a:spLocks/>
                        </wps:cNvSpPr>
                        <wps:spPr bwMode="auto">
                          <a:xfrm>
                            <a:off x="671" y="36756"/>
                            <a:ext cx="4844"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32" name="Google Shape;755;p16"/>
                        <wps:cNvSpPr>
                          <a:spLocks/>
                        </wps:cNvSpPr>
                        <wps:spPr bwMode="auto">
                          <a:xfrm>
                            <a:off x="1072" y="36756"/>
                            <a:ext cx="3851" cy="478"/>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33" name="Google Shape;756;p16"/>
                        <wps:cNvSpPr>
                          <a:spLocks/>
                        </wps:cNvSpPr>
                        <wps:spPr bwMode="auto">
                          <a:xfrm>
                            <a:off x="4422" y="29607"/>
                            <a:ext cx="3968" cy="477"/>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34" name="Google Shape;757;p16"/>
                        <wps:cNvSpPr>
                          <a:spLocks/>
                        </wps:cNvSpPr>
                        <wps:spPr bwMode="auto">
                          <a:xfrm>
                            <a:off x="838" y="29607"/>
                            <a:ext cx="6260"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431E69" w:rsidRDefault="00693FEF" w:rsidP="000D0CA1">
                              <w:pPr>
                                <w:bidi w:val="0"/>
                                <w:jc w:val="center"/>
                                <w:rPr>
                                  <w:rFonts w:ascii="Adobe Arabic" w:hAnsi="Adobe Arabic" w:cs="Adobe Arabic"/>
                                  <w:color w:val="FFFFFF"/>
                                  <w:sz w:val="48"/>
                                  <w:szCs w:val="48"/>
                                  <w:lang w:val="en-GB"/>
                                </w:rPr>
                              </w:pPr>
                              <w:r w:rsidRPr="00431E69">
                                <w:rPr>
                                  <w:rFonts w:ascii="Adobe Arabic" w:hAnsi="Adobe Arabic" w:cs="Adobe Arabic"/>
                                  <w:color w:val="FFFFFF"/>
                                  <w:sz w:val="48"/>
                                  <w:szCs w:val="48"/>
                                  <w:lang w:val="en-GB"/>
                                </w:rPr>
                                <w:t>1</w:t>
                              </w:r>
                            </w:p>
                          </w:txbxContent>
                        </wps:txbx>
                        <wps:bodyPr rot="0" vert="horz" wrap="square" lIns="91425" tIns="91425" rIns="91425" bIns="91425" anchor="ctr" anchorCtr="0" upright="1">
                          <a:noAutofit/>
                        </wps:bodyPr>
                      </wps:wsp>
                      <wps:wsp>
                        <wps:cNvPr id="3435" name="Google Shape;760;p16"/>
                        <wps:cNvSpPr txBox="1">
                          <a:spLocks noChangeArrowheads="1"/>
                        </wps:cNvSpPr>
                        <wps:spPr bwMode="auto">
                          <a:xfrm>
                            <a:off x="6507" y="30632"/>
                            <a:ext cx="46097" cy="6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46492" w:rsidRDefault="00693FEF" w:rsidP="000D0CA1">
                              <w:pPr>
                                <w:jc w:val="center"/>
                                <w:rPr>
                                  <w:rFonts w:ascii="Adobe Arabic" w:hAnsi="Adobe Arabic" w:cs="Adobe Arabic"/>
                                  <w:bCs/>
                                  <w:sz w:val="36"/>
                                  <w:szCs w:val="36"/>
                                  <w:rtl/>
                                  <w:lang w:bidi="ar-SY"/>
                                </w:rPr>
                              </w:pPr>
                              <w:r w:rsidRPr="00346492">
                                <w:rPr>
                                  <w:rFonts w:ascii="Adobe Arabic" w:hAnsi="Adobe Arabic" w:cs="Adobe Arabic"/>
                                  <w:bCs/>
                                  <w:sz w:val="36"/>
                                  <w:szCs w:val="36"/>
                                  <w:rtl/>
                                </w:rPr>
                                <w:t xml:space="preserve">الإنصات بهـدف الحصـول عـلى المعلومـات </w:t>
                              </w:r>
                              <w:r w:rsidRPr="00346492">
                                <w:rPr>
                                  <w:rFonts w:ascii="Adobe Arabic" w:hAnsi="Adobe Arabic" w:cs="Adobe Arabic"/>
                                  <w:bCs/>
                                  <w:sz w:val="36"/>
                                  <w:szCs w:val="36"/>
                                </w:rPr>
                                <w:t>Information for Listening</w:t>
                              </w:r>
                              <w:r>
                                <w:rPr>
                                  <w:rFonts w:ascii="Adobe Arabic" w:hAnsi="Adobe Arabic" w:cs="Adobe Arabic" w:hint="cs"/>
                                  <w:bCs/>
                                  <w:sz w:val="36"/>
                                  <w:szCs w:val="36"/>
                                  <w:rtl/>
                                </w:rPr>
                                <w:t>:</w:t>
                              </w:r>
                            </w:p>
                          </w:txbxContent>
                        </wps:txbx>
                        <wps:bodyPr rot="0" vert="horz" wrap="square" lIns="91425" tIns="36000" rIns="91425" bIns="36000" anchor="ctr" anchorCtr="0" upright="1">
                          <a:noAutofit/>
                        </wps:bodyPr>
                      </wps:wsp>
                    </wpg:wgp>
                  </a:graphicData>
                </a:graphic>
              </wp:inline>
            </w:drawing>
          </mc:Choice>
          <mc:Fallback>
            <w:pict>
              <v:group id="_x0000_s1671" style="width:422.75pt;height:59.85pt;flip:x;mso-position-horizontal-relative:char;mso-position-vertical-relative:line" coordorigin="7,29130" coordsize="53067,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">
                <v:shape id="Google Shape;751;p16" o:spid="_x0000_s1672" style="position:absolute;left:191;top:30258;width:52883;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5+78EA&#10;AADdAAAADwAAAGRycy9kb3ducmV2LnhtbERPS2vCQBC+C/0PyxS86aZRSkldQykI6slHPfQ2zU6T&#10;0OxsyI5m+++7B6HHj++9KqPr1I2G0Ho28DTPQBFX3rZcG/g4b2YvoIIgW+w8k4FfClCuHyYrLKwf&#10;+Ui3k9QqhXAo0EAj0hdah6ohh2Hue+LEffvBoSQ41NoOOKZw1+k8y561w5ZTQ4M9vTdU/ZyuzsC+&#10;7uUSvyRe7MhMnd0t/OHTmOljfHsFJRTlX3x3b62BxTJPc9Ob9AT0+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ufu/BAAAA3QAAAA8AAAAAAAAAAAAAAAAAmAIAAGRycy9kb3du&#10;cmV2LnhtbFBLBQYAAAAABAAEAPUAAACGAwAAAAA=&#10;" path="m3215,1c1441,1,1,1441,1,3215r,17574c1,22563,1441,24004,3215,24004r156484,c161473,24004,162914,22563,162914,20789r,-17574c162914,1441,161473,1,159699,1l3215,1xe" fillcolor="black" stroked="f">
                  <v:fill opacity="21588f"/>
                  <v:path arrowok="t" o:extrusionok="f" o:connecttype="custom" o:connectlocs="1044,0;0,894;0,5779;1044,6673;51839,6673;52883,5779;52883,894;51839,0;1044,0" o:connectangles="0,0,0,0,0,0,0,0,0"/>
                </v:shape>
                <v:shape id="Google Shape;752;p16" o:spid="_x0000_s1673" style="position:absolute;left:7;top:30090;width:53067;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FBjsYA&#10;AADdAAAADwAAAGRycy9kb3ducmV2LnhtbESPT2sCMRTE74LfITzBW82qpdStUUQoVOhBtxU9vm7e&#10;/sHNy5JEXf30TaHgcZiZ3zDzZWcacSHna8sKxqMEBHFudc2lgu+v96dXED4ga2wsk4IbeVgu+r05&#10;ptpeeUeXLJQiQtinqKAKoU2l9HlFBv3ItsTRK6wzGKJ0pdQOrxFuGjlJkhdpsOa4UGFL64ryU3Y2&#10;Cjx+brLTz+Fuy3Z73x+LYr1zhVLDQbd6AxGoC4/wf/tDK5g+T2b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FBjsYAAADdAAAADwAAAAAAAAAAAAAAAACYAgAAZHJz&#10;L2Rvd25yZXYueG1sUEsFBgAAAAAEAAQA9QAAAIsDAAAAAA==&#10;" path="m3215,1c1441,1,1,1441,1,3215r,17574c1,22563,1441,24004,3215,24004r156484,c161473,24004,162914,22563,162914,20789r,-17574c162914,1441,161473,1,159699,1l3215,1xe" fillcolor="#e7e6e6 [3203]" stroked="f">
                  <v:path arrowok="t" o:extrusionok="f" o:connecttype="custom" o:connectlocs="1047,0;0,894;0,5779;1047,6673;52020,6673;53067,5779;53067,894;52020,0;1047,0" o:connectangles="0,0,0,0,0,0,0,0,0"/>
                </v:shape>
                <v:shape id="Google Shape;753;p16" o:spid="_x0000_s1674" style="position:absolute;left:3521;top:29130;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h9c8IA&#10;AADdAAAADwAAAGRycy9kb3ducmV2LnhtbERPz2vCMBS+D/wfwhO8zdR1yKxGEaGgw8s6vT+SZ1ts&#10;XkqSafWvXw6DHT++36vNYDtxIx9axwpm0wwEsXam5VrB6bt8/QARIrLBzjEpeFCAzXr0ssLCuDt/&#10;0a2KtUghHApU0MTYF1IG3ZDFMHU9ceIuzluMCfpaGo/3FG47+ZZlc2mx5dTQYE+7hvS1+rEKPuXx&#10;Wc2vW78w56POH7oMh1mp1GQ8bJcgIg3xX/zn3hsF+Xue9qc36Qn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WH1zwgAAAN0AAAAPAAAAAAAAAAAAAAAAAJgCAABkcnMvZG93&#10;bnJldi54bWxQSwUGAAAAAAQABAD1AAAAhwMAAAAA&#10;" path="m620,1l1,3430r25872,l26552,1,620,1xe" fillcolor="#8080ed" stroked="f">
                  <v:path arrowok="t" o:extrusionok="f" o:connecttype="custom" o:connectlocs="113,0;0,954;4720,954;4844,0;113,0" o:connectangles="0,0,0,0,0"/>
                </v:shape>
                <v:shape id="Google Shape;754;p16" o:spid="_x0000_s1675" style="position:absolute;left:671;top:36756;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TY6MUA&#10;AADdAAAADwAAAGRycy9kb3ducmV2LnhtbESPQWvCQBSE74X+h+UVvNVNGpE2dRUpBFS8NLb3x+5r&#10;Esy+DburRn+9Wyj0OMzMN8xiNdpenMmHzrGCfJqBINbOdNwo+DpUz68gQkQ22DsmBVcKsFo+Piyw&#10;NO7Cn3SuYyMShEOJCtoYh1LKoFuyGKZuIE7ej/MWY5K+kcbjJcFtL1+ybC4tdpwWWhzooyV9rE9W&#10;wU7ub/X8uPZv5nuvi6uuwjavlJo8jet3EJHG+B/+a2+MgmJW5PD7Jj0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FNjoxQAAAN0AAAAPAAAAAAAAAAAAAAAAAJgCAABkcnMv&#10;ZG93bnJldi54bWxQSwUGAAAAAAQABAD1AAAAigMAAAAA&#10;" path="m620,1l1,3430r25920,l26552,1,620,1xe" fillcolor="#8080ed" stroked="f">
                  <v:path arrowok="t" o:extrusionok="f" o:connecttype="custom" o:connectlocs="113,0;0,954;4729,954;4844,0;113,0" o:connectangles="0,0,0,0,0"/>
                </v:shape>
                <v:shape id="Google Shape;755;p16" o:spid="_x0000_s1676" style="position:absolute;left:1072;top:36756;width:3851;height:478;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ZpecYA&#10;AADdAAAADwAAAGRycy9kb3ducmV2LnhtbESPQWvCQBSE74X+h+UVvNWNUaxEVymi4sXSquD1mX1N&#10;QnffptnVxH/vFoQeh5n5hpktOmvElRpfOVYw6CcgiHOnKy4UHA/r1wkIH5A1Gsek4EYeFvPnpxlm&#10;2rX8Rdd9KESEsM9QQRlCnUnp85Is+r6riaP37RqLIcqmkLrBNsKtkWmSjKXFiuNCiTUtS8p/9her&#10;YGL87lBX54/NMpjT7yodtJ9vRqneS/c+BRGoC//hR3urFQxHwxT+3s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ZpecYAAADdAAAADwAAAAAAAAAAAAAAAACYAgAAZHJz&#10;L2Rvd25yZXYueG1sUEsFBgAAAAAEAAQA9QAAAIsDAAAAAA==&#10;" path="m,1l1393,1715r19717,l21110,1,,1xe" fillcolor="#2020ba" stroked="f">
                  <v:path arrowok="t" o:extrusionok="f" o:connecttype="custom" o:connectlocs="0,0;254,478;3851,478;3851,0;0,0" o:connectangles="0,0,0,0,0"/>
                </v:shape>
                <v:shape id="Google Shape;756;p16" o:spid="_x0000_s1677" style="position:absolute;left:4422;top:29607;width:3968;height:477;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3XWsYA&#10;AADdAAAADwAAAGRycy9kb3ducmV2LnhtbESPT2vCQBTE7wW/w/IK3upGIyKpawii2PZSjKX0+Mi+&#10;/KHZt2F31fTbdwsFj8PM/IbZ5KPpxZWc7ywrmM8SEMSV1R03Cj7Oh6c1CB+QNfaWScEPeci3k4cN&#10;Ztre+ETXMjQiQthnqKANYcik9FVLBv3MDsTRq60zGKJ0jdQObxFuerlIkpU02HFcaHGgXUvVd3kx&#10;Cvaf+6Jefh3c226+en2nS30yR6nU9HEsnkEEGsM9/N9+0QrSZZrC35v4BO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3XWsYAAADdAAAADwAAAAAAAAAAAAAAAACYAgAAZHJz&#10;L2Rvd25yZXYueG1sUEsFBgAAAAAEAAQA9QAAAIsDAAAAAA==&#10;" path="m596,l,1715r21753,l20312,,596,xe" fillcolor="#2020ba" stroked="f">
                  <v:path arrowok="t" o:extrusionok="f" o:connecttype="custom" o:connectlocs="109,0;0,477;3968,477;3705,0;109,0" o:connectangles="0,0,0,0,0"/>
                </v:shape>
                <v:shape id="Google Shape;757;p16" o:spid="_x0000_s1678" style="position:absolute;left:838;top:29607;width:6260;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C0oMUA&#10;AADdAAAADwAAAGRycy9kb3ducmV2LnhtbESPQWsCMRSE74X+h/CEXkSzViuyNUpRRGG9VEWvj83r&#10;ZnHzsm6irv++KQg9DjPzDTOdt7YSN2p86VjBoJ+AIM6dLrlQcNivehMQPiBrrByTggd5mM9eX6aY&#10;anfnb7rtQiEihH2KCkwIdSqlzw1Z9H1XE0fvxzUWQ5RNIXWD9wi3lXxPkrG0WHJcMFjTwlB+3l2t&#10;gm33sDxZm0mDrrocs491RsVaqbdO+/UJIlAb/sPP9kYrGI6GI/h7E5+A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0LSgxQAAAN0AAAAPAAAAAAAAAAAAAAAAAJgCAABkcnMv&#10;ZG93bnJldi54bWxQSwUGAAAAAAQABAD1AAAAigMAAAAA&#10;" adj="-11796480,,5400" path="m4977,l,27432r25932,l30909,,4977,xe" fillcolor="#4949e7" stroked="f">
                  <v:stroke joinstyle="miter"/>
                  <v:formulas/>
                  <v:path arrowok="t" o:extrusionok="f" o:connecttype="custom" o:connectlocs="1008,0;0,7626;5252,7626;6260,0;1008,0" o:connectangles="0,0,0,0,0" textboxrect="0,0,30909,27433"/>
                  <v:textbox inset="2.53958mm,2.53958mm,2.53958mm,2.53958mm">
                    <w:txbxContent>
                      <w:p w:rsidR="00693FEF" w:rsidRPr="00431E69" w:rsidRDefault="00693FEF" w:rsidP="000D0CA1">
                        <w:pPr>
                          <w:bidi w:val="0"/>
                          <w:jc w:val="center"/>
                          <w:rPr>
                            <w:rFonts w:ascii="Adobe Arabic" w:hAnsi="Adobe Arabic" w:cs="Adobe Arabic"/>
                            <w:color w:val="FFFFFF"/>
                            <w:sz w:val="48"/>
                            <w:szCs w:val="48"/>
                            <w:lang w:val="en-GB"/>
                          </w:rPr>
                        </w:pPr>
                        <w:r w:rsidRPr="00431E69">
                          <w:rPr>
                            <w:rFonts w:ascii="Adobe Arabic" w:hAnsi="Adobe Arabic" w:cs="Adobe Arabic"/>
                            <w:color w:val="FFFFFF"/>
                            <w:sz w:val="48"/>
                            <w:szCs w:val="48"/>
                            <w:lang w:val="en-GB"/>
                          </w:rPr>
                          <w:t>1</w:t>
                        </w:r>
                      </w:p>
                    </w:txbxContent>
                  </v:textbox>
                </v:shape>
                <v:shape id="Google Shape;760;p16" o:spid="_x0000_s1679" type="#_x0000_t202" style="position:absolute;left:6507;top:30632;width:46097;height:63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VrCMUA&#10;AADdAAAADwAAAGRycy9kb3ducmV2LnhtbESPUWvCQBCE3wv9D8cW+lYvaisaPaUUi0KhoNX3Jbfm&#10;grm9kFtj+u+9QsHHYWa+YRar3teqozZWgQ0MBxko4iLYiksDh5/PlymoKMgW68Bk4JcirJaPDwvM&#10;bbjyjrq9lCpBOOZowIk0udaxcOQxDkJDnLxTaD1Kkm2pbYvXBPe1HmXZRHusOC04bOjDUXHeX7yB&#10;bjTdfMtwfdKHr8nmKJWLbrYz5vmpf5+DEurlHv5vb62B8ev4Df7epCe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FWsIxQAAAN0AAAAPAAAAAAAAAAAAAAAAAJgCAABkcnMv&#10;ZG93bnJldi54bWxQSwUGAAAAAAQABAD1AAAAigMAAAAA&#10;" filled="f" stroked="f">
                  <v:textbox inset="2.53958mm,1mm,2.53958mm,1mm">
                    <w:txbxContent>
                      <w:p w:rsidR="00693FEF" w:rsidRPr="00346492" w:rsidRDefault="00693FEF" w:rsidP="000D0CA1">
                        <w:pPr>
                          <w:jc w:val="center"/>
                          <w:rPr>
                            <w:rFonts w:ascii="Adobe Arabic" w:hAnsi="Adobe Arabic" w:cs="Adobe Arabic"/>
                            <w:bCs/>
                            <w:sz w:val="36"/>
                            <w:szCs w:val="36"/>
                            <w:rtl/>
                            <w:lang w:bidi="ar-SY"/>
                          </w:rPr>
                        </w:pPr>
                        <w:r w:rsidRPr="00346492">
                          <w:rPr>
                            <w:rFonts w:ascii="Adobe Arabic" w:hAnsi="Adobe Arabic" w:cs="Adobe Arabic"/>
                            <w:bCs/>
                            <w:sz w:val="36"/>
                            <w:szCs w:val="36"/>
                            <w:rtl/>
                          </w:rPr>
                          <w:t xml:space="preserve">الإنصات بهـدف الحصـول عـلى المعلومـات </w:t>
                        </w:r>
                        <w:r w:rsidRPr="00346492">
                          <w:rPr>
                            <w:rFonts w:ascii="Adobe Arabic" w:hAnsi="Adobe Arabic" w:cs="Adobe Arabic"/>
                            <w:bCs/>
                            <w:sz w:val="36"/>
                            <w:szCs w:val="36"/>
                          </w:rPr>
                          <w:t>Information for Listening</w:t>
                        </w:r>
                        <w:r>
                          <w:rPr>
                            <w:rFonts w:ascii="Adobe Arabic" w:hAnsi="Adobe Arabic" w:cs="Adobe Arabic" w:hint="cs"/>
                            <w:bCs/>
                            <w:sz w:val="36"/>
                            <w:szCs w:val="36"/>
                            <w:rtl/>
                          </w:rPr>
                          <w:t>:</w:t>
                        </w:r>
                      </w:p>
                    </w:txbxContent>
                  </v:textbox>
                </v:shape>
                <w10:wrap anchorx="page"/>
                <w10:anchorlock/>
              </v:group>
            </w:pict>
          </mc:Fallback>
        </mc:AlternateContent>
      </w:r>
    </w:p>
    <w:p w:rsidR="000D0CA1" w:rsidRDefault="000D0CA1" w:rsidP="000D0CA1">
      <w:pPr>
        <w:rPr>
          <w:rtl/>
        </w:rPr>
      </w:pPr>
      <w:r>
        <w:rPr>
          <w:rtl/>
        </w:rPr>
        <w:t>ويتضـمن هذا النوع الاستماع من أجل الحصول عـلى الحقـائق، وفى هـذا النـوع لابـد مـن تحديـد الفائدة الأساسية التي يقوم عليهـا موضـوع الاتصـال والجوانـب الرئيسـية التـي يحتـوى عليها.</w:t>
      </w:r>
    </w:p>
    <w:p w:rsidR="000D0CA1" w:rsidRDefault="000D0CA1" w:rsidP="00687885">
      <w:pPr>
        <w:keepNext/>
        <w:rPr>
          <w:rtl/>
        </w:rPr>
      </w:pPr>
      <w:r>
        <w:rPr>
          <w:noProof/>
          <w:rtl/>
        </w:rPr>
        <w:lastRenderedPageBreak/>
        <mc:AlternateContent>
          <mc:Choice Requires="wpg">
            <w:drawing>
              <wp:inline distT="0" distB="0" distL="0" distR="0" wp14:anchorId="17877393" wp14:editId="42699390">
                <wp:extent cx="3855686" cy="760095"/>
                <wp:effectExtent l="0" t="0" r="0" b="1905"/>
                <wp:docPr id="3436" name="Google Shape;750;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855686" cy="760095"/>
                          <a:chOff x="9" y="29130"/>
                          <a:chExt cx="43470" cy="8580"/>
                        </a:xfrm>
                      </wpg:grpSpPr>
                      <wps:wsp>
                        <wps:cNvPr id="3437" name="Google Shape;751;p16"/>
                        <wps:cNvSpPr>
                          <a:spLocks/>
                        </wps:cNvSpPr>
                        <wps:spPr bwMode="auto">
                          <a:xfrm>
                            <a:off x="197" y="30259"/>
                            <a:ext cx="42747"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38" name="Google Shape;752;p16"/>
                        <wps:cNvSpPr>
                          <a:spLocks/>
                        </wps:cNvSpPr>
                        <wps:spPr bwMode="auto">
                          <a:xfrm>
                            <a:off x="9" y="30092"/>
                            <a:ext cx="43203"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39" name="Google Shape;753;p16"/>
                        <wps:cNvSpPr>
                          <a:spLocks/>
                        </wps:cNvSpPr>
                        <wps:spPr bwMode="auto">
                          <a:xfrm>
                            <a:off x="3521" y="29130"/>
                            <a:ext cx="4844" cy="954"/>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9F5FC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40" name="Google Shape;754;p16"/>
                        <wps:cNvSpPr>
                          <a:spLocks/>
                        </wps:cNvSpPr>
                        <wps:spPr bwMode="auto">
                          <a:xfrm>
                            <a:off x="671" y="36756"/>
                            <a:ext cx="4844"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9F5FC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41" name="Google Shape;755;p16"/>
                        <wps:cNvSpPr>
                          <a:spLocks/>
                        </wps:cNvSpPr>
                        <wps:spPr bwMode="auto">
                          <a:xfrm>
                            <a:off x="1072" y="36756"/>
                            <a:ext cx="3851" cy="478"/>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57257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42" name="Google Shape;756;p16"/>
                        <wps:cNvSpPr>
                          <a:spLocks/>
                        </wps:cNvSpPr>
                        <wps:spPr bwMode="auto">
                          <a:xfrm>
                            <a:off x="4422" y="29607"/>
                            <a:ext cx="3968" cy="477"/>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57257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43" name="Google Shape;757;p16"/>
                        <wps:cNvSpPr>
                          <a:spLocks/>
                        </wps:cNvSpPr>
                        <wps:spPr bwMode="auto">
                          <a:xfrm>
                            <a:off x="838" y="29607"/>
                            <a:ext cx="6260"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7030A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431E69" w:rsidRDefault="00693FEF" w:rsidP="000D0CA1">
                              <w:pPr>
                                <w:bidi w:val="0"/>
                                <w:jc w:val="center"/>
                                <w:rPr>
                                  <w:rFonts w:ascii="Adobe Arabic" w:hAnsi="Adobe Arabic" w:cs="Adobe Arabic"/>
                                  <w:color w:val="FFFFFF"/>
                                  <w:sz w:val="48"/>
                                  <w:szCs w:val="48"/>
                                </w:rPr>
                              </w:pPr>
                              <w:r w:rsidRPr="00431E69">
                                <w:rPr>
                                  <w:rFonts w:ascii="Adobe Arabic" w:hAnsi="Adobe Arabic" w:cs="Adobe Arabic"/>
                                  <w:color w:val="FFFFFF"/>
                                  <w:sz w:val="48"/>
                                  <w:szCs w:val="48"/>
                                  <w:lang w:val="en-GB"/>
                                </w:rPr>
                                <w:t>2</w:t>
                              </w:r>
                            </w:p>
                          </w:txbxContent>
                        </wps:txbx>
                        <wps:bodyPr rot="0" vert="horz" wrap="square" lIns="91425" tIns="91425" rIns="91425" bIns="91425" anchor="ctr" anchorCtr="0" upright="1">
                          <a:noAutofit/>
                        </wps:bodyPr>
                      </wps:wsp>
                      <wps:wsp>
                        <wps:cNvPr id="3444" name="Google Shape;760;p16"/>
                        <wps:cNvSpPr txBox="1">
                          <a:spLocks noChangeArrowheads="1"/>
                        </wps:cNvSpPr>
                        <wps:spPr bwMode="auto">
                          <a:xfrm>
                            <a:off x="7118" y="30413"/>
                            <a:ext cx="36361" cy="6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46492" w:rsidRDefault="00693FEF" w:rsidP="000D0CA1">
                              <w:pPr>
                                <w:jc w:val="center"/>
                                <w:rPr>
                                  <w:rFonts w:ascii="Adobe Arabic" w:hAnsi="Adobe Arabic" w:cs="Adobe Arabic"/>
                                  <w:bCs/>
                                  <w:color w:val="434343"/>
                                  <w:sz w:val="36"/>
                                  <w:szCs w:val="36"/>
                                  <w:rtl/>
                                  <w:lang w:bidi="ar-SY"/>
                                </w:rPr>
                              </w:pPr>
                              <w:r w:rsidRPr="00346492">
                                <w:rPr>
                                  <w:rFonts w:ascii="Adobe Arabic" w:hAnsi="Adobe Arabic" w:cs="Adobe Arabic"/>
                                  <w:bCs/>
                                  <w:sz w:val="36"/>
                                  <w:szCs w:val="36"/>
                                  <w:rtl/>
                                </w:rPr>
                                <w:t xml:space="preserve">الإنصات النقدي </w:t>
                              </w:r>
                              <w:r w:rsidRPr="00346492">
                                <w:rPr>
                                  <w:rFonts w:ascii="Adobe Arabic" w:hAnsi="Adobe Arabic" w:cs="Adobe Arabic"/>
                                  <w:bCs/>
                                  <w:sz w:val="36"/>
                                  <w:szCs w:val="36"/>
                                </w:rPr>
                                <w:t>Listening Critical</w:t>
                              </w:r>
                              <w:r w:rsidRPr="00346492">
                                <w:rPr>
                                  <w:rFonts w:ascii="Adobe Arabic" w:hAnsi="Adobe Arabic" w:cs="Adobe Arabic" w:hint="cs"/>
                                  <w:bCs/>
                                  <w:sz w:val="36"/>
                                  <w:szCs w:val="36"/>
                                  <w:rtl/>
                                </w:rPr>
                                <w:t>:</w:t>
                              </w:r>
                            </w:p>
                          </w:txbxContent>
                        </wps:txbx>
                        <wps:bodyPr rot="0" vert="horz" wrap="square" lIns="91425" tIns="36000" rIns="91425" bIns="36000" anchor="ctr" anchorCtr="0" upright="1">
                          <a:noAutofit/>
                        </wps:bodyPr>
                      </wps:wsp>
                    </wpg:wgp>
                  </a:graphicData>
                </a:graphic>
              </wp:inline>
            </w:drawing>
          </mc:Choice>
          <mc:Fallback>
            <w:pict>
              <v:group id="_x0000_s1680" style="width:303.6pt;height:59.85pt;flip:x;mso-position-horizontal-relative:char;mso-position-vertical-relative:line" coordorigin="9,29130" coordsize="43470,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">
                <v:shape id="Google Shape;751;p16" o:spid="_x0000_s1681" style="position:absolute;left:197;top:30259;width:42747;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h8QMQA&#10;AADdAAAADwAAAGRycy9kb3ducmV2LnhtbESPQWvCQBSE7wX/w/IEb3VjU6pEV5FCwfbUWj14e2af&#10;STD7NmRfzfbfdwuFHoeZ+YZZbaJr1Y360Hg2MJtmoIhLbxuuDBw+X+4XoIIgW2w9k4FvCrBZj+5W&#10;WFg/8Afd9lKpBOFQoIFapCu0DmVNDsPUd8TJu/jeoSTZV9r2OCS4a/VDlj1phw2nhRo7eq6pvO6/&#10;nIG3qpNjPEs82oGZWvua+/eTMZNx3C5BCUX5D/+1d9ZA/pjP4fdNeg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ofEDEAAAA3QAAAA8AAAAAAAAAAAAAAAAAmAIAAGRycy9k&#10;b3ducmV2LnhtbFBLBQYAAAAABAAEAPUAAACJAwAAAAA=&#10;" path="m3215,1c1441,1,1,1441,1,3215r,17574c1,22563,1441,24004,3215,24004r156484,c161473,24004,162914,22563,162914,20789r,-17574c162914,1441,161473,1,159699,1l3215,1xe" fillcolor="black" stroked="f">
                  <v:fill opacity="21588f"/>
                  <v:path arrowok="t" o:extrusionok="f" o:connecttype="custom" o:connectlocs="844,0;0,894;0,5779;844,6673;41903,6673;42747,5779;42747,894;41903,0;844,0" o:connectangles="0,0,0,0,0,0,0,0,0"/>
                </v:shape>
                <v:shape id="Google Shape;752;p16" o:spid="_x0000_s1682" style="position:absolute;left:9;top:30092;width:43203;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RyyMIA&#10;AADdAAAADwAAAGRycy9kb3ducmV2LnhtbERPy2oCMRTdC/5DuEJ3mqmKyGiUIggWutBRaZfXyZ0H&#10;Tm6GJOrUr28WBZeH816uO9OIOzlfW1bwPkpAEOdW11wqOB23wzkIH5A1NpZJwS95WK/6vSWm2j74&#10;QPcslCKGsE9RQRVCm0rp84oM+pFtiSNXWGcwROhKqR0+Yrhp5DhJZtJgzbGhwpY2FeXX7GYUePz6&#10;zK6X76ct2/3z/FMUm4MrlHobdB8LEIG68BL/u3dawWQ6iXPjm/g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1HLIwgAAAN0AAAAPAAAAAAAAAAAAAAAAAJgCAABkcnMvZG93&#10;bnJldi54bWxQSwUGAAAAAAQABAD1AAAAhwMAAAAA&#10;" path="m3215,1c1441,1,1,1441,1,3215r,17574c1,22563,1441,24004,3215,24004r156484,c161473,24004,162914,22563,162914,20789r,-17574c162914,1441,161473,1,159699,1l3215,1xe" fillcolor="#e7e6e6 [3203]" stroked="f">
                  <v:path arrowok="t" o:extrusionok="f" o:connecttype="custom" o:connectlocs="853,0;0,894;0,5779;853,6673;42350,6673;43203,5779;43203,894;42350,0;853,0" o:connectangles="0,0,0,0,0,0,0,0,0"/>
                </v:shape>
                <v:shape id="Google Shape;753;p16" o:spid="_x0000_s1683" style="position:absolute;left:3521;top:29130;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IoqMcA&#10;AADdAAAADwAAAGRycy9kb3ducmV2LnhtbESPQWvCQBSE7wX/w/KE3urG2kobXaWkVXrTJlWvj+wz&#10;CWbfhuxWo7++Kwgeh5n5hpnOO1OLI7WusqxgOIhAEOdWV1wo+M0WT28gnEfWWFsmBWdyMJ/1HqYY&#10;a3viHzqmvhABwi5GBaX3TSyly0sy6Aa2IQ7e3rYGfZBtIXWLpwA3tXyOorE0WHFYKLGhpKT8kP4Z&#10;BeuvxWa93aFLNqvPy/6QJtnrMlHqsd99TEB46vw9fGt/awWjl9E7XN+EJyB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iKKjHAAAA3QAAAA8AAAAAAAAAAAAAAAAAmAIAAGRy&#10;cy9kb3ducmV2LnhtbFBLBQYAAAAABAAEAPUAAACMAwAAAAA=&#10;" path="m620,1l1,3430r25872,l26552,1,620,1xe" fillcolor="#9f5fcf" stroked="f">
                  <v:path arrowok="t" o:extrusionok="f" o:connecttype="custom" o:connectlocs="113,0;0,954;4720,954;4844,0;113,0" o:connectangles="0,0,0,0,0"/>
                </v:shape>
                <v:shape id="Google Shape;754;p16" o:spid="_x0000_s1684" style="position:absolute;left:671;top:36756;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7ySMQA&#10;AADdAAAADwAAAGRycy9kb3ducmV2LnhtbERPyW7CMBC9I/UfrEHiVhxaWlUhBlVpqXorJCzXUTxZ&#10;RDyOYgNpv74+IHF8enuyGkwrLtS7xrKC2TQCQVxY3XClYJevH99AOI+ssbVMCn7JwWr5MEow1vbK&#10;W7pkvhIhhF2MCmrvu1hKV9Rk0E1tRxy40vYGfYB9JXWP1xBuWvkURa/SYMOhocaO0pqKU3Y2Cjaf&#10;6/3mcESX7n8+/spTluYvX6lSk/HwvgDhafB38c39rRU8z+dhf3gTno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e8kjEAAAA3QAAAA8AAAAAAAAAAAAAAAAAmAIAAGRycy9k&#10;b3ducmV2LnhtbFBLBQYAAAAABAAEAPUAAACJAwAAAAA=&#10;" path="m620,1l1,3430r25920,l26552,1,620,1xe" fillcolor="#9f5fcf" stroked="f">
                  <v:path arrowok="t" o:extrusionok="f" o:connecttype="custom" o:connectlocs="113,0;0,954;4729,954;4844,0;113,0" o:connectangles="0,0,0,0,0"/>
                </v:shape>
                <v:shape id="Google Shape;755;p16" o:spid="_x0000_s1685" style="position:absolute;left:1072;top:36756;width:3851;height:478;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l9H8YA&#10;AADdAAAADwAAAGRycy9kb3ducmV2LnhtbESPQWvCQBSE7wX/w/IKvdVNbJpK6ipSKIinqEWvz+xr&#10;Epp9G7Nrkv77rlDwOMzMN8xiNZpG9NS52rKCeBqBIC6srrlU8HX4fJ6DcB5ZY2OZFPySg9Vy8rDA&#10;TNuBd9TvfSkChF2GCirv20xKV1Rk0E1tSxy8b9sZ9EF2pdQdDgFuGjmLolQarDksVNjSR0XFz/5q&#10;FOA2H+L+tEnPx/z4lkdnfC2Si1JPj+P6HYSn0d/D/+2NVvCSJDHc3o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Gl9H8YAAADdAAAADwAAAAAAAAAAAAAAAACYAgAAZHJz&#10;L2Rvd25yZXYueG1sUEsFBgAAAAAEAAQA9QAAAIsDAAAAAA==&#10;" path="m,1l1393,1715r19717,l21110,1,,1xe" fillcolor="#57257d" stroked="f">
                  <v:path arrowok="t" o:extrusionok="f" o:connecttype="custom" o:connectlocs="0,0;254,478;3851,478;3851,0;0,0" o:connectangles="0,0,0,0,0"/>
                </v:shape>
                <v:shape id="Google Shape;756;p16" o:spid="_x0000_s1686" style="position:absolute;left:4422;top:29607;width:3968;height:477;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NMYA&#10;AADdAAAADwAAAGRycy9kb3ducmV2LnhtbESPT2vCQBTE74LfYXlCb7ppGkRSVymWloIHrQpeH9ln&#10;Epp9G7Jr/vjpXUHocZiZ3zDLdW8q0VLjSssKXmcRCOLM6pJzBafj13QBwnlkjZVlUjCQg/VqPFpi&#10;qm3Hv9QefC4ChF2KCgrv61RKlxVk0M1sTRy8i20M+iCbXOoGuwA3lYyjaC4NlhwWCqxpU1D2d7ga&#10;BXLxbT6jZHfrr127v2zPQ3wcNkq9TPqPdxCeev8ffrZ/tIK3JInh8SY8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NMYAAADdAAAADwAAAAAAAAAAAAAAAACYAgAAZHJz&#10;L2Rvd25yZXYueG1sUEsFBgAAAAAEAAQA9QAAAIsDAAAAAA==&#10;" path="m596,l,1715r21753,l20312,,596,xe" fillcolor="#57257d" stroked="f">
                  <v:path arrowok="t" o:extrusionok="f" o:connecttype="custom" o:connectlocs="109,0;0,477;3968,477;3705,0;109,0" o:connectangles="0,0,0,0,0"/>
                </v:shape>
                <v:shape id="Google Shape;757;p16" o:spid="_x0000_s1687" style="position:absolute;left:838;top:29607;width:6260;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oFMcA&#10;AADdAAAADwAAAGRycy9kb3ducmV2LnhtbESPQWvCQBSE70L/w/KE3urGRkWiq7QVqdSTUcTjI/ua&#10;TZt9G7JbTf31bqHgcZiZb5j5srO1OFPrK8cKhoMEBHHhdMWlgsN+/TQF4QOyxtoxKfglD8vFQ2+O&#10;mXYX3tE5D6WIEPYZKjAhNJmUvjBk0Q9cQxy9T9daDFG2pdQtXiLc1vI5SSbSYsVxwWBDb4aK7/zH&#10;KnDrVObj19qP3832uPr6WJ02171Sj/3uZQYiUBfu4f/2RitIR6MU/t7E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TqBTHAAAA3QAAAA8AAAAAAAAAAAAAAAAAmAIAAGRy&#10;cy9kb3ducmV2LnhtbFBLBQYAAAAABAAEAPUAAACMAwAAAAA=&#10;" adj="-11796480,,5400" path="m4977,l,27432r25932,l30909,,4977,xe" fillcolor="#7030a0" stroked="f">
                  <v:stroke joinstyle="miter"/>
                  <v:formulas/>
                  <v:path arrowok="t" o:extrusionok="f" o:connecttype="custom" o:connectlocs="1008,0;0,7626;5252,7626;6260,0;1008,0" o:connectangles="0,0,0,0,0" textboxrect="0,0,30909,27433"/>
                  <v:textbox inset="2.53958mm,2.53958mm,2.53958mm,2.53958mm">
                    <w:txbxContent>
                      <w:p w:rsidR="00693FEF" w:rsidRPr="00431E69" w:rsidRDefault="00693FEF" w:rsidP="000D0CA1">
                        <w:pPr>
                          <w:bidi w:val="0"/>
                          <w:jc w:val="center"/>
                          <w:rPr>
                            <w:rFonts w:ascii="Adobe Arabic" w:hAnsi="Adobe Arabic" w:cs="Adobe Arabic"/>
                            <w:color w:val="FFFFFF"/>
                            <w:sz w:val="48"/>
                            <w:szCs w:val="48"/>
                          </w:rPr>
                        </w:pPr>
                        <w:r w:rsidRPr="00431E69">
                          <w:rPr>
                            <w:rFonts w:ascii="Adobe Arabic" w:hAnsi="Adobe Arabic" w:cs="Adobe Arabic"/>
                            <w:color w:val="FFFFFF"/>
                            <w:sz w:val="48"/>
                            <w:szCs w:val="48"/>
                            <w:lang w:val="en-GB"/>
                          </w:rPr>
                          <w:t>2</w:t>
                        </w:r>
                      </w:p>
                    </w:txbxContent>
                  </v:textbox>
                </v:shape>
                <v:shape id="Google Shape;760;p16" o:spid="_x0000_s1688" type="#_x0000_t202" style="position:absolute;left:7118;top:30413;width:36361;height:63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97sUA&#10;AADdAAAADwAAAGRycy9kb3ducmV2LnhtbESPX2vCQBDE34V+h2MLfdOLNoimnlJKi0JB8E/fl9ya&#10;C83thdw2pt++JxR8HGbmN8xqM/hG9dTFOrCB6SQDRVwGW3Nl4Hz6GC9ARUG22AQmA78UYbN+GK2w&#10;sOHKB+qPUqkE4VigASfSFlrH0pHHOAktcfIuofMoSXaVth1eE9w3epZlc+2x5rTgsKU3R+X38ccb&#10;6GeL7V6m7xd9/pxvv6R20S0Pxjw9Dq8voIQGuYf/2ztr4DnPc7i9SU9A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X73uxQAAAN0AAAAPAAAAAAAAAAAAAAAAAJgCAABkcnMv&#10;ZG93bnJldi54bWxQSwUGAAAAAAQABAD1AAAAigMAAAAA&#10;" filled="f" stroked="f">
                  <v:textbox inset="2.53958mm,1mm,2.53958mm,1mm">
                    <w:txbxContent>
                      <w:p w:rsidR="00693FEF" w:rsidRPr="00346492" w:rsidRDefault="00693FEF" w:rsidP="000D0CA1">
                        <w:pPr>
                          <w:jc w:val="center"/>
                          <w:rPr>
                            <w:rFonts w:ascii="Adobe Arabic" w:hAnsi="Adobe Arabic" w:cs="Adobe Arabic"/>
                            <w:bCs/>
                            <w:color w:val="434343"/>
                            <w:sz w:val="36"/>
                            <w:szCs w:val="36"/>
                            <w:rtl/>
                            <w:lang w:bidi="ar-SY"/>
                          </w:rPr>
                        </w:pPr>
                        <w:r w:rsidRPr="00346492">
                          <w:rPr>
                            <w:rFonts w:ascii="Adobe Arabic" w:hAnsi="Adobe Arabic" w:cs="Adobe Arabic"/>
                            <w:bCs/>
                            <w:sz w:val="36"/>
                            <w:szCs w:val="36"/>
                            <w:rtl/>
                          </w:rPr>
                          <w:t xml:space="preserve">الإنصات النقدي </w:t>
                        </w:r>
                        <w:r w:rsidRPr="00346492">
                          <w:rPr>
                            <w:rFonts w:ascii="Adobe Arabic" w:hAnsi="Adobe Arabic" w:cs="Adobe Arabic"/>
                            <w:bCs/>
                            <w:sz w:val="36"/>
                            <w:szCs w:val="36"/>
                          </w:rPr>
                          <w:t>Listening Critical</w:t>
                        </w:r>
                        <w:r w:rsidRPr="00346492">
                          <w:rPr>
                            <w:rFonts w:ascii="Adobe Arabic" w:hAnsi="Adobe Arabic" w:cs="Adobe Arabic" w:hint="cs"/>
                            <w:bCs/>
                            <w:sz w:val="36"/>
                            <w:szCs w:val="36"/>
                            <w:rtl/>
                          </w:rPr>
                          <w:t>:</w:t>
                        </w:r>
                      </w:p>
                    </w:txbxContent>
                  </v:textbox>
                </v:shape>
                <w10:wrap anchorx="page"/>
                <w10:anchorlock/>
              </v:group>
            </w:pict>
          </mc:Fallback>
        </mc:AlternateContent>
      </w:r>
    </w:p>
    <w:p w:rsidR="000D0CA1" w:rsidRDefault="000D0CA1" w:rsidP="000D0CA1">
      <w:pPr>
        <w:rPr>
          <w:rtl/>
        </w:rPr>
      </w:pPr>
      <w:r>
        <w:rPr>
          <w:rtl/>
        </w:rPr>
        <w:t xml:space="preserve">ويتضمن تقييم المادة التي يـدور حولهـا موضـوع الاتصال ويبحث الشخص المنصت هنا عن دوافع المتحدث وأفكاره ومعلوماتـه. وتتضـح أهمية هذا النوع من الإنصات عند الاستماع إلى الرسائل </w:t>
      </w:r>
      <w:r>
        <w:rPr>
          <w:rFonts w:hint="cs"/>
          <w:rtl/>
        </w:rPr>
        <w:t>الاقناعية</w:t>
      </w:r>
      <w:r>
        <w:rPr>
          <w:rtl/>
        </w:rPr>
        <w:t xml:space="preserve">. </w:t>
      </w:r>
    </w:p>
    <w:p w:rsidR="000D0CA1" w:rsidRDefault="000D0CA1" w:rsidP="000D0CA1">
      <w:pPr>
        <w:rPr>
          <w:rtl/>
          <w:lang w:bidi="ar-SY"/>
        </w:rPr>
      </w:pPr>
      <w:r>
        <w:rPr>
          <w:noProof/>
          <w:rtl/>
        </w:rPr>
        <mc:AlternateContent>
          <mc:Choice Requires="wpg">
            <w:drawing>
              <wp:inline distT="0" distB="0" distL="0" distR="0" wp14:anchorId="674EC7E3" wp14:editId="545741BB">
                <wp:extent cx="3609600" cy="760095"/>
                <wp:effectExtent l="0" t="0" r="0" b="1905"/>
                <wp:docPr id="3445" name="Group 18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609600" cy="760095"/>
                          <a:chOff x="12" y="9711"/>
                          <a:chExt cx="40711" cy="8580"/>
                        </a:xfrm>
                      </wpg:grpSpPr>
                      <wps:wsp>
                        <wps:cNvPr id="3446" name="Google Shape;773;p16"/>
                        <wps:cNvSpPr>
                          <a:spLocks/>
                        </wps:cNvSpPr>
                        <wps:spPr bwMode="auto">
                          <a:xfrm>
                            <a:off x="3522" y="10842"/>
                            <a:ext cx="34924"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47" name="Google Shape;774;p16"/>
                        <wps:cNvSpPr>
                          <a:spLocks/>
                        </wps:cNvSpPr>
                        <wps:spPr bwMode="auto">
                          <a:xfrm>
                            <a:off x="12" y="10663"/>
                            <a:ext cx="40711"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48" name="Google Shape;775;p16"/>
                        <wps:cNvSpPr>
                          <a:spLocks/>
                        </wps:cNvSpPr>
                        <wps:spPr bwMode="auto">
                          <a:xfrm>
                            <a:off x="3521" y="9711"/>
                            <a:ext cx="5186" cy="953"/>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92D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49" name="Google Shape;776;p16"/>
                        <wps:cNvSpPr>
                          <a:spLocks/>
                        </wps:cNvSpPr>
                        <wps:spPr bwMode="auto">
                          <a:xfrm>
                            <a:off x="671" y="17337"/>
                            <a:ext cx="5186"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92D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53" name="Google Shape;777;p16"/>
                        <wps:cNvSpPr>
                          <a:spLocks/>
                        </wps:cNvSpPr>
                        <wps:spPr bwMode="auto">
                          <a:xfrm>
                            <a:off x="1072" y="17337"/>
                            <a:ext cx="4123" cy="477"/>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54" name="Google Shape;778;p16"/>
                        <wps:cNvSpPr>
                          <a:spLocks/>
                        </wps:cNvSpPr>
                        <wps:spPr bwMode="auto">
                          <a:xfrm>
                            <a:off x="4422" y="10188"/>
                            <a:ext cx="4248" cy="476"/>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55" name="Google Shape;779;p16"/>
                        <wps:cNvSpPr>
                          <a:spLocks/>
                        </wps:cNvSpPr>
                        <wps:spPr bwMode="auto">
                          <a:xfrm>
                            <a:off x="1004" y="10188"/>
                            <a:ext cx="6492"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A11552" w:rsidRDefault="00693FEF" w:rsidP="000D0CA1">
                              <w:pPr>
                                <w:bidi w:val="0"/>
                                <w:jc w:val="center"/>
                                <w:rPr>
                                  <w:rFonts w:ascii="Adobe Arabic" w:hAnsi="Adobe Arabic" w:cs="Adobe Arabic"/>
                                  <w:color w:val="FFFFFF"/>
                                  <w:sz w:val="48"/>
                                  <w:szCs w:val="48"/>
                                  <w:lang w:bidi="ar-SY"/>
                                </w:rPr>
                              </w:pPr>
                              <w:r w:rsidRPr="0061566F">
                                <w:rPr>
                                  <w:rFonts w:ascii="Adobe Arabic" w:hAnsi="Adobe Arabic" w:cs="Adobe Arabic"/>
                                  <w:color w:val="FFFFFF"/>
                                  <w:sz w:val="48"/>
                                  <w:szCs w:val="48"/>
                                  <w:lang w:val="en-GB" w:bidi="ar-SY"/>
                                </w:rPr>
                                <w:t>3</w:t>
                              </w:r>
                            </w:p>
                          </w:txbxContent>
                        </wps:txbx>
                        <wps:bodyPr rot="0" vert="horz" wrap="square" lIns="91425" tIns="91425" rIns="91425" bIns="91425" anchor="ctr" anchorCtr="0" upright="1">
                          <a:noAutofit/>
                        </wps:bodyPr>
                      </wps:wsp>
                      <wps:wsp>
                        <wps:cNvPr id="896" name="Google Shape;782;p16"/>
                        <wps:cNvSpPr txBox="1">
                          <a:spLocks noChangeArrowheads="1"/>
                        </wps:cNvSpPr>
                        <wps:spPr bwMode="auto">
                          <a:xfrm>
                            <a:off x="6592" y="11049"/>
                            <a:ext cx="33863" cy="6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46492" w:rsidRDefault="00693FEF" w:rsidP="000D0CA1">
                              <w:pPr>
                                <w:jc w:val="center"/>
                                <w:rPr>
                                  <w:rFonts w:ascii="Adobe Arabic" w:hAnsi="Adobe Arabic" w:cs="Adobe Arabic"/>
                                  <w:b/>
                                  <w:bCs/>
                                  <w:color w:val="434343"/>
                                  <w:sz w:val="34"/>
                                  <w:rtl/>
                                  <w:lang w:bidi="ar-SY"/>
                                </w:rPr>
                              </w:pPr>
                              <w:r w:rsidRPr="00346492">
                                <w:rPr>
                                  <w:rFonts w:ascii="Adobe Arabic" w:hAnsi="Adobe Arabic" w:cs="Adobe Arabic"/>
                                  <w:b/>
                                  <w:bCs/>
                                  <w:sz w:val="36"/>
                                  <w:szCs w:val="36"/>
                                  <w:rtl/>
                                </w:rPr>
                                <w:t xml:space="preserve">الإنصات العاطفي </w:t>
                              </w:r>
                              <w:r w:rsidRPr="00346492">
                                <w:rPr>
                                  <w:rFonts w:ascii="Adobe Arabic" w:hAnsi="Adobe Arabic" w:cs="Adobe Arabic"/>
                                  <w:sz w:val="36"/>
                                  <w:szCs w:val="36"/>
                                </w:rPr>
                                <w:t>Listening Empathic</w:t>
                              </w:r>
                              <w:r>
                                <w:rPr>
                                  <w:rFonts w:ascii="Adobe Arabic" w:hAnsi="Adobe Arabic" w:cs="Adobe Arabic" w:hint="cs"/>
                                  <w:b/>
                                  <w:bCs/>
                                  <w:sz w:val="36"/>
                                  <w:szCs w:val="36"/>
                                  <w:rtl/>
                                </w:rPr>
                                <w:t>:</w:t>
                              </w:r>
                            </w:p>
                          </w:txbxContent>
                        </wps:txbx>
                        <wps:bodyPr rot="0" vert="horz" wrap="square" lIns="91425" tIns="36000" rIns="91425" bIns="36000" anchor="ctr" anchorCtr="0" upright="1">
                          <a:noAutofit/>
                        </wps:bodyPr>
                      </wps:wsp>
                    </wpg:wgp>
                  </a:graphicData>
                </a:graphic>
              </wp:inline>
            </w:drawing>
          </mc:Choice>
          <mc:Fallback>
            <w:pict>
              <v:group id="_x0000_s1689" style="width:284.2pt;height:59.85pt;flip:x;mso-position-horizontal-relative:char;mso-position-vertical-relative:line" coordorigin="12,9711" coordsize="40711,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">
                <v:shape id="Google Shape;773;p16" o:spid="_x0000_s1690" style="position:absolute;left:3522;top:10842;width:34924;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KqpsQA&#10;AADdAAAADwAAAGRycy9kb3ducmV2LnhtbESPT2vCQBTE7wW/w/IEb3VjFZHoKiIUak+tfw7entln&#10;Esy+DdlXs/323UKhx2FmfsOsNtE16kFdqD0bmIwzUMSFtzWXBk7H1+cFqCDIFhvPZOCbAmzWg6cV&#10;5tb3/EmPg5QqQTjkaKASaXOtQ1GRwzD2LXHybr5zKEl2pbYd9gnuGv2SZXPtsOa0UGFLu4qK++HL&#10;GXgvWznHq8Sz7Zmpsfup/7gYMxrG7RKUUJT/8F/7zRqYzmZz+H2Tno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iqqbEAAAA3QAAAA8AAAAAAAAAAAAAAAAAmAIAAGRycy9k&#10;b3ducmV2LnhtbFBLBQYAAAAABAAEAPUAAACJAwAAAAA=&#10;" path="m3215,1c1441,1,1,1441,1,3215r,17574c1,22563,1441,24004,3215,24004r156484,c161473,24004,162914,22563,162914,20789r,-17574c162914,1441,161473,1,159699,1l3215,1xe" fillcolor="black" stroked="f">
                  <v:fill opacity="21588f"/>
                  <v:path arrowok="t" o:extrusionok="f" o:connecttype="custom" o:connectlocs="689,0;0,894;0,5779;689,6673;34235,6673;34924,5779;34924,894;34235,0;689,0" o:connectangles="0,0,0,0,0,0,0,0,0"/>
                </v:shape>
                <v:shape id="Google Shape;774;p16" o:spid="_x0000_s1691" style="position:absolute;left:12;top:10663;width:40711;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2Vx8cA&#10;AADdAAAADwAAAGRycy9kb3ducmV2LnhtbESPT2sCMRTE7wW/Q3iCt25WK23ZGkUEoYUedG1pj6+b&#10;t39w87IkUVc/vRGEHoeZ+Q0zW/SmFUdyvrGsYJykIIgLqxuuFHzt1o+vIHxA1thaJgVn8rCYDx5m&#10;mGl74i0d81CJCGGfoYI6hC6T0hc1GfSJ7YijV1pnMETpKqkdniLctHKSps/SYMNxocaOVjUV+/xg&#10;FHj8/Mj3fz8XW3Wby/dvWa62rlRqNOyXbyAC9eE/fG+/awVP0+kL3N7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NlcfHAAAA3QAAAA8AAAAAAAAAAAAAAAAAmAIAAGRy&#10;cy9kb3ducmV2LnhtbFBLBQYAAAAABAAEAPUAAACMAwAAAAA=&#10;" path="m3215,1c1441,1,1,1441,1,3215r,17574c1,22563,1441,24004,3215,24004r156484,c161473,24004,162914,22563,162914,20789r,-17574c162914,1441,161473,1,159699,1l3215,1xe" fillcolor="#e7e6e6 [3203]" stroked="f">
                  <v:path arrowok="t" o:extrusionok="f" o:connecttype="custom" o:connectlocs="803,0;0,894;0,5779;803,6673;39908,6673;40711,5779;40711,894;39908,0;803,0" o:connectangles="0,0,0,0,0,0,0,0,0"/>
                </v:shape>
                <v:shape id="Google Shape;775;p16" o:spid="_x0000_s1692" style="position:absolute;left:3521;top:9711;width:5186;height:953;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834MUA&#10;AADdAAAADwAAAGRycy9kb3ducmV2LnhtbERPTWvCQBC9F/wPywi91U01aEmzihYKHkSpLQm9TbPT&#10;JJidDdltTP69exB6fLzvdDOYRvTUudqygudZBIK4sLrmUsHX5/vTCwjnkTU2lknBSA4268lDiom2&#10;V/6g/uxLEULYJaig8r5NpHRFRQbdzLbEgfu1nUEfYFdK3eE1hJtGzqNoKQ3WHBoqbOmtouJy/jMK&#10;dj/fTbYYV8tj5rNVfTjlDvtcqcfpsH0F4Wnw/+K7e68VLOI4zA1vwhO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XzfgxQAAAN0AAAAPAAAAAAAAAAAAAAAAAJgCAABkcnMv&#10;ZG93bnJldi54bWxQSwUGAAAAAAQABAD1AAAAigMAAAAA&#10;" path="m620,1l1,3430r25872,l26552,1,620,1xe" fillcolor="#92d050" stroked="f">
                  <v:path arrowok="t" o:extrusionok="f" o:connecttype="custom" o:connectlocs="121,0;0,953;5053,953;5186,0;121,0" o:connectangles="0,0,0,0,0"/>
                </v:shape>
                <v:shape id="Google Shape;776;p16" o:spid="_x0000_s1693" style="position:absolute;left:671;top:17337;width:5186;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OSe8cA&#10;AADdAAAADwAAAGRycy9kb3ducmV2LnhtbESPQWvCQBSE74X+h+UVequbqmhN3YRaEDyIUlsi3l6z&#10;r0lo9m3IrjH+e1cQPA4z8w0zT3tTi45aV1lW8DqIQBDnVldcKPj5Xr68gXAeWWNtmRScyUGaPD7M&#10;Mdb2xF/U7XwhAoRdjApK75tYSpeXZNANbEMcvD/bGvRBtoXULZ4C3NRyGEUTabDisFBiQ58l5f+7&#10;o1Gw+D3U2eg8nWwyn02r9XbvsNsr9fzUf7yD8NT7e/jWXmkFo/F4Btc34QnI5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TknvHAAAA3QAAAA8AAAAAAAAAAAAAAAAAmAIAAGRy&#10;cy9kb3ducmV2LnhtbFBLBQYAAAAABAAEAPUAAACMAwAAAAA=&#10;" path="m620,1l1,3430r25920,l26552,1,620,1xe" fillcolor="#92d050" stroked="f">
                  <v:path arrowok="t" o:extrusionok="f" o:connecttype="custom" o:connectlocs="121,0;0,954;5063,954;5186,0;121,0" o:connectangles="0,0,0,0,0"/>
                </v:shape>
                <v:shape id="Google Shape;777;p16" o:spid="_x0000_s1694" style="position:absolute;left:1072;top:17337;width:4123;height:477;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ovd8UA&#10;AADdAAAADwAAAGRycy9kb3ducmV2LnhtbESPW2sCMRSE3wv+h3AE32pWbb2sRpEFUdr64O39sDnu&#10;Lm5OliTq9t83hUIfh5n5hlmsWlOLBzlfWVYw6CcgiHOrKy4UnE+b1ykIH5A11pZJwTd5WC07LwtM&#10;tX3ygR7HUIgIYZ+igjKEJpXS5yUZ9H3bEEfvap3BEKUrpHb4jHBTy2GSjKXBiuNCiQ1lJeW3490o&#10;uBBfP53/WM9ou5t9Zedssp9USvW67XoOIlAb/sN/7Z1WMHp7H8Hvm/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Gi93xQAAAN0AAAAPAAAAAAAAAAAAAAAAAJgCAABkcnMv&#10;ZG93bnJldi54bWxQSwUGAAAAAAQABAD1AAAAigMAAAAA&#10;" path="m,1l1393,1715r19717,l21110,1,,1xe" fillcolor="#e09214" stroked="f">
                  <v:path arrowok="t" o:extrusionok="f" o:connecttype="custom" o:connectlocs="0,0;272,477;4123,477;4123,0;0,0" o:connectangles="0,0,0,0,0"/>
                </v:shape>
                <v:shape id="Google Shape;778;p16" o:spid="_x0000_s1695" style="position:absolute;left:4422;top:10188;width:4248;height:476;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xXpMIA&#10;AADdAAAADwAAAGRycy9kb3ducmV2LnhtbESPS4sCMRCE74L/IbSwN83s+kBGoyy7CJ7EF56bSTsT&#10;d9IZkqyO/94Igseiqr6i5svW1uJKPhjHCj4HGQjiwmnDpYLjYdWfgggRWWPtmBTcKcBy0e3MMdfu&#10;xju67mMpEoRDjgqqGJtcylBUZDEMXEOcvLPzFmOSvpTa4y3BbS2/smwiLRpOCxU29FNR8bf/two2&#10;J+SDw0sYbn+L1RFPJvjWKPXRa79nICK18R1+tddawXA0HsHzTXoC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rFekwgAAAN0AAAAPAAAAAAAAAAAAAAAAAJgCAABkcnMvZG93&#10;bnJldi54bWxQSwUGAAAAAAQABAD1AAAAhwMAAAAA&#10;" path="m596,l,1715r21753,l20312,,596,xe" fillcolor="#00b050" stroked="f">
                  <v:path arrowok="t" o:extrusionok="f" o:connecttype="custom" o:connectlocs="116,0;0,476;4248,476;3966,0;116,0" o:connectangles="0,0,0,0,0"/>
                </v:shape>
                <v:shape id="Google Shape;779;p16" o:spid="_x0000_s1696" style="position:absolute;left:1004;top:10188;width:6492;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HMgA&#10;AADdAAAADwAAAGRycy9kb3ducmV2LnhtbESPzW7CMBCE70h9B2uRegMHKAilGFRQqXprQ+nPcRtv&#10;k0C8jmyXhLevKyFxHM3MN5rFqjO1OJHzlWUFo2ECgji3uuJCwf5tO5iD8AFZY22ZFJzJw2p501tg&#10;qm3LGZ12oRARwj5FBWUITSqlz0sy6Ie2IY7ej3UGQ5SukNphG+GmluMkmUmDFceFEhvalJQfd79G&#10;wfpzP+9eJ1n2/rL9ku3s8fvp4+CUuu13D/cgAnXhGr60n7WCyd10Cv9v4hOQ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5r84cyAAAAN0AAAAPAAAAAAAAAAAAAAAAAJgCAABk&#10;cnMvZG93bnJldi54bWxQSwUGAAAAAAQABAD1AAAAjQMAAAAA&#10;" adj="-11796480,,5400" path="m4977,l,27432r25932,l30909,,4977,xe" fillcolor="#00b050" stroked="f">
                  <v:stroke joinstyle="miter"/>
                  <v:formulas/>
                  <v:path arrowok="t" o:extrusionok="f" o:connecttype="custom" o:connectlocs="1045,0;0,7626;5447,7626;6492,0;1045,0" o:connectangles="0,0,0,0,0" textboxrect="0,0,30909,27433"/>
                  <v:textbox inset="2.53958mm,2.53958mm,2.53958mm,2.53958mm">
                    <w:txbxContent>
                      <w:p w:rsidR="00693FEF" w:rsidRPr="00A11552" w:rsidRDefault="00693FEF" w:rsidP="000D0CA1">
                        <w:pPr>
                          <w:bidi w:val="0"/>
                          <w:jc w:val="center"/>
                          <w:rPr>
                            <w:rFonts w:ascii="Adobe Arabic" w:hAnsi="Adobe Arabic" w:cs="Adobe Arabic"/>
                            <w:color w:val="FFFFFF"/>
                            <w:sz w:val="48"/>
                            <w:szCs w:val="48"/>
                            <w:lang w:bidi="ar-SY"/>
                          </w:rPr>
                        </w:pPr>
                        <w:r w:rsidRPr="0061566F">
                          <w:rPr>
                            <w:rFonts w:ascii="Adobe Arabic" w:hAnsi="Adobe Arabic" w:cs="Adobe Arabic"/>
                            <w:color w:val="FFFFFF"/>
                            <w:sz w:val="48"/>
                            <w:szCs w:val="48"/>
                            <w:lang w:val="en-GB" w:bidi="ar-SY"/>
                          </w:rPr>
                          <w:t>3</w:t>
                        </w:r>
                      </w:p>
                    </w:txbxContent>
                  </v:textbox>
                </v:shape>
                <v:shape id="Google Shape;782;p16" o:spid="_x0000_s1697" type="#_x0000_t202" style="position:absolute;left:6592;top:11049;width:33863;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Gk1MMA&#10;AADcAAAADwAAAGRycy9kb3ducmV2LnhtbESPQWvCQBSE70L/w/IKvelGDyGmrlJKi0JB0Nr7I/vM&#10;hmbfhuwzpv++Kwgeh5n5hlltRt+qgfrYBDYwn2WgiKtgG64NnL4/pwWoKMgW28Bk4I8ibNZPkxWW&#10;Nlz5QMNRapUgHEs04ES6UutYOfIYZ6EjTt459B4lyb7WtsdrgvtWL7Is1x4bTgsOO3p3VP0eL97A&#10;sCi2e5l/nPXpK9/+SOOiWx6MeXke315BCY3yCN/bO2ugWOZwO5OOgF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tGk1MMAAADcAAAADwAAAAAAAAAAAAAAAACYAgAAZHJzL2Rv&#10;d25yZXYueG1sUEsFBgAAAAAEAAQA9QAAAIgDAAAAAA==&#10;" filled="f" stroked="f">
                  <v:textbox inset="2.53958mm,1mm,2.53958mm,1mm">
                    <w:txbxContent>
                      <w:p w:rsidR="00693FEF" w:rsidRPr="00346492" w:rsidRDefault="00693FEF" w:rsidP="000D0CA1">
                        <w:pPr>
                          <w:jc w:val="center"/>
                          <w:rPr>
                            <w:rFonts w:ascii="Adobe Arabic" w:hAnsi="Adobe Arabic" w:cs="Adobe Arabic"/>
                            <w:b/>
                            <w:bCs/>
                            <w:color w:val="434343"/>
                            <w:sz w:val="34"/>
                            <w:rtl/>
                            <w:lang w:bidi="ar-SY"/>
                          </w:rPr>
                        </w:pPr>
                        <w:r w:rsidRPr="00346492">
                          <w:rPr>
                            <w:rFonts w:ascii="Adobe Arabic" w:hAnsi="Adobe Arabic" w:cs="Adobe Arabic"/>
                            <w:b/>
                            <w:bCs/>
                            <w:sz w:val="36"/>
                            <w:szCs w:val="36"/>
                            <w:rtl/>
                          </w:rPr>
                          <w:t xml:space="preserve">الإنصات العاطفي </w:t>
                        </w:r>
                        <w:r w:rsidRPr="00346492">
                          <w:rPr>
                            <w:rFonts w:ascii="Adobe Arabic" w:hAnsi="Adobe Arabic" w:cs="Adobe Arabic"/>
                            <w:sz w:val="36"/>
                            <w:szCs w:val="36"/>
                          </w:rPr>
                          <w:t>Listening Empathic</w:t>
                        </w:r>
                        <w:r>
                          <w:rPr>
                            <w:rFonts w:ascii="Adobe Arabic" w:hAnsi="Adobe Arabic" w:cs="Adobe Arabic" w:hint="cs"/>
                            <w:b/>
                            <w:bCs/>
                            <w:sz w:val="36"/>
                            <w:szCs w:val="36"/>
                            <w:rtl/>
                          </w:rPr>
                          <w:t>:</w:t>
                        </w:r>
                      </w:p>
                    </w:txbxContent>
                  </v:textbox>
                </v:shape>
                <w10:wrap anchorx="page"/>
                <w10:anchorlock/>
              </v:group>
            </w:pict>
          </mc:Fallback>
        </mc:AlternateContent>
      </w:r>
    </w:p>
    <w:p w:rsidR="000D0CA1" w:rsidRDefault="000D0CA1" w:rsidP="000D0CA1">
      <w:pPr>
        <w:rPr>
          <w:rtl/>
        </w:rPr>
      </w:pPr>
      <w:r>
        <w:rPr>
          <w:rFonts w:hint="cs"/>
          <w:rtl/>
        </w:rPr>
        <w:t>ويشير</w:t>
      </w:r>
      <w:r>
        <w:rPr>
          <w:rtl/>
        </w:rPr>
        <w:t xml:space="preserve"> إلى الإنصات الذي يقوم على المشاعر ويقــوم بــه الفــرد في إطــار الاتصــال الشــخصي بهــدف مشــاركة المتحــدث في مشــاعره ومشكلاته.</w:t>
      </w:r>
    </w:p>
    <w:p w:rsidR="000D0CA1" w:rsidRDefault="000D0CA1" w:rsidP="000D0CA1">
      <w:pPr>
        <w:rPr>
          <w:rtl/>
          <w:lang w:bidi="ar-SY"/>
        </w:rPr>
      </w:pPr>
      <w:r>
        <w:rPr>
          <w:noProof/>
        </w:rPr>
        <mc:AlternateContent>
          <mc:Choice Requires="wpg">
            <w:drawing>
              <wp:inline distT="0" distB="0" distL="0" distR="0" wp14:anchorId="32817CD9" wp14:editId="2C9F6979">
                <wp:extent cx="4321902" cy="760095"/>
                <wp:effectExtent l="0" t="0" r="2540" b="1905"/>
                <wp:docPr id="897" name="Group 18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4321902" cy="760095"/>
                          <a:chOff x="8" y="9711"/>
                          <a:chExt cx="48716" cy="8580"/>
                        </a:xfrm>
                      </wpg:grpSpPr>
                      <wps:wsp>
                        <wps:cNvPr id="898" name="Google Shape;773;p16"/>
                        <wps:cNvSpPr>
                          <a:spLocks/>
                        </wps:cNvSpPr>
                        <wps:spPr bwMode="auto">
                          <a:xfrm>
                            <a:off x="194" y="10842"/>
                            <a:ext cx="47995"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99" name="Google Shape;774;p16"/>
                        <wps:cNvSpPr>
                          <a:spLocks/>
                        </wps:cNvSpPr>
                        <wps:spPr bwMode="auto">
                          <a:xfrm>
                            <a:off x="8" y="10663"/>
                            <a:ext cx="48716"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00" name="Google Shape;775;p16"/>
                        <wps:cNvSpPr>
                          <a:spLocks/>
                        </wps:cNvSpPr>
                        <wps:spPr bwMode="auto">
                          <a:xfrm>
                            <a:off x="3521" y="9711"/>
                            <a:ext cx="5186" cy="953"/>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01" name="Google Shape;776;p16"/>
                        <wps:cNvSpPr>
                          <a:spLocks/>
                        </wps:cNvSpPr>
                        <wps:spPr bwMode="auto">
                          <a:xfrm>
                            <a:off x="671" y="17337"/>
                            <a:ext cx="5186"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02" name="Google Shape;777;p16"/>
                        <wps:cNvSpPr>
                          <a:spLocks/>
                        </wps:cNvSpPr>
                        <wps:spPr bwMode="auto">
                          <a:xfrm>
                            <a:off x="1072" y="17337"/>
                            <a:ext cx="4123" cy="477"/>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03" name="Google Shape;778;p16"/>
                        <wps:cNvSpPr>
                          <a:spLocks/>
                        </wps:cNvSpPr>
                        <wps:spPr bwMode="auto">
                          <a:xfrm>
                            <a:off x="4422" y="10188"/>
                            <a:ext cx="4248" cy="476"/>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04" name="Google Shape;779;p16"/>
                        <wps:cNvSpPr>
                          <a:spLocks/>
                        </wps:cNvSpPr>
                        <wps:spPr bwMode="auto">
                          <a:xfrm>
                            <a:off x="1004" y="10188"/>
                            <a:ext cx="6492"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61566F" w:rsidRDefault="00693FEF" w:rsidP="000D0CA1">
                              <w:pPr>
                                <w:bidi w:val="0"/>
                                <w:jc w:val="center"/>
                                <w:rPr>
                                  <w:rFonts w:ascii="Adobe Arabic" w:hAnsi="Adobe Arabic" w:cs="Adobe Arabic"/>
                                  <w:color w:val="FFFFFF"/>
                                  <w:sz w:val="48"/>
                                  <w:szCs w:val="48"/>
                                  <w:lang w:val="en-GB" w:bidi="ar-SY"/>
                                </w:rPr>
                              </w:pPr>
                              <w:r w:rsidRPr="0061566F">
                                <w:rPr>
                                  <w:rFonts w:ascii="Adobe Arabic" w:hAnsi="Adobe Arabic" w:cs="Adobe Arabic"/>
                                  <w:color w:val="FFFFFF"/>
                                  <w:sz w:val="48"/>
                                  <w:szCs w:val="48"/>
                                  <w:lang w:val="en-GB" w:bidi="ar-SY"/>
                                </w:rPr>
                                <w:t>4</w:t>
                              </w:r>
                            </w:p>
                          </w:txbxContent>
                        </wps:txbx>
                        <wps:bodyPr rot="0" vert="horz" wrap="square" lIns="91425" tIns="91425" rIns="91425" bIns="91425" anchor="ctr" anchorCtr="0" upright="1">
                          <a:noAutofit/>
                        </wps:bodyPr>
                      </wps:wsp>
                      <wps:wsp>
                        <wps:cNvPr id="905" name="Google Shape;782;p16"/>
                        <wps:cNvSpPr txBox="1">
                          <a:spLocks noChangeArrowheads="1"/>
                        </wps:cNvSpPr>
                        <wps:spPr bwMode="auto">
                          <a:xfrm>
                            <a:off x="8752" y="11138"/>
                            <a:ext cx="38767" cy="6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46492" w:rsidRDefault="00693FEF" w:rsidP="000D0CA1">
                              <w:pPr>
                                <w:jc w:val="left"/>
                                <w:rPr>
                                  <w:rFonts w:ascii="Adobe Arabic" w:hAnsi="Adobe Arabic" w:cs="Adobe Arabic"/>
                                  <w:b/>
                                  <w:bCs/>
                                  <w:color w:val="434343"/>
                                  <w:sz w:val="34"/>
                                  <w:rtl/>
                                  <w:lang w:bidi="ar-SY"/>
                                </w:rPr>
                              </w:pPr>
                              <w:r w:rsidRPr="00346492">
                                <w:rPr>
                                  <w:rFonts w:ascii="Adobe Arabic" w:hAnsi="Adobe Arabic" w:cs="Adobe Arabic"/>
                                  <w:b/>
                                  <w:bCs/>
                                  <w:sz w:val="36"/>
                                  <w:szCs w:val="36"/>
                                  <w:rtl/>
                                </w:rPr>
                                <w:t xml:space="preserve">الإنصات بهدف الاستمتاع </w:t>
                              </w:r>
                              <w:r w:rsidRPr="00346492">
                                <w:rPr>
                                  <w:rFonts w:ascii="Adobe Arabic" w:hAnsi="Adobe Arabic" w:cs="Adobe Arabic"/>
                                  <w:sz w:val="36"/>
                                  <w:szCs w:val="36"/>
                                </w:rPr>
                                <w:t>Enjoyment for Listening</w:t>
                              </w:r>
                              <w:r w:rsidRPr="00346492">
                                <w:rPr>
                                  <w:rFonts w:ascii="Adobe Arabic" w:hAnsi="Adobe Arabic" w:cs="Adobe Arabic" w:hint="cs"/>
                                  <w:sz w:val="36"/>
                                  <w:szCs w:val="36"/>
                                  <w:rtl/>
                                </w:rPr>
                                <w:t>:</w:t>
                              </w:r>
                            </w:p>
                          </w:txbxContent>
                        </wps:txbx>
                        <wps:bodyPr rot="0" vert="horz" wrap="square" lIns="91425" tIns="36000" rIns="91425" bIns="36000" anchor="ctr" anchorCtr="0" upright="1">
                          <a:noAutofit/>
                        </wps:bodyPr>
                      </wps:wsp>
                    </wpg:wgp>
                  </a:graphicData>
                </a:graphic>
              </wp:inline>
            </w:drawing>
          </mc:Choice>
          <mc:Fallback>
            <w:pict>
              <v:group id="_x0000_s1698" style="width:340.3pt;height:59.85pt;flip:x;mso-position-horizontal-relative:char;mso-position-vertical-relative:line" coordorigin="8,9711" coordsize="48716,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">
                <v:shape id="Google Shape;773;p16" o:spid="_x0000_s1699" style="position:absolute;left:194;top:10842;width:47995;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SywMAA&#10;AADcAAAADwAAAGRycy9kb3ducmV2LnhtbERPTWvCQBC9F/wPywje6qYVikZXKYLQelJbD97G7JgE&#10;s7MhOzXrv3cPBY+P971YRdeoG3Wh9mzgbZyBIi68rbk08PuzeZ2CCoJssfFMBu4UYLUcvCwwt77n&#10;Pd0OUqoUwiFHA5VIm2sdioochrFviRN38Z1DSbArte2wT+Gu0e9Z9qEd1pwaKmxpXVFxPfw5A9uy&#10;lWM8Szzanpka+z3xu5Mxo2H8nIMSivIU/7u/rIHpLK1NZ9IR0M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mSywMAAAADcAAAADwAAAAAAAAAAAAAAAACYAgAAZHJzL2Rvd25y&#10;ZXYueG1sUEsFBgAAAAAEAAQA9QAAAIUDAAAAAA==&#10;" path="m3215,1c1441,1,1,1441,1,3215r,17574c1,22563,1441,24004,3215,24004r156484,c161473,24004,162914,22563,162914,20789r,-17574c162914,1441,161473,1,159699,1l3215,1xe" fillcolor="black" stroked="f">
                  <v:fill opacity="21588f"/>
                  <v:path arrowok="t" o:extrusionok="f" o:connecttype="custom" o:connectlocs="947,0;0,894;0,5779;947,6673;47048,6673;47995,5779;47995,894;47048,0;947,0" o:connectangles="0,0,0,0,0,0,0,0,0"/>
                </v:shape>
                <v:shape id="Google Shape;774;p16" o:spid="_x0000_s1700" style="position:absolute;left:8;top:10663;width:48716;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gJzsUA&#10;AADcAAAADwAAAGRycy9kb3ducmV2LnhtbESPT2sCMRTE70K/Q3hCbzWrh6Jb4yJCwUIPdWtpj8/N&#10;2z/s5mVJUl399EYQPA4z8xtmmQ2mE0dyvrGsYDpJQBAXVjdcKdh/v7/MQfiArLGzTArO5CFbPY2W&#10;mGp74h0d81CJCGGfooI6hD6V0hc1GfQT2xNHr7TOYIjSVVI7PEW46eQsSV6lwYbjQo09bWoq2vzf&#10;KPD4+ZG3h9+Lrfqvy89fWW52rlTqeTys30AEGsIjfG9vtYL5YgG3M/EI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eAnOxQAAANwAAAAPAAAAAAAAAAAAAAAAAJgCAABkcnMv&#10;ZG93bnJldi54bWxQSwUGAAAAAAQABAD1AAAAigMAAAAA&#10;" path="m3215,1c1441,1,1,1441,1,3215r,17574c1,22563,1441,24004,3215,24004r156484,c161473,24004,162914,22563,162914,20789r,-17574c162914,1441,161473,1,159699,1l3215,1xe" fillcolor="#e7e6e6 [3203]" stroked="f">
                  <v:path arrowok="t" o:extrusionok="f" o:connecttype="custom" o:connectlocs="961,0;0,894;0,5779;961,6673;47755,6673;48716,5779;48716,894;47755,0;961,0" o:connectangles="0,0,0,0,0,0,0,0,0"/>
                </v:shape>
                <v:shape id="Google Shape;775;p16" o:spid="_x0000_s1701" style="position:absolute;left:3521;top:9711;width:5186;height:953;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jCjcIA&#10;AADcAAAADwAAAGRycy9kb3ducmV2LnhtbERPu27CMBTdK/UfrFupGzhNqwIpJkItlejAwGNgvMS3&#10;cdT4OsQGzN/jAanj0XlPy2hbcabeN44VvAwzEMSV0w3XCnbb78EYhA/IGlvHpOBKHsrZ48MUC+0u&#10;vKbzJtQihbAvUIEJoSuk9JUhi37oOuLE/breYkiwr6Xu8ZLCbSvzLHuXFhtODQY7+jRU/W1OVgH/&#10;HM1+ZfJX+bU87Fxc7EeR35R6forzDxCBYvgX391LrWCSpfnpTDoC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6MKNwgAAANwAAAAPAAAAAAAAAAAAAAAAAJgCAABkcnMvZG93&#10;bnJldi54bWxQSwUGAAAAAAQABAD1AAAAhwMAAAAA&#10;" path="m620,1l1,3430r25872,l26552,1,620,1xe" fillcolor="#fdd77c" stroked="f">
                  <v:path arrowok="t" o:extrusionok="f" o:connecttype="custom" o:connectlocs="121,0;0,953;5053,953;5186,0;121,0" o:connectangles="0,0,0,0,0"/>
                </v:shape>
                <v:shape id="Google Shape;776;p16" o:spid="_x0000_s1702" style="position:absolute;left:671;top:17337;width:5186;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nFsUA&#10;AADcAAAADwAAAGRycy9kb3ducmV2LnhtbESPzW7CMBCE70h9B2sr9QYOP6KQYlBVWokeODRw4LjE&#10;2zhqvE5jF8zb10hIHEcz841msYq2ESfqfO1YwXCQgSAuna65UrDfffRnIHxA1tg4JgUX8rBaPvQW&#10;mGt35i86FaESCcI+RwUmhDaX0peGLPqBa4mT9+06iyHJrpK6w3OC20aOsmwqLdacFgy29Gao/Cn+&#10;rAL+/DWHrRmN5Xpz3Lv4fniOPFHq6TG+voAIFMM9fGtvtIJ5NoTrmXQ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GcWxQAAANwAAAAPAAAAAAAAAAAAAAAAAJgCAABkcnMv&#10;ZG93bnJldi54bWxQSwUGAAAAAAQABAD1AAAAigMAAAAA&#10;" path="m620,1l1,3430r25920,l26552,1,620,1xe" fillcolor="#fdd77c" stroked="f">
                  <v:path arrowok="t" o:extrusionok="f" o:connecttype="custom" o:connectlocs="121,0;0,954;5063,954;5186,0;121,0" o:connectangles="0,0,0,0,0"/>
                </v:shape>
                <v:shape id="Google Shape;777;p16" o:spid="_x0000_s1703" style="position:absolute;left:1072;top:17337;width:4123;height:477;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Oy5MIA&#10;AADcAAAADwAAAGRycy9kb3ducmV2LnhtbESPQYvCMBSE78L+h/CEvWmqh9VWo0hhUVY96Lr3R/Ns&#10;i81LSaJ2/70RBI/DzHzDzJedacSNnK8tKxgNExDEhdU1lwpOv9+DKQgfkDU2lknBP3lYLj56c8y0&#10;vfOBbsdQighhn6GCKoQ2k9IXFRn0Q9sSR+9sncEQpSuldniPcNPIcZJ8SYM1x4UKW8orKi7Hq1Hw&#10;R3zeOv+zSmm9SXf5KZ/sJ7VSn/1uNQMRqAvv8Ku90QrSZAzPM/EI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Q7LkwgAAANwAAAAPAAAAAAAAAAAAAAAAAJgCAABkcnMvZG93&#10;bnJldi54bWxQSwUGAAAAAAQABAD1AAAAhwMAAAAA&#10;" path="m,1l1393,1715r19717,l21110,1,,1xe" fillcolor="#e09214" stroked="f">
                  <v:path arrowok="t" o:extrusionok="f" o:connecttype="custom" o:connectlocs="0,0;272,477;4123,477;4123,0;0,0" o:connectangles="0,0,0,0,0"/>
                </v:shape>
                <v:shape id="Google Shape;778;p16" o:spid="_x0000_s1704" style="position:absolute;left:4422;top:10188;width:4248;height:476;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h/ucQA&#10;AADcAAAADwAAAGRycy9kb3ducmV2LnhtbESPT2sCMRTE74V+h/AKXhZNVCh1a5RSETzZ1j89P5LX&#10;3aWblyWJun77RhB6HGbmN8x82btWnCnExrOG8UiBIDbeNlxpOOzXwxcQMSFbbD2ThitFWC4eH+ZY&#10;Wn/hLzrvUiUyhGOJGuqUulLKaGpyGEe+I87ejw8OU5ahkjbgJcNdKydKPUuHDeeFGjt6r8n87k5O&#10;w4rj4fPDBNUU8mi239NTUUTSevDUv72CSNSn//C9vbEaZmoKtzP5CM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f7nEAAAA3AAAAA8AAAAAAAAAAAAAAAAAmAIAAGRycy9k&#10;b3ducmV2LnhtbFBLBQYAAAAABAAEAPUAAACJAwAAAAA=&#10;" path="m596,l,1715r21753,l20312,,596,xe" fillcolor="#e09214" stroked="f">
                  <v:path arrowok="t" o:extrusionok="f" o:connecttype="custom" o:connectlocs="116,0;0,476;4248,476;3966,0;116,0" o:connectangles="0,0,0,0,0"/>
                </v:shape>
                <v:shape id="Google Shape;779;p16" o:spid="_x0000_s1705" style="position:absolute;left:1004;top:10188;width:6492;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4AF8MA&#10;AADcAAAADwAAAGRycy9kb3ducmV2LnhtbESP3YrCMBSE7xd8h3CEvVvTivhTTUWWFRS88ecBDs2x&#10;rTYnpYm269MbQfBymJlvmMWyM5W4U+NKywriQQSCOLO65FzB6bj+mYJwHlljZZkU/JODZdr7WmCi&#10;bct7uh98LgKEXYIKCu/rREqXFWTQDWxNHLyzbQz6IJtc6gbbADeVHEbRWBosOSwUWNNvQdn1cDMK&#10;jpPVnxs+2nqnR9qvL914e4tRqe9+t5qD8NT5T/jd3mgFs2gErzPhCMj0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4AF8MAAADcAAAADwAAAAAAAAAAAAAAAACYAgAAZHJzL2Rv&#10;d25yZXYueG1sUEsFBgAAAAAEAAQA9QAAAIgDAAAAAA==&#10;" adj="-11796480,,5400" path="m4977,l,27432r25932,l30909,,4977,xe" fillcolor="#fcbd24" stroked="f">
                  <v:stroke joinstyle="miter"/>
                  <v:formulas/>
                  <v:path arrowok="t" o:extrusionok="f" o:connecttype="custom" o:connectlocs="1045,0;0,7626;5447,7626;6492,0;1045,0" o:connectangles="0,0,0,0,0" textboxrect="0,0,30909,27433"/>
                  <v:textbox inset="2.53958mm,2.53958mm,2.53958mm,2.53958mm">
                    <w:txbxContent>
                      <w:p w:rsidR="00693FEF" w:rsidRPr="0061566F" w:rsidRDefault="00693FEF" w:rsidP="000D0CA1">
                        <w:pPr>
                          <w:bidi w:val="0"/>
                          <w:jc w:val="center"/>
                          <w:rPr>
                            <w:rFonts w:ascii="Adobe Arabic" w:hAnsi="Adobe Arabic" w:cs="Adobe Arabic"/>
                            <w:color w:val="FFFFFF"/>
                            <w:sz w:val="48"/>
                            <w:szCs w:val="48"/>
                            <w:lang w:val="en-GB" w:bidi="ar-SY"/>
                          </w:rPr>
                        </w:pPr>
                        <w:r w:rsidRPr="0061566F">
                          <w:rPr>
                            <w:rFonts w:ascii="Adobe Arabic" w:hAnsi="Adobe Arabic" w:cs="Adobe Arabic"/>
                            <w:color w:val="FFFFFF"/>
                            <w:sz w:val="48"/>
                            <w:szCs w:val="48"/>
                            <w:lang w:val="en-GB" w:bidi="ar-SY"/>
                          </w:rPr>
                          <w:t>4</w:t>
                        </w:r>
                      </w:p>
                    </w:txbxContent>
                  </v:textbox>
                </v:shape>
                <v:shape id="Google Shape;782;p16" o:spid="_x0000_s1706" type="#_x0000_t202" style="position:absolute;left:8752;top:11138;width:38767;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igucMA&#10;AADcAAAADwAAAGRycy9kb3ducmV2LnhtbESPX2vCQBDE3wv9DscW+lYvChVNPUVKRaEg+KfvS27N&#10;BXN7IbfG+O17guDjMDO/YWaL3teqozZWgQ0MBxko4iLYiksDx8PqYwIqCrLFOjAZuFGExfz1ZYa5&#10;DVfeUbeXUiUIxxwNOJEm1zoWjjzGQWiIk3cKrUdJsi21bfGa4L7Woywba48VpwWHDX07Ks77izfQ&#10;jSbrrQx/Tvr4O17/SeWim+6MeX/rl1+ghHp5hh/tjTUwzT7hfiYdAT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igucMAAADcAAAADwAAAAAAAAAAAAAAAACYAgAAZHJzL2Rv&#10;d25yZXYueG1sUEsFBgAAAAAEAAQA9QAAAIgDAAAAAA==&#10;" filled="f" stroked="f">
                  <v:textbox inset="2.53958mm,1mm,2.53958mm,1mm">
                    <w:txbxContent>
                      <w:p w:rsidR="00693FEF" w:rsidRPr="00346492" w:rsidRDefault="00693FEF" w:rsidP="000D0CA1">
                        <w:pPr>
                          <w:jc w:val="left"/>
                          <w:rPr>
                            <w:rFonts w:ascii="Adobe Arabic" w:hAnsi="Adobe Arabic" w:cs="Adobe Arabic"/>
                            <w:b/>
                            <w:bCs/>
                            <w:color w:val="434343"/>
                            <w:sz w:val="34"/>
                            <w:rtl/>
                            <w:lang w:bidi="ar-SY"/>
                          </w:rPr>
                        </w:pPr>
                        <w:r w:rsidRPr="00346492">
                          <w:rPr>
                            <w:rFonts w:ascii="Adobe Arabic" w:hAnsi="Adobe Arabic" w:cs="Adobe Arabic"/>
                            <w:b/>
                            <w:bCs/>
                            <w:sz w:val="36"/>
                            <w:szCs w:val="36"/>
                            <w:rtl/>
                          </w:rPr>
                          <w:t xml:space="preserve">الإنصات بهدف الاستمتاع </w:t>
                        </w:r>
                        <w:r w:rsidRPr="00346492">
                          <w:rPr>
                            <w:rFonts w:ascii="Adobe Arabic" w:hAnsi="Adobe Arabic" w:cs="Adobe Arabic"/>
                            <w:sz w:val="36"/>
                            <w:szCs w:val="36"/>
                          </w:rPr>
                          <w:t>Enjoyment for Listening</w:t>
                        </w:r>
                        <w:r w:rsidRPr="00346492">
                          <w:rPr>
                            <w:rFonts w:ascii="Adobe Arabic" w:hAnsi="Adobe Arabic" w:cs="Adobe Arabic" w:hint="cs"/>
                            <w:sz w:val="36"/>
                            <w:szCs w:val="36"/>
                            <w:rtl/>
                          </w:rPr>
                          <w:t>:</w:t>
                        </w:r>
                      </w:p>
                    </w:txbxContent>
                  </v:textbox>
                </v:shape>
                <w10:wrap anchorx="page"/>
                <w10:anchorlock/>
              </v:group>
            </w:pict>
          </mc:Fallback>
        </mc:AlternateContent>
      </w:r>
    </w:p>
    <w:p w:rsidR="000D0CA1" w:rsidRDefault="000D0CA1" w:rsidP="000D0CA1">
      <w:pPr>
        <w:rPr>
          <w:rtl/>
        </w:rPr>
      </w:pPr>
      <w:r>
        <w:rPr>
          <w:rtl/>
        </w:rPr>
        <w:t xml:space="preserve">ويشير إلى ذلك الإنصات الذي يختار الفرد القيام به بهدف تحقيق متعة معينة، فقد يختار الفـرد الاستماع إلى رسـائل اتصالية معقدة باستخدام كل مهارات الإنصات لديه لأنها تحقق لديه إشباع معني. </w:t>
      </w:r>
    </w:p>
    <w:p w:rsidR="000D0CA1" w:rsidRDefault="000D0CA1" w:rsidP="000D0CA1">
      <w:pPr>
        <w:rPr>
          <w:rtl/>
        </w:rPr>
      </w:pPr>
      <w:r>
        <w:rPr>
          <w:rtl/>
        </w:rPr>
        <w:t xml:space="preserve">ويؤدى الإنصات عادة إلى زيادة اليقظة وشدة التفاعل وازدهار جـذوة الحماس وتوقـد الذهن وسلامة </w:t>
      </w:r>
      <w:r>
        <w:rPr>
          <w:rFonts w:hint="cs"/>
          <w:rtl/>
        </w:rPr>
        <w:t>التفكير</w:t>
      </w:r>
      <w:r>
        <w:rPr>
          <w:rtl/>
        </w:rPr>
        <w:t>.</w:t>
      </w:r>
    </w:p>
    <w:p w:rsidR="000D0CA1" w:rsidRDefault="000D0CA1" w:rsidP="000D0CA1">
      <w:pPr>
        <w:rPr>
          <w:rtl/>
        </w:rPr>
      </w:pPr>
      <w:r>
        <w:rPr>
          <w:rtl/>
        </w:rPr>
        <w:t xml:space="preserve">ويمر الإنصات بمراحل أساسية هي الاستمتاع، والتفسير، والاستيعاب، والتذكر، والاستجابة. </w:t>
      </w:r>
    </w:p>
    <w:p w:rsidR="000D0CA1" w:rsidRDefault="000D0CA1" w:rsidP="000D0CA1">
      <w:pPr>
        <w:rPr>
          <w:rtl/>
        </w:rPr>
      </w:pPr>
      <w:r>
        <w:rPr>
          <w:noProof/>
          <w:rtl/>
        </w:rPr>
        <mc:AlternateContent>
          <mc:Choice Requires="wpg">
            <w:drawing>
              <wp:inline distT="0" distB="0" distL="0" distR="0" wp14:anchorId="7A9E1C39" wp14:editId="67AC06E4">
                <wp:extent cx="5727700" cy="471805"/>
                <wp:effectExtent l="0" t="0" r="6350" b="61595"/>
                <wp:docPr id="906"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907" name="Group 256571"/>
                        <wpg:cNvGrpSpPr/>
                        <wpg:grpSpPr>
                          <a:xfrm>
                            <a:off x="0" y="0"/>
                            <a:ext cx="5727700" cy="471805"/>
                            <a:chOff x="0" y="0"/>
                            <a:chExt cx="6131268" cy="505879"/>
                          </a:xfrm>
                        </wpg:grpSpPr>
                        <wpg:grpSp>
                          <wpg:cNvPr id="908" name="Group 3653"/>
                          <wpg:cNvGrpSpPr/>
                          <wpg:grpSpPr>
                            <a:xfrm>
                              <a:off x="4003677" y="0"/>
                              <a:ext cx="2127591" cy="505839"/>
                              <a:chOff x="4142486" y="0"/>
                              <a:chExt cx="3103933" cy="711023"/>
                            </a:xfrm>
                          </wpg:grpSpPr>
                          <wps:wsp>
                            <wps:cNvPr id="909" name="Rectangle: Rounded Corners 36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4142486" y="0"/>
                                <a:ext cx="3103933"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jc w:val="center"/>
                                    <w:rPr>
                                      <w:bCs/>
                                    </w:rPr>
                                  </w:pPr>
                                  <w:r>
                                    <w:rPr>
                                      <w:rFonts w:ascii="Adobe Arabic" w:hAnsi="Adobe Arabic" w:cs="Adobe Arabic" w:hint="cs"/>
                                      <w:bCs/>
                                      <w:color w:val="auto"/>
                                      <w:sz w:val="36"/>
                                      <w:szCs w:val="36"/>
                                      <w:rtl/>
                                      <w:lang w:bidi="ar-SY"/>
                                    </w:rPr>
                                    <w:t>مراحل الإنصات:</w:t>
                                  </w:r>
                                </w:p>
                              </w:txbxContent>
                            </wps:txbx>
                            <wps:bodyPr tIns="36000" bIns="36000" rtlCol="0" anchor="ctr"/>
                          </wps:wsp>
                          <wps:wsp>
                            <wps:cNvPr id="910" name="Oval 3656">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11"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912" name="Group 3323"/>
                        <wpg:cNvGrpSpPr/>
                        <wpg:grpSpPr>
                          <a:xfrm>
                            <a:off x="5343525" y="104775"/>
                            <a:ext cx="209550" cy="249555"/>
                            <a:chOff x="0" y="0"/>
                            <a:chExt cx="273780" cy="327013"/>
                          </a:xfrm>
                          <a:solidFill>
                            <a:schemeClr val="bg1"/>
                          </a:solidFill>
                        </wpg:grpSpPr>
                        <wps:wsp>
                          <wps:cNvPr id="913"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914"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915"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922" name="Google Shape;204;p17"/>
                          <wpg:cNvGrpSpPr/>
                          <wpg:grpSpPr>
                            <a:xfrm>
                              <a:off x="0" y="0"/>
                              <a:ext cx="273780" cy="105078"/>
                              <a:chOff x="0" y="0"/>
                              <a:chExt cx="273780" cy="105078"/>
                            </a:xfrm>
                            <a:grpFill/>
                          </wpg:grpSpPr>
                          <wps:wsp>
                            <wps:cNvPr id="92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92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92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92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927"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707"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">
                <v:group id="Group 256571" o:spid="_x0000_s1708"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NbG8YAAADcAAAADwAAAGRycy9kb3ducmV2LnhtbESPW2vCQBSE3wv+h+UI&#10;faubWFo1ZhURW/ogghcQ3w7Zkwtmz4bsNon/vlso9HGYmW+YdD2YWnTUusqygngSgSDOrK64UHA5&#10;f7zMQTiPrLG2TAoe5GC9Gj2lmGjb85G6ky9EgLBLUEHpfZNI6bKSDLqJbYiDl9vWoA+yLaRusQ9w&#10;U8tpFL1LgxWHhRIb2paU3U/fRsFnj/3mNd51+3u+fdzOb4frPialnsfDZgnC0+D/w3/tL61gEc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M1sbxgAAANwA&#10;AAAPAAAAAAAAAAAAAAAAAKoCAABkcnMvZG93bnJldi54bWxQSwUGAAAAAAQABAD6AAAAnQMAAAAA&#10;">
                  <v:group id="Group 3653" o:spid="_x0000_s1709" style="position:absolute;left:40036;width:21276;height:5058" coordorigin="41424" coordsize="31039,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6zPacIAAADcAAAADwAAAGRycy9kb3ducmV2LnhtbERPTYvCMBC9C/sfwizs&#10;TdO6KG41ioiKBxGswuJtaMa22ExKE9v6781hYY+P971Y9aYSLTWutKwgHkUgiDOrS84VXC+74QyE&#10;88gaK8uk4EUOVsuPwQITbTs+U5v6XIQQdgkqKLyvEyldVpBBN7I1ceDutjHoA2xyqRvsQrip5DiK&#10;ptJgyaGhwJo2BWWP9GkU7Dvs1t/xtj0+7pvX7TI5/R5jUurrs1/PQXjq/b/4z33QCn6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Osz2nCAAAA3AAAAA8A&#10;AAAAAAAAAAAAAAAAqgIAAGRycy9kb3ducmV2LnhtbFBLBQYAAAAABAAEAPoAAACZAwAAAAA=&#10;">
                    <v:roundrect id="Rectangle: Rounded Corners 3655" o:spid="_x0000_s1710" style="position:absolute;left:41424;width:31040;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yP8cMA&#10;AADcAAAADwAAAGRycy9kb3ducmV2LnhtbESPwWrDMBBE74H+g9hCb4nUQIvtRgmhScHHOk4PvS3W&#10;1jaxVsZSbPfvq0Igx2Fm3jCb3Ww7MdLgW8canlcKBHHlTMu1hnP5sUxA+IBssHNMGn7Jw277sNhg&#10;ZtzEBY2nUIsIYZ+hhiaEPpPSVw1Z9CvXE0fvxw0WQ5RDLc2AU4TbTq6VepUWW44LDfb03lB1OV2t&#10;BpUfjiV/r+nLJKGgFyw/k0Op9dPjvH8DEWgO9/CtnRsNqUrh/0w8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yP8cMAAADcAAAADwAAAAAAAAAAAAAAAACYAgAAZHJzL2Rv&#10;d25yZXYueG1sUEsFBgAAAAAEAAQA9QAAAIgDAAAAAA==&#10;" fillcolor="#0070c0" stroked="f" strokeweight="1pt">
                      <v:stroke joinstyle="miter"/>
                      <v:textbox inset=",1mm,,1mm">
                        <w:txbxContent>
                          <w:p w:rsidR="00693FEF" w:rsidRDefault="00693FEF" w:rsidP="000D0CA1">
                            <w:pPr>
                              <w:jc w:val="center"/>
                              <w:rPr>
                                <w:bCs/>
                              </w:rPr>
                            </w:pPr>
                            <w:r>
                              <w:rPr>
                                <w:rFonts w:ascii="Adobe Arabic" w:hAnsi="Adobe Arabic" w:cs="Adobe Arabic" w:hint="cs"/>
                                <w:bCs/>
                                <w:color w:val="auto"/>
                                <w:sz w:val="36"/>
                                <w:szCs w:val="36"/>
                                <w:rtl/>
                                <w:lang w:bidi="ar-SY"/>
                              </w:rPr>
                              <w:t>مراحل الإنصات:</w:t>
                            </w:r>
                          </w:p>
                        </w:txbxContent>
                      </v:textbox>
                    </v:roundrect>
                    <v:oval id="Oval 3656" o:spid="_x0000_s1711"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vqY8AA&#10;AADcAAAADwAAAGRycy9kb3ducmV2LnhtbERPzWoCMRC+C75DGKE3zdpDqVujiCIUK5SufYBhM24W&#10;k0lIUl379M2h4PHj+1+uB2fFlWLqPSuYzyoQxK3XPXcKvk/76SuIlJE1Ws+k4E4J1qvxaIm19jf+&#10;omuTO1FCONWowOQcailTa8hhmvlAXLizjw5zgbGTOuKthDsrn6vqRTrsuTQYDLQ11F6aH6fgUAWT&#10;4vHj936UzedpF+whR6vU02TYvIHINOSH+N/9rhUs5mV+OVOOgF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NvqY8AAAADcAAAADwAAAAAAAAAAAAAAAACYAgAAZHJzL2Rvd25y&#10;ZXYueG1sUEsFBgAAAAAEAAQA9QAAAIUDAAAAAA==&#10;" fillcolor="#272727 [2749]" stroked="f" strokeweight="1pt">
                      <v:stroke joinstyle="miter"/>
                      <v:shadow on="t" color="black" opacity="26214f" origin=",-.5" offset="0,3pt"/>
                    </v:oval>
                  </v:group>
                  <v:rect id="Rectangle 3654" o:spid="_x0000_s1712"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uKh8cA&#10;AADcAAAADwAAAGRycy9kb3ducmV2LnhtbESPT2sCMRTE70K/Q3gFL0WzW4rUrVGqUPVgW/yDeHxs&#10;nrvbbl6WJOr67Ruh4HGYmd8wo0lranEm5yvLCtJ+AoI4t7riQsFu+9F7BeEDssbaMim4kofJ+KEz&#10;wkzbC6/pvAmFiBD2GSooQ2gyKX1ekkHftw1x9I7WGQxRukJqh5cIN7V8TpKBNFhxXCixoVlJ+e/m&#10;ZBQcdtvPl6n7/jkc56v9wH7RwhdPSnUf2/c3EIHacA//t5dawTBN4XYmHgE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riofHAAAA3AAAAA8AAAAAAAAAAAAAAAAAmAIAAGRy&#10;cy9kb3ducmV2LnhtbFBLBQYAAAAABAAEAPUAAACMAwAAAAA=&#10;" fillcolor="#0070c0" stroked="f" strokeweight="1pt"/>
                </v:group>
                <v:group id="Group 3323" o:spid="_x0000_s1713"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1uXsQAAADcAAAADwAAAGRycy9kb3ducmV2LnhtbESPQYvCMBSE78L+h/AW&#10;vGlaF2WtRhHZFQ8iqAvi7dE822LzUppsW/+9EQSPw8x8w8yXnSlFQ7UrLCuIhxEI4tTqgjMFf6ff&#10;wTcI55E1lpZJwZ0cLBcfvTkm2rZ8oOboMxEg7BJUkHtfJVK6NCeDbmgr4uBdbW3QB1lnUtfYBrgp&#10;5SiKJtJgwWEhx4rWOaW3479RsGmxXX3FP83udl3fL6fx/ryLSan+Z7eagfDU+Xf41d5qBd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51uXsQAAADcAAAA&#10;DwAAAAAAAAAAAAAAAACqAgAAZHJzL2Rvd25yZXYueG1sUEsFBgAAAAAEAAQA+gAAAJsDAAAAAA==&#10;">
                  <v:shape id="Google Shape;201;p17" o:spid="_x0000_s1714"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iiE8QA&#10;AADcAAAADwAAAGRycy9kb3ducmV2LnhtbESPQYvCMBSE7wv+h/AWvK2pCm6tRhFBEA+CVfT6aN62&#10;3W1eahNt/fdGWPA4zMw3zHzZmUrcqXGlZQXDQQSCOLO65FzB6bj5ikE4j6yxskwKHuRgueh9zDHR&#10;tuUD3VOfiwBhl6CCwvs6kdJlBRl0A1sTB+/HNgZ9kE0udYNtgJtKjqJoIg2WHBYKrGldUPaX3oyC&#10;/S32W32+xrvvy3nyO23T0zErlep/dqsZCE+df4f/21utYDocw+t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oohPEAAAA3AAAAA8AAAAAAAAAAAAAAAAAmAIAAGRycy9k&#10;b3ducmV2LnhtbFBLBQYAAAAABAAEAPUAAACJ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15"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MqMUA&#10;AADcAAAADwAAAGRycy9kb3ducmV2LnhtbESPQWsCMRSE74L/ITzBi9Sstha7NUopCqKIuAq9Pjav&#10;m8XNy7KJuv33jSB4HGbmG2a2aG0lrtT40rGC0TABQZw7XXKh4HRcvUxB+ICssXJMCv7Iw2Le7cww&#10;1e7GB7pmoRARwj5FBSaEOpXS54Ys+qGriaP36xqLIcqmkLrBW4TbSo6T5F1aLDkuGKzp21B+zi5W&#10;QXXc77bLwST7GWA2fvVmc94WG6X6vfbrE0SgNjzDj/ZaK/gYvcH9TDwC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DIyoxQAAANwAAAAPAAAAAAAAAAAAAAAAAJgCAABkcnMv&#10;ZG93bnJldi54bWxQSwUGAAAAAAQABAD1AAAAigMAAAAA&#10;" path="m2643,1l417,1c191,1,,143,,370,,608,191,751,417,751r2214,c2870,751,3060,608,3060,370,3060,143,2870,1,2643,1xe" filled="f" strokecolor="white [3212]">
                    <v:path arrowok="t" o:extrusionok="f"/>
                  </v:shape>
                  <v:shape id="Google Shape;203;p17" o:spid="_x0000_s1716"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gXdsUA&#10;AADcAAAADwAAAGRycy9kb3ducmV2LnhtbESPQWvCQBSE7wX/w/IKvdVNjBWNrlJKLYWejAp6e2Zf&#10;s8Hs25Ddavz33ULB4zAz3zCLVW8bcaHO144VpMMEBHHpdM2Vgt12/TwF4QOyxsYxKbiRh9Vy8LDA&#10;XLsrb+hShEpECPscFZgQ2lxKXxqy6IeuJY7et+sshii7SuoOrxFuGzlKkom0WHNcMNjSm6HyXPxY&#10;BZk/mGP2sT7pasSHr/fdPivGqVJPj/3rHESgPtzD/+1PrWCWvsDfmX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SBd2xQAAANwAAAAPAAAAAAAAAAAAAAAAAJgCAABkcnMv&#10;ZG93bnJldi54bWxQSwUGAAAAAAQABAD1AAAAigMAAAAA&#10;" path="m1976,l417,c191,,,131,,369,,596,191,739,417,739r1559,c2203,739,2393,596,2393,369,2393,131,2203,,1976,xe" filled="f" strokecolor="white [3212]">
                    <v:path arrowok="t" o:extrusionok="f"/>
                  </v:shape>
                  <v:group id="Google Shape;204;p17" o:spid="_x0000_s1717"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Gk48UAAADcAAAADwAAAGRycy9kb3ducmV2LnhtbESPT2vCQBTE7wW/w/IE&#10;b3WTSItGVxFR6UEK/gHx9sg+k2D2bciuSfz23UKhx2FmfsMsVr2pREuNKy0riMcRCOLM6pJzBZfz&#10;7n0KwnlkjZVlUvAiB6vl4G2BqbYdH6k9+VwECLsUFRTe16mULivIoBvbmjh4d9sY9EE2udQNdgFu&#10;KplE0ac0WHJYKLCmTUHZ4/Q0CvYddutJvG0Pj/vmdTt/fF8PMSk1GvbrOQhPvf8P/7W/tIJZ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xpOPFAAAA3AAA&#10;AA8AAAAAAAAAAAAAAAAAqgIAAGRycy9kb3ducmV2LnhtbFBLBQYAAAAABAAEAPoAAACcAwAAAAA=&#10;">
                    <v:shape id="Google Shape;205;p17" o:spid="_x0000_s1718"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SgWMQA&#10;AADcAAAADwAAAGRycy9kb3ducmV2LnhtbESPQWvCQBSE70L/w/IKvYhuqkVjdBUpFHrUqPdn9pnE&#10;Zt+G3TWm/74rFDwOM/MNs9r0phEdOV9bVvA+TkAQF1bXXCo4Hr5GKQgfkDU2lknBL3nYrF8GK8y0&#10;vfOeujyUIkLYZ6igCqHNpPRFRQb92LbE0btYZzBE6UqpHd4j3DRykiQzabDmuFBhS58VFT/5zSi4&#10;zvvUDfe7xXmap6eP8ti1QV6Uenvtt0sQgfrwDP+3v7WCxWQKjzPxCM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koFjEAAAA3AAAAA8AAAAAAAAAAAAAAAAAmAIAAGRycy9k&#10;b3ducmV2LnhtbFBLBQYAAAAABAAEAPUAAACJAwAAAAA=&#10;" path="m227,1501v107,,226,-72,226,-167l453,167c453,84,322,1,227,1,144,1,1,84,1,167r,1167c1,1429,144,1501,227,1501xe" filled="f" stroked="f">
                      <v:path arrowok="t" o:extrusionok="f"/>
                    </v:shape>
                    <v:shape id="Google Shape;206;p17" o:spid="_x0000_s1719"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9iisMA&#10;AADcAAAADwAAAGRycy9kb3ducmV2LnhtbESPQUvDQBSE74L/YXlCb3bTUERjN8EolfZo9ODxmX0m&#10;0ezbsPvaxn/vCkKPw8x8w2yq2Y3qSCEOng2slhko4tbbgTsDb6/b61tQUZAtjp7JwA9FqMrLiw0W&#10;1p/4hY6NdCpBOBZooBeZCq1j25PDuPQTcfI+fXAoSYZO24CnBHejzrPsRjscOC30ONFjT+13c3AG&#10;6iav9++4XwX5ik87V4t7/rDGLK7mh3tQQrOcw//tnTVwl6/h70w6Arr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9iisMAAADcAAAADwAAAAAAAAAAAAAAAACYAgAAZHJzL2Rv&#10;d25yZXYueG1sUEsFBgAAAAAEAAQA9QAAAIgDAAAAAA==&#10;" path="m929,60c846,,750,36,703,108l60,1060c,1143,24,1251,95,1310v36,12,60,24,96,24c250,1334,298,1310,334,1251l976,298v60,-71,36,-178,-47,-238xe" filled="f" stroked="f">
                      <v:path arrowok="t" o:extrusionok="f"/>
                    </v:shape>
                    <v:shape id="Google Shape;207;p17" o:spid="_x0000_s1720"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rFasYA&#10;AADcAAAADwAAAGRycy9kb3ducmV2LnhtbESP3WrCQBSE7wt9h+UUvKub2ioa3YTiD5R6URp9gGP2&#10;mASzZ9Psqtu37xYEL4eZ+YZZ5MG04kK9aywreBkmIIhLqxuuFOx3m+cpCOeRNbaWScEvOcizx4cF&#10;ptpe+Zsuha9EhLBLUUHtfZdK6cqaDLqh7Yijd7S9QR9lX0nd4zXCTStHSTKRBhuOCzV2tKypPBVn&#10;o4C2dn1oQ/G24sky7L5Wn/Z1/6PU4Cm8z0F4Cv4evrU/tILZaAz/Z+IRk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rFasYAAADcAAAADwAAAAAAAAAAAAAAAACYAgAAZHJz&#10;L2Rvd25yZXYueG1sUEsFBgAAAAAEAAQA9QAAAIsDAAAAAA==&#10;" path="m822,1346v24,,60,-12,83,-35c989,1263,1013,1156,953,1072l334,108c286,25,179,1,96,48,12,108,1,215,48,298r619,965c703,1322,763,1346,822,1346xe" filled="f" stroked="f">
                      <v:path arrowok="t" o:extrusionok="f"/>
                    </v:shape>
                    <v:shape id="Google Shape;208;p17" o:spid="_x0000_s1721"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XYEcUA&#10;AADcAAAADwAAAGRycy9kb3ducmV2LnhtbESPzWrDMBCE74W+g9hCLqWR4kDSuFFCqUlwj/l5gI21&#10;sd1aK2OptvP2UaHQ4zAz3zDr7Wgb0VPna8caZlMFgrhwpuZSw/m0e3kF4QOywcYxabiRh+3m8WGN&#10;qXEDH6g/hlJECPsUNVQhtKmUvqjIop+6ljh6V9dZDFF2pTQdDhFuG5kotZAWa44LFbb0UVHxffyx&#10;Gi4k54GKa6aWeZOpz1n2fNp/aT15Gt/fQAQaw3/4r50bDatkAb9n4hGQm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5dgRxQAAANw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1722"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hlMcA&#10;AADcAAAADwAAAGRycy9kb3ducmV2LnhtbESPQWvCQBSE7wX/w/IKXopu4kFj6iptoVCKIKal9fia&#10;fU2C2bchu5ror3cFweMwM98wi1VvanGk1lWWFcTjCARxbnXFhYLvr/dRAsJ5ZI21ZVJwIger5eBh&#10;gam2HW/pmPlCBAi7FBWU3jeplC4vyaAb24Y4eP+2NeiDbAupW+wC3NRyEkVTabDisFBiQ28l5fvs&#10;YBRsSJ67jf973X3+nJJ1lsS/u6dYqeFj//IMwlPv7+Fb+0MrmE9mcD0TjoBcX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8oZTHAAAA3A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F32B77" w:rsidRDefault="000D0CA1">
      <w:pPr>
        <w:pStyle w:val="ListParagraph"/>
        <w:numPr>
          <w:ilvl w:val="0"/>
          <w:numId w:val="32"/>
        </w:numPr>
        <w:rPr>
          <w:rFonts w:ascii="Sakkal Majalla" w:hAnsi="Sakkal Majalla" w:cs="Sakkal Majalla"/>
          <w:sz w:val="34"/>
          <w:szCs w:val="34"/>
          <w:rtl/>
        </w:rPr>
      </w:pPr>
      <w:r w:rsidRPr="0059540C">
        <w:rPr>
          <w:rFonts w:ascii="Sakkal Majalla" w:hAnsi="Sakkal Majalla" w:cs="Sakkal Majalla"/>
          <w:b/>
          <w:bCs/>
          <w:color w:val="C00000"/>
          <w:sz w:val="34"/>
          <w:szCs w:val="34"/>
          <w:rtl/>
        </w:rPr>
        <w:t>الاستماع:</w:t>
      </w:r>
      <w:r w:rsidRPr="00F32B77">
        <w:rPr>
          <w:rFonts w:ascii="Sakkal Majalla" w:hAnsi="Sakkal Majalla" w:cs="Sakkal Majalla"/>
          <w:sz w:val="34"/>
          <w:szCs w:val="34"/>
          <w:rtl/>
        </w:rPr>
        <w:t xml:space="preserve"> إثارة رغبة المتحدث في الاسترسال والاستمرار في طرح الفكـرة وإشـعاره بأهميـة مـا يقولـه والرغبة في الاستماع إليه.</w:t>
      </w:r>
    </w:p>
    <w:p w:rsidR="000D0CA1" w:rsidRDefault="000D0CA1">
      <w:pPr>
        <w:pStyle w:val="ListParagraph"/>
        <w:numPr>
          <w:ilvl w:val="0"/>
          <w:numId w:val="32"/>
        </w:numPr>
        <w:rPr>
          <w:rFonts w:ascii="Sakkal Majalla" w:hAnsi="Sakkal Majalla" w:cs="Sakkal Majalla"/>
          <w:sz w:val="34"/>
          <w:szCs w:val="34"/>
        </w:rPr>
      </w:pPr>
      <w:r w:rsidRPr="0059540C">
        <w:rPr>
          <w:rFonts w:ascii="Sakkal Majalla" w:hAnsi="Sakkal Majalla" w:cs="Sakkal Majalla"/>
          <w:b/>
          <w:bCs/>
          <w:color w:val="C00000"/>
          <w:sz w:val="34"/>
          <w:szCs w:val="34"/>
          <w:rtl/>
        </w:rPr>
        <w:t>فهم</w:t>
      </w:r>
      <w:r w:rsidRPr="0059540C">
        <w:rPr>
          <w:rFonts w:ascii="Sakkal Majalla" w:hAnsi="Sakkal Majalla" w:cs="Sakkal Majalla" w:hint="cs"/>
          <w:b/>
          <w:bCs/>
          <w:color w:val="C00000"/>
          <w:sz w:val="34"/>
          <w:szCs w:val="34"/>
          <w:rtl/>
        </w:rPr>
        <w:t xml:space="preserve"> وتفسير</w:t>
      </w:r>
      <w:r w:rsidRPr="0059540C">
        <w:rPr>
          <w:rFonts w:ascii="Sakkal Majalla" w:hAnsi="Sakkal Majalla" w:cs="Sakkal Majalla"/>
          <w:b/>
          <w:bCs/>
          <w:color w:val="C00000"/>
          <w:sz w:val="34"/>
          <w:szCs w:val="34"/>
          <w:rtl/>
        </w:rPr>
        <w:t xml:space="preserve"> وتحليل وتقييم </w:t>
      </w:r>
      <w:r w:rsidRPr="00F32B77">
        <w:rPr>
          <w:rFonts w:ascii="Sakkal Majalla" w:hAnsi="Sakkal Majalla" w:cs="Sakkal Majalla"/>
          <w:sz w:val="34"/>
          <w:szCs w:val="34"/>
          <w:rtl/>
        </w:rPr>
        <w:t xml:space="preserve">آراء وأفكار وتعبيرات المرسـل </w:t>
      </w:r>
      <w:r>
        <w:rPr>
          <w:rFonts w:ascii="Sakkal Majalla" w:hAnsi="Sakkal Majalla" w:cs="Sakkal Majalla" w:hint="cs"/>
          <w:sz w:val="34"/>
          <w:szCs w:val="34"/>
          <w:rtl/>
        </w:rPr>
        <w:t xml:space="preserve">كما </w:t>
      </w:r>
      <w:r w:rsidRPr="00F32B77">
        <w:rPr>
          <w:rFonts w:ascii="Sakkal Majalla" w:hAnsi="Sakkal Majalla" w:cs="Sakkal Majalla"/>
          <w:sz w:val="34"/>
          <w:szCs w:val="34"/>
          <w:rtl/>
        </w:rPr>
        <w:t>هـي دون تكـوين اتجـاه عكسي أو حكم مسبق عليها.</w:t>
      </w:r>
    </w:p>
    <w:p w:rsidR="000D0CA1" w:rsidRDefault="000D0CA1" w:rsidP="00687885">
      <w:pPr>
        <w:keepNext/>
        <w:ind w:left="29"/>
        <w:rPr>
          <w:rFonts w:ascii="Sakkal Majalla" w:hAnsi="Sakkal Majalla"/>
          <w:sz w:val="34"/>
          <w:rtl/>
        </w:rPr>
      </w:pPr>
      <w:r>
        <w:rPr>
          <w:noProof/>
          <w:rtl/>
        </w:rPr>
        <w:lastRenderedPageBreak/>
        <mc:AlternateContent>
          <mc:Choice Requires="wpg">
            <w:drawing>
              <wp:inline distT="0" distB="0" distL="0" distR="0" wp14:anchorId="079FADCB" wp14:editId="13DB0317">
                <wp:extent cx="5727700" cy="471805"/>
                <wp:effectExtent l="0" t="0" r="6350" b="61595"/>
                <wp:docPr id="928"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929" name="Group 256571"/>
                        <wpg:cNvGrpSpPr/>
                        <wpg:grpSpPr>
                          <a:xfrm>
                            <a:off x="0" y="0"/>
                            <a:ext cx="5727700" cy="471805"/>
                            <a:chOff x="0" y="0"/>
                            <a:chExt cx="6131268" cy="505879"/>
                          </a:xfrm>
                        </wpg:grpSpPr>
                        <wpg:grpSp>
                          <wpg:cNvPr id="930" name="Group 3653"/>
                          <wpg:cNvGrpSpPr/>
                          <wpg:grpSpPr>
                            <a:xfrm>
                              <a:off x="2923772" y="0"/>
                              <a:ext cx="3207496" cy="505839"/>
                              <a:chOff x="2567018" y="0"/>
                              <a:chExt cx="4679402" cy="711023"/>
                            </a:xfrm>
                          </wpg:grpSpPr>
                          <wps:wsp>
                            <wps:cNvPr id="931" name="Rectangle: Rounded Corners 36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2567018" y="0"/>
                                <a:ext cx="467940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jc w:val="center"/>
                                    <w:rPr>
                                      <w:bCs/>
                                    </w:rPr>
                                  </w:pPr>
                                  <w:r>
                                    <w:rPr>
                                      <w:rFonts w:ascii="Adobe Arabic" w:hAnsi="Adobe Arabic" w:cs="Adobe Arabic" w:hint="cs"/>
                                      <w:bCs/>
                                      <w:color w:val="auto"/>
                                      <w:sz w:val="36"/>
                                      <w:szCs w:val="36"/>
                                      <w:rtl/>
                                      <w:lang w:bidi="ar-SY"/>
                                    </w:rPr>
                                    <w:t xml:space="preserve">    كيفية تنمية مهارات الإنصات:</w:t>
                                  </w:r>
                                </w:p>
                              </w:txbxContent>
                            </wps:txbx>
                            <wps:bodyPr tIns="36000" bIns="36000" rtlCol="0" anchor="ctr"/>
                          </wps:wsp>
                          <wps:wsp>
                            <wps:cNvPr id="932" name="Oval 3656">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33"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934" name="Group 3323"/>
                        <wpg:cNvGrpSpPr/>
                        <wpg:grpSpPr>
                          <a:xfrm>
                            <a:off x="5343525" y="104775"/>
                            <a:ext cx="209550" cy="249555"/>
                            <a:chOff x="0" y="0"/>
                            <a:chExt cx="273780" cy="327013"/>
                          </a:xfrm>
                          <a:solidFill>
                            <a:schemeClr val="bg1"/>
                          </a:solidFill>
                        </wpg:grpSpPr>
                        <wps:wsp>
                          <wps:cNvPr id="93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93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93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938" name="Google Shape;204;p17"/>
                          <wpg:cNvGrpSpPr/>
                          <wpg:grpSpPr>
                            <a:xfrm>
                              <a:off x="0" y="0"/>
                              <a:ext cx="273780" cy="105078"/>
                              <a:chOff x="0" y="0"/>
                              <a:chExt cx="273780" cy="105078"/>
                            </a:xfrm>
                            <a:grpFill/>
                          </wpg:grpSpPr>
                          <wps:wsp>
                            <wps:cNvPr id="93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94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941"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942"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943"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723"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">
                <v:group id="Group 256571" o:spid="_x0000_s1724"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U2ksUAAADcAAAADwAAAGRycy9kb3ducmV2LnhtbESPT4vCMBTE78J+h/AW&#10;9qZpXRStRhHZXTyI4B8Qb4/m2Rabl9Jk2/rtjSB4HGbmN8x82ZlSNFS7wrKCeBCBIE6tLjhTcDr+&#10;9icgnEfWWFomBXdysFx89OaYaNvynpqDz0SAsEtQQe59lUjp0pwMuoGtiIN3tbVBH2SdSV1jG+Cm&#10;lMMoGkuDBYeFHCta55TeDv9GwV+L7eo7/mm2t+v6fjmOdudtTEp9fXarGQhPnX+HX+2NVjAd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VNpLFAAAA3AAA&#10;AA8AAAAAAAAAAAAAAAAAqgIAAGRycy9kb3ducmV2LnhtbFBLBQYAAAAABAAEAPoAAACcAwAAAAA=&#10;">
                  <v:group id="Group 3653" o:spid="_x0000_s1725" style="position:absolute;left:29237;width:32075;height:5058" coordorigin="25670" coordsize="467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YJ0sIAAADcAAAADwAAAGRycy9kb3ducmV2LnhtbERPTYvCMBC9C/sfwizs&#10;TdOuKG7XKCKueBDBuiDehmZsi82kNLGt/94cBI+P9z1f9qYSLTWutKwgHkUgiDOrS84V/J/+hjMQ&#10;ziNrrCyTggc5WC4+BnNMtO34SG3qcxFC2CWooPC+TqR0WUEG3cjWxIG72sagD7DJpW6wC+Gmkt9R&#10;NJUGSw4NBda0Lii7pXejYNthtxrHm3Z/u64fl9PkcN7HpNTXZ7/6BeGp92/xy73TCn7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O2CdLCAAAA3AAAAA8A&#10;AAAAAAAAAAAAAAAAqgIAAGRycy9kb3ducmV2LnhtbFBLBQYAAAAABAAEAPoAAACZAwAAAAA=&#10;">
                    <v:roundrect id="Rectangle: Rounded Corners 3655" o:spid="_x0000_s1726" style="position:absolute;left:25670;width:46794;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ZJSsIA&#10;AADcAAAADwAAAGRycy9kb3ducmV2LnhtbESPQYvCMBSE74L/ITzBm6Yqu9TaVGRV8LhaPXh7NM+2&#10;2LyUJqv135uFhT0OM/MNk65704gHda62rGA2jUAQF1bXXCo45/tJDMJ5ZI2NZVLwIgfrbDhIMdH2&#10;yUd6nHwpAoRdggoq79tESldUZNBNbUscvJvtDPogu1LqDp8Bbho5j6JPabDmsFBhS18VFffTj1EQ&#10;Hba7nK9zuujYH+kD8+94mys1HvWbFQhPvf8P/7UPWsFyMYPfM+EIyO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klKwgAAANwAAAAPAAAAAAAAAAAAAAAAAJgCAABkcnMvZG93&#10;bnJldi54bWxQSwUGAAAAAAQABAD1AAAAhwMAAAAA&#10;" fillcolor="#0070c0" stroked="f" strokeweight="1pt">
                      <v:stroke joinstyle="miter"/>
                      <v:textbox inset=",1mm,,1mm">
                        <w:txbxContent>
                          <w:p w:rsidR="00693FEF" w:rsidRDefault="00693FEF" w:rsidP="000D0CA1">
                            <w:pPr>
                              <w:jc w:val="center"/>
                              <w:rPr>
                                <w:bCs/>
                              </w:rPr>
                            </w:pPr>
                            <w:r>
                              <w:rPr>
                                <w:rFonts w:ascii="Adobe Arabic" w:hAnsi="Adobe Arabic" w:cs="Adobe Arabic" w:hint="cs"/>
                                <w:bCs/>
                                <w:color w:val="auto"/>
                                <w:sz w:val="36"/>
                                <w:szCs w:val="36"/>
                                <w:rtl/>
                                <w:lang w:bidi="ar-SY"/>
                              </w:rPr>
                              <w:t xml:space="preserve">    كيفية تنمية مهارات الإنصات:</w:t>
                            </w:r>
                          </w:p>
                        </w:txbxContent>
                      </v:textbox>
                    </v:roundrect>
                    <v:oval id="Oval 3656" o:spid="_x0000_s1727"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CN78MA&#10;AADcAAAADwAAAGRycy9kb3ducmV2LnhtbESP0WoCMRRE3wv9h3ALfatZFUq7NYq0FESF0rUfcNlc&#10;N4vJTUhSXfv1piD4OMzMGWa2GJwVR4qp96xgPKpAELde99wp+Nl9Pr2ASBlZo/VMCs6UYDG/v5th&#10;rf2Jv+nY5E4UCKcaFZicQy1lag05TCMfiIu399FhLjJ2Ukc8FbizclJVz9Jhz2XBYKB3Q+2h+XUK&#10;1lUwKW43f+etbL52H8Guc7RKPT4MyzcQmYZ8C1/bK63gdTqB/zPlCM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CN78MAAADcAAAADwAAAAAAAAAAAAAAAACYAgAAZHJzL2Rv&#10;d25yZXYueG1sUEsFBgAAAAAEAAQA9QAAAIgDAAAAAA==&#10;" fillcolor="#272727 [2749]" stroked="f" strokeweight="1pt">
                      <v:stroke joinstyle="miter"/>
                      <v:shadow on="t" color="black" opacity="26214f" origin=",-.5" offset="0,3pt"/>
                    </v:oval>
                  </v:group>
                  <v:rect id="Rectangle 3654" o:spid="_x0000_s1728"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DtC8cA&#10;AADcAAAADwAAAGRycy9kb3ducmV2LnhtbESPT2sCMRTE7wW/Q3iCl1KzapG6NYoKrT1YxT8Uj4/N&#10;c3d187IkUbffvikUehxm5jfMeNqYStzI+dKygl43AUGcWV1yruCwf3t6AeEDssbKMin4Jg/TSeth&#10;jKm2d97SbRdyESHsU1RQhFCnUvqsIIO+a2vi6J2sMxiidLnUDu8RbirZT5KhNFhyXCiwpkVB2WV3&#10;NQqOh/3n89xtzsfT++praNe09PmjUp12M3sFEagJ/+G/9odWMBoM4PdMPAJy8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A7QvHAAAA3AAAAA8AAAAAAAAAAAAAAAAAmAIAAGRy&#10;cy9kb3ducmV2LnhtbFBLBQYAAAAABAAEAPUAAACMAwAAAAA=&#10;" fillcolor="#0070c0" stroked="f" strokeweight="1pt"/>
                </v:group>
                <v:group id="Group 3323" o:spid="_x0000_s1729"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0P0cUAAADcAAAADwAAAGRycy9kb3ducmV2LnhtbESPQWvCQBSE7wX/w/IE&#10;b7qJWrHRVURUPEihWii9PbLPJJh9G7JrEv+9WxB6HGbmG2a57kwpGqpdYVlBPIpAEKdWF5wp+L7s&#10;h3MQziNrLC2Tggc5WK96b0tMtG35i5qzz0SAsEtQQe59lUjp0pwMupGtiIN3tbVBH2SdSV1jG+Cm&#10;lOMomkmDBYeFHCva5pTeznej4NBiu5nEu+Z0u24fv5f3z59TTEoN+t1mAcJT5//Dr/ZRK/iY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ND9HFAAAA3AAA&#10;AA8AAAAAAAAAAAAAAAAAqgIAAGRycy9kb3ducmV2LnhtbFBLBQYAAAAABAAEAPoAAACcAwAAAAA=&#10;">
                  <v:shape id="Google Shape;201;p17" o:spid="_x0000_s1730"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DnMYA&#10;AADcAAAADwAAAGRycy9kb3ducmV2LnhtbESPQWvCQBSE70L/w/IKvelGixrTbEQKBelBaBR7fWRf&#10;k9Ts2zS7mvjv3YLgcZiZb5h0PZhGXKhztWUF00kEgriwuuZSwWH/MY5BOI+ssbFMCq7kYJ09jVJM&#10;tO35iy65L0WAsEtQQeV9m0jpiooMuoltiYP3YzuDPsiulLrDPsBNI2dRtJAGaw4LFbb0XlFxys9G&#10;we4c+60+/sWfy+/j4nfV54d9USv18jxs3kB4GvwjfG9vtYLV6xz+z4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DnMYAAADc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31"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frJMYA&#10;AADcAAAADwAAAGRycy9kb3ducmV2LnhtbESPQWvCQBSE7wX/w/KEXqRuqihtzCpSWiiKiLHg9ZF9&#10;ZkOyb0N2q+m/dwWhx2FmvmGyVW8bcaHOV44VvI4TEMSF0xWXCn6OXy9vIHxA1tg4JgV/5GG1HDxl&#10;mGp35QNd8lCKCGGfogITQptK6QtDFv3YtcTRO7vOYoiyK6Xu8BrhtpGTJJlLixXHBYMtfRgq6vzX&#10;KmiO+932czTLTyPMJ1NvNvW23Cj1POzXCxCB+vAffrS/tYL36Rzu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frJMYAAADcAAAADwAAAAAAAAAAAAAAAACYAgAAZHJz&#10;L2Rvd25yZXYueG1sUEsFBgAAAAAEAAQA9QAAAIsDAAAAAA==&#10;" path="m2643,1l417,1c191,1,,143,,370,,608,191,751,417,751r2214,c2870,751,3060,608,3060,370,3060,143,2870,1,2643,1xe" filled="f" strokecolor="white [3212]">
                    <v:path arrowok="t" o:extrusionok="f"/>
                  </v:shape>
                  <v:shape id="Google Shape;203;p17" o:spid="_x0000_s1732"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Nw+sUA&#10;AADcAAAADwAAAGRycy9kb3ducmV2LnhtbESPQWvCQBSE70L/w/IEb7rRiG1TVxFRKfRkasHeXrPP&#10;bGj2bciuGv99tyB4HGbmG2a+7GwtLtT6yrGC8SgBQVw4XXGp4PC5Hb6A8AFZY+2YFNzIw3Lx1Jtj&#10;pt2V93TJQykihH2GCkwITSalLwxZ9CPXEEfv5FqLIcq2lLrFa4TbWk6SZCYtVhwXDDa0NlT85mer&#10;IPVH853utj+6nPDxY3P4SvPpWKlBv1u9gQjUhUf43n7XCl7TZ/g/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Y3D6xQAAANwAAAAPAAAAAAAAAAAAAAAAAJgCAABkcnMv&#10;ZG93bnJldi54bWxQSwUGAAAAAAQABAD1AAAAigMAAAAA&#10;" path="m1976,l417,c191,,,131,,369,,596,191,739,417,739r1559,c2203,739,2393,596,2393,369,2393,131,2203,,1976,xe" filled="f" strokecolor="white [3212]">
                    <v:path arrowok="t" o:extrusionok="f"/>
                  </v:shape>
                  <v:group id="Google Shape;204;p17" o:spid="_x0000_s1733"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AF1MIAAADcAAAADwAAAGRycy9kb3ducmV2LnhtbERPTYvCMBC9C/sfwizs&#10;TdOuKG7XKCKueBDBuiDehmZsi82kNLGt/94cBI+P9z1f9qYSLTWutKwgHkUgiDOrS84V/J/+hjMQ&#10;ziNrrCyTggc5WC4+BnNMtO34SG3qcxFC2CWooPC+TqR0WUEG3cjWxIG72sagD7DJpW6wC+Gmkt9R&#10;NJUGSw4NBda0Lii7pXejYNthtxrHm3Z/u64fl9PkcN7HpNTXZ7/6BeGp92/xy73TCn7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3ABdTCAAAA3AAAAA8A&#10;AAAAAAAAAAAAAAAAqgIAAGRycy9kb3ducmV2LnhtbFBLBQYAAAAABAAEAPoAAACZAwAAAAA=&#10;">
                    <v:shape id="Google Shape;205;p17" o:spid="_x0000_s1734"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UBb8QA&#10;AADcAAAADwAAAGRycy9kb3ducmV2LnhtbESPQWvCQBSE7wX/w/KEXopurEWT6CoiFHqsqd6f2WcS&#10;zb4Nu2tM/323UOhxmJlvmPV2MK3oyfnGsoLZNAFBXFrdcKXg+PU+SUH4gKyxtUwKvsnDdjN6WmOu&#10;7YMP1BehEhHCPkcFdQhdLqUvazLop7Yjjt7FOoMhSldJ7fAR4aaVr0mykAYbjgs1drSvqbwVd6Pg&#10;uhxS93L4zM7zIj29Vce+C/Ki1PN42K1ABBrCf/iv/aEVZPMMfs/E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VAW/EAAAA3AAAAA8AAAAAAAAAAAAAAAAAmAIAAGRycy9k&#10;b3ducmV2LnhtbFBLBQYAAAAABAAEAPUAAACJAwAAAAA=&#10;" path="m227,1501v107,,226,-72,226,-167l453,167c453,84,322,1,227,1,144,1,1,84,1,167r,1167c1,1429,144,1501,227,1501xe" filled="f" stroked="f">
                      <v:path arrowok="t" o:extrusionok="f"/>
                    </v:shape>
                    <v:shape id="Google Shape;206;p17" o:spid="_x0000_s1735"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uBKcAA&#10;AADcAAAADwAAAGRycy9kb3ducmV2LnhtbERPPW/CMBDdK/EfrENiKw4IVZBiUAMqgpHQoeM1viZp&#10;43NkXyH8+3qo1PHpfa+3g+vUlUJsPRuYTTNQxJW3LdcG3i6vj0tQUZAtdp7JwJ0ibDejhzXm1t/4&#10;TNdSapVCOOZooBHpc61j1ZDDOPU9ceI+fXAoCYZa24C3FO46Pc+yJ+2w5dTQYE+7hqrv8scZKMp5&#10;cXrH0yzIV9wfXSHu8GGNmYyHl2dQQoP8i//cR2tgtUjz05l0BP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luBKcAAAADcAAAADwAAAAAAAAAAAAAAAACYAgAAZHJzL2Rvd25y&#10;ZXYueG1sUEsFBgAAAAAEAAQA9QAAAIUDAAAAAA==&#10;" path="m929,60c846,,750,36,703,108l60,1060c,1143,24,1251,95,1310v36,12,60,24,96,24c250,1334,298,1310,334,1251l976,298v60,-71,36,-178,-47,-238xe" filled="f" stroked="f">
                      <v:path arrowok="t" o:extrusionok="f"/>
                    </v:shape>
                    <v:shape id="Google Shape;207;p17" o:spid="_x0000_s1736"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4mycUA&#10;AADcAAAADwAAAGRycy9kb3ducmV2LnhtbESP3WrCQBSE7wt9h+UUvNONVaRNXaX4A2IvxMQHOM0e&#10;k2D2bMyuur69WxB6OczMN8x0HkwjrtS52rKC4SABQVxYXXOp4JCv+x8gnEfW2FgmBXdyMJ+9vkwx&#10;1fbGe7pmvhQRwi5FBZX3bSqlKyoy6Aa2JY7e0XYGfZRdKXWHtwg3jXxPkok0WHNcqLClRUXFKbsY&#10;BfRjV79NyMZLnixCvltu7ehwVqr3Fr6/QHgK/j/8bG+0gs/xEP7O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bibJxQAAANw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737"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E7ssQA&#10;AADcAAAADwAAAGRycy9kb3ducmV2LnhtbESPzW7CMBCE70i8g7WVeqmKzY8oDRiEGhXBkcADbOMl&#10;CY3XUexCeHuMVInjaGa+0SxWna3FhVpfOdYwHCgQxLkzFRcajofv9xkIH5AN1o5Jw408rJb93gIT&#10;4668p0sWChEh7BPUUIbQJFL6vCSLfuAa4uidXGsxRNkW0rR4jXBby5FSU2mx4rhQYkNfJeW/2Z/V&#10;8ENyHCg/pepjW6dqN0zfDpuz1q8v3XoOIlAXnuH/9tZo+JyM4HE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BO7LEAAAA3A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738"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hCN8cA&#10;AADcAAAADwAAAGRycy9kb3ducmV2LnhtbESPQWvCQBSE74X+h+UVvBTdxJaSRlexhUIRQZpK9fjM&#10;PpNg9m3Ibk3017tCocdhZr5hpvPe1OJErassK4hHEQji3OqKCwWb749hAsJ5ZI21ZVJwJgfz2f3d&#10;FFNtO/6iU+YLESDsUlRQet+kUrq8JINuZBvi4B1sa9AH2RZSt9gFuKnlOIpepMGKw0KJDb2XlB+z&#10;X6NgTfLSrf3+bbf8OSerLIm3u8dYqcFDv5iA8NT7//Bf+1MreH1+gtuZcATk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YQjfHAAAA3A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F32B77" w:rsidRDefault="000D0CA1" w:rsidP="000D0CA1">
      <w:pPr>
        <w:bidi w:val="0"/>
        <w:ind w:left="360"/>
        <w:rPr>
          <w:rFonts w:ascii="Sakkal Majalla" w:hAnsi="Sakkal Majalla"/>
          <w:sz w:val="34"/>
          <w:rtl/>
        </w:rPr>
      </w:pPr>
      <w:r>
        <w:rPr>
          <w:noProof/>
        </w:rPr>
        <mc:AlternateContent>
          <mc:Choice Requires="wpg">
            <w:drawing>
              <wp:inline distT="0" distB="0" distL="0" distR="0" wp14:anchorId="541241A0" wp14:editId="5B6C80C6">
                <wp:extent cx="5100320" cy="2559685"/>
                <wp:effectExtent l="0" t="0" r="0" b="259715"/>
                <wp:docPr id="32264" name="Group 2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00320" cy="2559685"/>
                          <a:chOff x="-5106" y="-197"/>
                          <a:chExt cx="84348" cy="42334"/>
                        </a:xfrm>
                      </wpg:grpSpPr>
                      <wpg:grpSp>
                        <wpg:cNvPr id="32265" name="Group 1002"/>
                        <wpg:cNvGrpSpPr>
                          <a:grpSpLocks/>
                        </wpg:cNvGrpSpPr>
                        <wpg:grpSpPr bwMode="auto">
                          <a:xfrm>
                            <a:off x="15027" y="-197"/>
                            <a:ext cx="64215" cy="42334"/>
                            <a:chOff x="15027" y="-259"/>
                            <a:chExt cx="64214" cy="55738"/>
                          </a:xfrm>
                        </wpg:grpSpPr>
                        <pic:pic xmlns:pic="http://schemas.openxmlformats.org/drawingml/2006/picture">
                          <pic:nvPicPr>
                            <pic:cNvPr id="32266" name="Picture 101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rot="20765014">
                              <a:off x="22655" y="6867"/>
                              <a:ext cx="56586" cy="48612"/>
                            </a:xfrm>
                            <a:prstGeom prst="rect">
                              <a:avLst/>
                            </a:prstGeom>
                            <a:noFill/>
                            <a:extLst>
                              <a:ext uri="{909E8E84-426E-40DD-AFC4-6F175D3DCCD1}">
                                <a14:hiddenFill xmlns:a14="http://schemas.microsoft.com/office/drawing/2010/main">
                                  <a:solidFill>
                                    <a:srgbClr val="FFFFFF"/>
                                  </a:solidFill>
                                </a14:hiddenFill>
                              </a:ext>
                            </a:extLst>
                          </pic:spPr>
                        </pic:pic>
                        <wps:wsp>
                          <wps:cNvPr id="32267" name="Rectangle 1015"/>
                          <wps:cNvSpPr>
                            <a:spLocks noChangeArrowheads="1"/>
                          </wps:cNvSpPr>
                          <wps:spPr bwMode="auto">
                            <a:xfrm>
                              <a:off x="15027" y="-259"/>
                              <a:ext cx="39394" cy="12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F32B77" w:rsidRDefault="00693FEF" w:rsidP="000D0CA1">
                                <w:pPr>
                                  <w:rPr>
                                    <w:rFonts w:ascii="Adobe Arabic" w:hAnsi="Adobe Arabic" w:cs="Adobe Arabic"/>
                                    <w:b/>
                                    <w:bCs/>
                                    <w:color w:val="C86A00"/>
                                    <w:kern w:val="24"/>
                                    <w:sz w:val="40"/>
                                    <w:szCs w:val="40"/>
                                    <w:lang w:bidi="ar-EG"/>
                                  </w:rPr>
                                </w:pPr>
                                <w:r w:rsidRPr="00F32B77">
                                  <w:rPr>
                                    <w:rFonts w:ascii="Adobe Arabic" w:hAnsi="Adobe Arabic" w:cs="Adobe Arabic"/>
                                    <w:b/>
                                    <w:bCs/>
                                    <w:color w:val="C86A00"/>
                                    <w:kern w:val="24"/>
                                    <w:sz w:val="40"/>
                                    <w:szCs w:val="40"/>
                                    <w:rtl/>
                                    <w:lang w:bidi="ar-EG"/>
                                  </w:rPr>
                                  <w:t>تنمية القدرة على التذكر</w:t>
                                </w:r>
                              </w:p>
                            </w:txbxContent>
                          </wps:txbx>
                          <wps:bodyPr rot="0" vert="horz" wrap="square" lIns="91440" tIns="45720" rIns="91440" bIns="45720" anchor="t" anchorCtr="0" upright="1">
                            <a:noAutofit/>
                          </wps:bodyPr>
                        </wps:wsp>
                      </wpg:grpSp>
                      <wps:wsp>
                        <wps:cNvPr id="32268" name="Rectangle 1016"/>
                        <wps:cNvSpPr>
                          <a:spLocks noChangeArrowheads="1"/>
                        </wps:cNvSpPr>
                        <wps:spPr bwMode="auto">
                          <a:xfrm>
                            <a:off x="2462" y="10515"/>
                            <a:ext cx="41999" cy="9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F32B77" w:rsidRDefault="00693FEF" w:rsidP="000D0CA1">
                              <w:pPr>
                                <w:rPr>
                                  <w:rFonts w:ascii="Adobe Arabic" w:hAnsi="Adobe Arabic" w:cs="Adobe Arabic"/>
                                  <w:b/>
                                  <w:bCs/>
                                  <w:color w:val="A14699"/>
                                  <w:kern w:val="24"/>
                                  <w:sz w:val="40"/>
                                  <w:szCs w:val="40"/>
                                  <w:lang w:bidi="ar-EG"/>
                                </w:rPr>
                              </w:pPr>
                              <w:r w:rsidRPr="00F32B77">
                                <w:rPr>
                                  <w:rFonts w:ascii="Adobe Arabic" w:hAnsi="Adobe Arabic" w:cs="Adobe Arabic"/>
                                  <w:b/>
                                  <w:bCs/>
                                  <w:color w:val="A14699"/>
                                  <w:kern w:val="24"/>
                                  <w:sz w:val="40"/>
                                  <w:szCs w:val="40"/>
                                  <w:rtl/>
                                  <w:lang w:bidi="ar-EG"/>
                                </w:rPr>
                                <w:t>فهم الثقافة السائدة</w:t>
                              </w:r>
                            </w:p>
                          </w:txbxContent>
                        </wps:txbx>
                        <wps:bodyPr rot="0" vert="horz" wrap="square" lIns="91440" tIns="45720" rIns="91440" bIns="45720" anchor="t" anchorCtr="0" upright="1">
                          <a:noAutofit/>
                        </wps:bodyPr>
                      </wps:wsp>
                      <wps:wsp>
                        <wps:cNvPr id="32269" name="Rectangle 1017"/>
                        <wps:cNvSpPr>
                          <a:spLocks noChangeArrowheads="1"/>
                        </wps:cNvSpPr>
                        <wps:spPr bwMode="auto">
                          <a:xfrm>
                            <a:off x="-5106" y="21102"/>
                            <a:ext cx="33748" cy="128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F32B77" w:rsidRDefault="00693FEF" w:rsidP="000D0CA1">
                              <w:pPr>
                                <w:rPr>
                                  <w:rFonts w:ascii="Adobe Arabic" w:hAnsi="Adobe Arabic" w:cs="Adobe Arabic"/>
                                  <w:b/>
                                  <w:bCs/>
                                  <w:color w:val="332581"/>
                                  <w:kern w:val="24"/>
                                  <w:sz w:val="40"/>
                                  <w:szCs w:val="40"/>
                                  <w:lang w:bidi="ar-EG"/>
                                </w:rPr>
                              </w:pPr>
                              <w:r w:rsidRPr="00F32B77">
                                <w:rPr>
                                  <w:rFonts w:ascii="Adobe Arabic" w:hAnsi="Adobe Arabic" w:cs="Adobe Arabic"/>
                                  <w:b/>
                                  <w:bCs/>
                                  <w:color w:val="332581"/>
                                  <w:kern w:val="24"/>
                                  <w:sz w:val="40"/>
                                  <w:szCs w:val="40"/>
                                  <w:rtl/>
                                  <w:lang w:bidi="ar-EG"/>
                                </w:rPr>
                                <w:t>الالتزام بالقواعد المرشدة للا</w:t>
                              </w:r>
                              <w:r w:rsidRPr="00F32B77">
                                <w:rPr>
                                  <w:rFonts w:ascii="Adobe Arabic" w:hAnsi="Adobe Arabic" w:cs="Adobe Arabic" w:hint="cs"/>
                                  <w:b/>
                                  <w:bCs/>
                                  <w:color w:val="332581"/>
                                  <w:kern w:val="24"/>
                                  <w:sz w:val="40"/>
                                  <w:szCs w:val="40"/>
                                  <w:rtl/>
                                  <w:lang w:bidi="ar-EG"/>
                                </w:rPr>
                                <w:t>ستماع</w:t>
                              </w:r>
                              <w:r w:rsidRPr="00F32B77">
                                <w:rPr>
                                  <w:rFonts w:ascii="Adobe Arabic" w:hAnsi="Adobe Arabic" w:cs="Adobe Arabic"/>
                                  <w:b/>
                                  <w:bCs/>
                                  <w:color w:val="332581"/>
                                  <w:kern w:val="24"/>
                                  <w:sz w:val="40"/>
                                  <w:szCs w:val="40"/>
                                  <w:rtl/>
                                  <w:lang w:bidi="ar-EG"/>
                                </w:rPr>
                                <w:t xml:space="preserve"> الجيد</w:t>
                              </w:r>
                            </w:p>
                          </w:txbxContent>
                        </wps:txbx>
                        <wps:bodyPr rot="0" vert="horz" wrap="square" lIns="91440" tIns="45720" rIns="91440" bIns="45720" anchor="t" anchorCtr="0" upright="1">
                          <a:noAutofit/>
                        </wps:bodyPr>
                      </wps:wsp>
                    </wpg:wgp>
                  </a:graphicData>
                </a:graphic>
              </wp:inline>
            </w:drawing>
          </mc:Choice>
          <mc:Fallback>
            <w:pict>
              <v:group id="Group 2822" o:spid="_x0000_s1739" style="width:401.6pt;height:201.55pt;mso-position-horizontal-relative:char;mso-position-vertical-relative:line" coordorigin="-5106,-197" coordsize="84348,42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">
                <v:group id="Group 1002" o:spid="_x0000_s1740" style="position:absolute;left:15027;top:-197;width:64215;height:42334" coordorigin="15027,-259" coordsize="64214,557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VbqcYAAADeAAAADwAAAGRycy9kb3ducmV2LnhtbESPQYvCMBSE7wv+h/CE&#10;va1pK4pUo4josgcRVgXx9miebbF5KU22rf/eCMIeh5n5hlmselOJlhpXWlYQjyIQxJnVJecKzqfd&#10;1wyE88gaK8uk4EEOVsvBxwJTbTv+pfbocxEg7FJUUHhfp1K6rCCDbmRr4uDdbGPQB9nkUjfYBbip&#10;ZBJFU2mw5LBQYE2bgrL78c8o+O6wW4/jbbu/3zaP62lyuOxjUupz2K/nIDz1/j/8bv9oBeMkmU7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VupxgAAAN4A&#10;AAAPAAAAAAAAAAAAAAAAAKoCAABkcnMvZG93bnJldi54bWxQSwUGAAAAAAQABAD6AAAAnQMAAAAA&#10;">
                  <v:shape id="Picture 1014" o:spid="_x0000_s1741" type="#_x0000_t75" style="position:absolute;left:22655;top:6867;width:56586;height:48612;rotation:-912027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W4GfGAAAA3gAAAA8AAABkcnMvZG93bnJldi54bWxEj81qwzAQhO+BvoPYQm+JXJe6xY0SmtBC&#10;oCc7fYDFWv8k1kpYSmy/fRUI9DjMzDfMejuZXlxp8J1lBc+rBARxZXXHjYLf4/fyHYQPyBp7y6Rg&#10;Jg/bzcNijbm2Ixd0LUMjIoR9jgraEFwupa9aMuhX1hFHr7aDwRDl0Eg94BjhppdpkmTSYMdxoUVH&#10;+5aqc3kxCsbp4ppD/1PUb7Ubv15386koZqWeHqfPDxCBpvAfvrcPWsFLmmYZ3O7EKyA3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dbgZ8YAAADeAAAADwAAAAAAAAAAAAAA&#10;AACfAgAAZHJzL2Rvd25yZXYueG1sUEsFBgAAAAAEAAQA9wAAAJIDAAAAAA==&#10;">
                    <v:imagedata r:id="rId73" o:title=""/>
                  </v:shape>
                  <v:rect id="Rectangle 1015" o:spid="_x0000_s1742" style="position:absolute;left:15027;top:-259;width:39394;height:12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zof8cA&#10;AADeAAAADwAAAGRycy9kb3ducmV2LnhtbESPQWvCQBSE74X+h+UVepG6MQUtqauIIIYiiNF6fmRf&#10;k9Ds25jdJvHfu4LQ4zAz3zDz5WBq0VHrKssKJuMIBHFudcWFgtNx8/YBwnlkjbVlUnAlB8vF89Mc&#10;E217PlCX+UIECLsEFZTeN4mULi/JoBvbhjh4P7Y16INsC6lb7APc1DKOoqk0WHFYKLGhdUn5b/Zn&#10;FPT5vjsfd1u5H51Ty5f0ss6+v5R6fRlWnyA8Df4//GinWsF7HE9ncL8Tro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s6H/HAAAA3gAAAA8AAAAAAAAAAAAAAAAAmAIAAGRy&#10;cy9kb3ducmV2LnhtbFBLBQYAAAAABAAEAPUAAACMAwAAAAA=&#10;" filled="f" stroked="f">
                    <v:textbox>
                      <w:txbxContent>
                        <w:p w:rsidR="00693FEF" w:rsidRPr="00F32B77" w:rsidRDefault="00693FEF" w:rsidP="000D0CA1">
                          <w:pPr>
                            <w:rPr>
                              <w:rFonts w:ascii="Adobe Arabic" w:hAnsi="Adobe Arabic" w:cs="Adobe Arabic"/>
                              <w:b/>
                              <w:bCs/>
                              <w:color w:val="C86A00"/>
                              <w:kern w:val="24"/>
                              <w:sz w:val="40"/>
                              <w:szCs w:val="40"/>
                              <w:lang w:bidi="ar-EG"/>
                            </w:rPr>
                          </w:pPr>
                          <w:r w:rsidRPr="00F32B77">
                            <w:rPr>
                              <w:rFonts w:ascii="Adobe Arabic" w:hAnsi="Adobe Arabic" w:cs="Adobe Arabic"/>
                              <w:b/>
                              <w:bCs/>
                              <w:color w:val="C86A00"/>
                              <w:kern w:val="24"/>
                              <w:sz w:val="40"/>
                              <w:szCs w:val="40"/>
                              <w:rtl/>
                              <w:lang w:bidi="ar-EG"/>
                            </w:rPr>
                            <w:t>تنمية القدرة على التذكر</w:t>
                          </w:r>
                        </w:p>
                      </w:txbxContent>
                    </v:textbox>
                  </v:rect>
                </v:group>
                <v:rect id="Rectangle 1016" o:spid="_x0000_s1743" style="position:absolute;left:2462;top:10515;width:41999;height:9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N8DcQA&#10;AADeAAAADwAAAGRycy9kb3ducmV2LnhtbERPy2rCQBTdF/yH4Qpuik6agkh0FBGkQQrS+FhfMtck&#10;mLkTM2MS/76zKHR5OO/VZjC16Kh1lWUFH7MIBHFudcWFgvNpP12AcB5ZY22ZFLzIwWY9elthom3P&#10;P9RlvhAhhF2CCkrvm0RKl5dk0M1sQxy4m20N+gDbQuoW+xBuahlH0VwarDg0lNjQrqT8nj2Ngj4/&#10;dtfT95c8vl9Ty4/0scsuB6Um42G7BOFp8P/iP3eqFXzG8TzsDXfCF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zfA3EAAAA3gAAAA8AAAAAAAAAAAAAAAAAmAIAAGRycy9k&#10;b3ducmV2LnhtbFBLBQYAAAAABAAEAPUAAACJAwAAAAA=&#10;" filled="f" stroked="f">
                  <v:textbox>
                    <w:txbxContent>
                      <w:p w:rsidR="00693FEF" w:rsidRPr="00F32B77" w:rsidRDefault="00693FEF" w:rsidP="000D0CA1">
                        <w:pPr>
                          <w:rPr>
                            <w:rFonts w:ascii="Adobe Arabic" w:hAnsi="Adobe Arabic" w:cs="Adobe Arabic"/>
                            <w:b/>
                            <w:bCs/>
                            <w:color w:val="A14699"/>
                            <w:kern w:val="24"/>
                            <w:sz w:val="40"/>
                            <w:szCs w:val="40"/>
                            <w:lang w:bidi="ar-EG"/>
                          </w:rPr>
                        </w:pPr>
                        <w:r w:rsidRPr="00F32B77">
                          <w:rPr>
                            <w:rFonts w:ascii="Adobe Arabic" w:hAnsi="Adobe Arabic" w:cs="Adobe Arabic"/>
                            <w:b/>
                            <w:bCs/>
                            <w:color w:val="A14699"/>
                            <w:kern w:val="24"/>
                            <w:sz w:val="40"/>
                            <w:szCs w:val="40"/>
                            <w:rtl/>
                            <w:lang w:bidi="ar-EG"/>
                          </w:rPr>
                          <w:t>فهم الثقافة السائدة</w:t>
                        </w:r>
                      </w:p>
                    </w:txbxContent>
                  </v:textbox>
                </v:rect>
                <v:rect id="Rectangle 1017" o:spid="_x0000_s1744" style="position:absolute;left:-5106;top:21102;width:33748;height:12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lscA&#10;AADeAAAADwAAAGRycy9kb3ducmV2LnhtbESPQWvCQBSE74X+h+UVepG6MQWxqauIIIYiiNF6fmRf&#10;k9Ds25jdJvHfu4LQ4zAz3zDz5WBq0VHrKssKJuMIBHFudcWFgtNx8zYD4TyyxtoyKbiSg+Xi+WmO&#10;ibY9H6jLfCEChF2CCkrvm0RKl5dk0I1tQxy8H9sa9EG2hdQt9gFuahlH0VQarDgslNjQuqT8N/sz&#10;Cvp8352Pu63cj86p5Ut6WWffX0q9vgyrTxCeBv8ffrRTreA9jqcfcL8Tro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2ZbHAAAA3gAAAA8AAAAAAAAAAAAAAAAAmAIAAGRy&#10;cy9kb3ducmV2LnhtbFBLBQYAAAAABAAEAPUAAACMAwAAAAA=&#10;" filled="f" stroked="f">
                  <v:textbox>
                    <w:txbxContent>
                      <w:p w:rsidR="00693FEF" w:rsidRPr="00F32B77" w:rsidRDefault="00693FEF" w:rsidP="000D0CA1">
                        <w:pPr>
                          <w:rPr>
                            <w:rFonts w:ascii="Adobe Arabic" w:hAnsi="Adobe Arabic" w:cs="Adobe Arabic"/>
                            <w:b/>
                            <w:bCs/>
                            <w:color w:val="332581"/>
                            <w:kern w:val="24"/>
                            <w:sz w:val="40"/>
                            <w:szCs w:val="40"/>
                            <w:lang w:bidi="ar-EG"/>
                          </w:rPr>
                        </w:pPr>
                        <w:r w:rsidRPr="00F32B77">
                          <w:rPr>
                            <w:rFonts w:ascii="Adobe Arabic" w:hAnsi="Adobe Arabic" w:cs="Adobe Arabic"/>
                            <w:b/>
                            <w:bCs/>
                            <w:color w:val="332581"/>
                            <w:kern w:val="24"/>
                            <w:sz w:val="40"/>
                            <w:szCs w:val="40"/>
                            <w:rtl/>
                            <w:lang w:bidi="ar-EG"/>
                          </w:rPr>
                          <w:t>الالتزام بالقواعد المرشدة للا</w:t>
                        </w:r>
                        <w:r w:rsidRPr="00F32B77">
                          <w:rPr>
                            <w:rFonts w:ascii="Adobe Arabic" w:hAnsi="Adobe Arabic" w:cs="Adobe Arabic" w:hint="cs"/>
                            <w:b/>
                            <w:bCs/>
                            <w:color w:val="332581"/>
                            <w:kern w:val="24"/>
                            <w:sz w:val="40"/>
                            <w:szCs w:val="40"/>
                            <w:rtl/>
                            <w:lang w:bidi="ar-EG"/>
                          </w:rPr>
                          <w:t>ستماع</w:t>
                        </w:r>
                        <w:r w:rsidRPr="00F32B77">
                          <w:rPr>
                            <w:rFonts w:ascii="Adobe Arabic" w:hAnsi="Adobe Arabic" w:cs="Adobe Arabic"/>
                            <w:b/>
                            <w:bCs/>
                            <w:color w:val="332581"/>
                            <w:kern w:val="24"/>
                            <w:sz w:val="40"/>
                            <w:szCs w:val="40"/>
                            <w:rtl/>
                            <w:lang w:bidi="ar-EG"/>
                          </w:rPr>
                          <w:t xml:space="preserve"> الجيد</w:t>
                        </w:r>
                      </w:p>
                    </w:txbxContent>
                  </v:textbox>
                </v:rect>
                <w10:wrap anchorx="page"/>
                <w10:anchorlock/>
              </v:group>
            </w:pict>
          </mc:Fallback>
        </mc:AlternateContent>
      </w:r>
    </w:p>
    <w:p w:rsidR="000D0CA1" w:rsidRDefault="000D0CA1" w:rsidP="000D0CA1">
      <w:pPr>
        <w:rPr>
          <w:rtl/>
        </w:rPr>
      </w:pPr>
      <w:r>
        <w:rPr>
          <w:noProof/>
        </w:rPr>
        <mc:AlternateContent>
          <mc:Choice Requires="wpg">
            <w:drawing>
              <wp:inline distT="0" distB="0" distL="0" distR="0" wp14:anchorId="6C950A1D" wp14:editId="2CB1E0BD">
                <wp:extent cx="2521585" cy="465455"/>
                <wp:effectExtent l="0" t="0" r="0" b="0"/>
                <wp:docPr id="944" name="Group 7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1585" cy="465455"/>
                          <a:chOff x="-4933" y="0"/>
                          <a:chExt cx="25227" cy="5114"/>
                        </a:xfrm>
                      </wpg:grpSpPr>
                      <wps:wsp>
                        <wps:cNvPr id="945" name="Google Shape;1100;p23"/>
                        <wps:cNvSpPr txBox="1">
                          <a:spLocks noChangeArrowheads="1"/>
                        </wps:cNvSpPr>
                        <wps:spPr bwMode="auto">
                          <a:xfrm flipH="1">
                            <a:off x="-4933" y="828"/>
                            <a:ext cx="19771"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565C12" w:rsidRDefault="00693FEF" w:rsidP="000D0CA1">
                              <w:pPr>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تنمية القدرة على التذكر:</w:t>
                              </w:r>
                            </w:p>
                            <w:p w:rsidR="00693FEF" w:rsidRPr="00EF0A50" w:rsidRDefault="00693FEF" w:rsidP="000D0CA1">
                              <w:pPr>
                                <w:rPr>
                                  <w:rFonts w:ascii="Adobe Arabic" w:eastAsia="Roboto" w:hAnsi="Adobe Arabic" w:cs="Adobe Arabic"/>
                                  <w:color w:val="002060"/>
                                  <w:sz w:val="32"/>
                                  <w:szCs w:val="32"/>
                                  <w:lang w:bidi="ar-SY"/>
                                </w:rPr>
                              </w:pPr>
                            </w:p>
                          </w:txbxContent>
                        </wps:txbx>
                        <wps:bodyPr rot="0" vert="horz" wrap="square" lIns="36000" tIns="36000" rIns="0" bIns="36000" anchor="ctr" anchorCtr="0" upright="1">
                          <a:noAutofit/>
                        </wps:bodyPr>
                      </wps:wsp>
                      <wps:wsp>
                        <wps:cNvPr id="946" name="Freeform: Shape 7443"/>
                        <wps:cNvSpPr>
                          <a:spLocks/>
                        </wps:cNvSpPr>
                        <wps:spPr bwMode="auto">
                          <a:xfrm flipH="1">
                            <a:off x="15621" y="0"/>
                            <a:ext cx="4673" cy="4673"/>
                          </a:xfrm>
                          <a:custGeom>
                            <a:avLst/>
                            <a:gdLst>
                              <a:gd name="T0" fmla="*/ 1 w 21408"/>
                              <a:gd name="T1" fmla="*/ 0 h 21337"/>
                              <a:gd name="T2" fmla="*/ 1 w 21408"/>
                              <a:gd name="T3" fmla="*/ 21336 h 21337"/>
                              <a:gd name="T4" fmla="*/ 21408 w 21408"/>
                              <a:gd name="T5" fmla="*/ 21336 h 21337"/>
                              <a:gd name="T6" fmla="*/ 21408 w 21408"/>
                              <a:gd name="T7" fmla="*/ 0 h 21337"/>
                              <a:gd name="T8" fmla="*/ 1 w 21408"/>
                              <a:gd name="T9" fmla="*/ 0 h 21337"/>
                              <a:gd name="T10" fmla="*/ 0 w 21408"/>
                              <a:gd name="T11" fmla="*/ 0 h 21337"/>
                              <a:gd name="T12" fmla="*/ 21408 w 21408"/>
                              <a:gd name="T13" fmla="*/ 21337 h 21337"/>
                            </a:gdLst>
                            <a:ahLst/>
                            <a:cxnLst>
                              <a:cxn ang="0">
                                <a:pos x="T0" y="T1"/>
                              </a:cxn>
                              <a:cxn ang="0">
                                <a:pos x="T2" y="T3"/>
                              </a:cxn>
                              <a:cxn ang="0">
                                <a:pos x="T4" y="T5"/>
                              </a:cxn>
                              <a:cxn ang="0">
                                <a:pos x="T6" y="T7"/>
                              </a:cxn>
                              <a:cxn ang="0">
                                <a:pos x="T8" y="T9"/>
                              </a:cxn>
                            </a:cxnLst>
                            <a:rect l="T10" t="T11" r="T12" b="T13"/>
                            <a:pathLst>
                              <a:path w="21408" h="21337" extrusionOk="0">
                                <a:moveTo>
                                  <a:pt x="1" y="0"/>
                                </a:moveTo>
                                <a:lnTo>
                                  <a:pt x="1" y="21336"/>
                                </a:lnTo>
                                <a:lnTo>
                                  <a:pt x="21408" y="21336"/>
                                </a:lnTo>
                                <a:lnTo>
                                  <a:pt x="21408" y="0"/>
                                </a:lnTo>
                                <a:lnTo>
                                  <a:pt x="1" y="0"/>
                                </a:lnTo>
                                <a:close/>
                              </a:path>
                            </a:pathLst>
                          </a:cu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bidi w:val="0"/>
                                <w:jc w:val="center"/>
                                <w:rPr>
                                  <w:color w:val="FFFFFF"/>
                                  <w:sz w:val="40"/>
                                  <w:szCs w:val="40"/>
                                  <w:lang w:bidi="ar-SY"/>
                                </w:rPr>
                              </w:pPr>
                              <w:r>
                                <w:rPr>
                                  <w:color w:val="FFFFFF"/>
                                  <w:sz w:val="40"/>
                                  <w:szCs w:val="40"/>
                                  <w:lang w:bidi="ar-SY"/>
                                </w:rPr>
                                <w:t>1</w:t>
                              </w:r>
                            </w:p>
                          </w:txbxContent>
                        </wps:txbx>
                        <wps:bodyPr rot="0" vert="horz" wrap="square" lIns="91425" tIns="91425" rIns="91425" bIns="91425" anchor="ctr" anchorCtr="0" upright="1">
                          <a:noAutofit/>
                        </wps:bodyPr>
                      </wps:wsp>
                    </wpg:wgp>
                  </a:graphicData>
                </a:graphic>
              </wp:inline>
            </w:drawing>
          </mc:Choice>
          <mc:Fallback>
            <w:pict>
              <v:group id="_x0000_s1745" style="width:198.55pt;height:36.65pt;mso-position-horizontal-relative:char;mso-position-vertical-relative:line" coordorigin="-4933" coordsize="25227,5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">
                <v:shape id="Google Shape;1100;p23" o:spid="_x0000_s1746" type="#_x0000_t202" style="position:absolute;left:-4933;top:828;width:19771;height:428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DX/MYA&#10;AADcAAAADwAAAGRycy9kb3ducmV2LnhtbESPQWvCQBSE70L/w/IKvYhuUrS1qauUgiBC0ahgj4/s&#10;axLMvk13txr/vVsQPA4z8w0znXemESdyvrasIB0mIIgLq2suFex3i8EEhA/IGhvLpOBCHuazh94U&#10;M23PnNNpG0oRIewzVFCF0GZS+qIig35oW+Lo/VhnMETpSqkdniPcNPI5SV6kwZrjQoUtfVZUHLd/&#10;RoE/pqvVb38tNy7/0t+TcepfDwulnh67j3cQgbpwD9/aS63gbTSG/zPxCM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DX/MYAAADcAAAADwAAAAAAAAAAAAAAAACYAgAAZHJz&#10;L2Rvd25yZXYueG1sUEsFBgAAAAAEAAQA9QAAAIsDAAAAAA==&#10;" filled="f" stroked="f">
                  <v:textbox inset="1mm,1mm,0,1mm">
                    <w:txbxContent>
                      <w:p w:rsidR="00693FEF" w:rsidRPr="00565C12" w:rsidRDefault="00693FEF" w:rsidP="000D0CA1">
                        <w:pPr>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تنمية القدرة على التذكر:</w:t>
                        </w:r>
                      </w:p>
                      <w:p w:rsidR="00693FEF" w:rsidRPr="00EF0A50" w:rsidRDefault="00693FEF" w:rsidP="000D0CA1">
                        <w:pPr>
                          <w:rPr>
                            <w:rFonts w:ascii="Adobe Arabic" w:eastAsia="Roboto" w:hAnsi="Adobe Arabic" w:cs="Adobe Arabic"/>
                            <w:color w:val="002060"/>
                            <w:sz w:val="32"/>
                            <w:szCs w:val="32"/>
                            <w:lang w:bidi="ar-SY"/>
                          </w:rPr>
                        </w:pPr>
                      </w:p>
                    </w:txbxContent>
                  </v:textbox>
                </v:shape>
                <v:shape id="Freeform: Shape 7443" o:spid="_x0000_s1747" style="position:absolute;left:15621;width:4673;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7WwcYA&#10;AADcAAAADwAAAGRycy9kb3ducmV2LnhtbESPT2vCQBTE7wW/w/IEb3WjBGtTVxFpqQeL+IeeH9ln&#10;NjT7NmZXk3z7rlDocZiZ3zCLVWcrcafGl44VTMYJCOLc6ZILBefTx/MchA/IGivHpKAnD6vl4GmB&#10;mXYtH+h+DIWIEPYZKjAh1JmUPjdk0Y9dTRy9i2sshiibQuoG2wi3lZwmyUxaLDkuGKxpYyj/Od6s&#10;gs+kP79svy/Xr9Rf29O7ydN9v1NqNOzWbyACdeE//NfeagWv6QweZ+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7WwcYAAADcAAAADwAAAAAAAAAAAAAAAACYAgAAZHJz&#10;L2Rvd25yZXYueG1sUEsFBgAAAAAEAAQA9QAAAIsDAAAAAA==&#10;" adj="-11796480,,5400" path="m1,r,21336l21408,21336,21408,,1,xe" fillcolor="#0070c0" stroked="f">
                  <v:stroke joinstyle="miter"/>
                  <v:formulas/>
                  <v:path arrowok="t" o:extrusionok="f" o:connecttype="custom" o:connectlocs="0,0;0,4673;4673,4673;4673,0;0,0" o:connectangles="0,0,0,0,0" textboxrect="0,0,21408,21337"/>
                  <v:textbox inset="2.53958mm,2.53958mm,2.53958mm,2.53958mm">
                    <w:txbxContent>
                      <w:p w:rsidR="00693FEF" w:rsidRDefault="00693FEF" w:rsidP="000D0CA1">
                        <w:pPr>
                          <w:bidi w:val="0"/>
                          <w:jc w:val="center"/>
                          <w:rPr>
                            <w:color w:val="FFFFFF"/>
                            <w:sz w:val="40"/>
                            <w:szCs w:val="40"/>
                            <w:lang w:bidi="ar-SY"/>
                          </w:rPr>
                        </w:pPr>
                        <w:r>
                          <w:rPr>
                            <w:color w:val="FFFFFF"/>
                            <w:sz w:val="40"/>
                            <w:szCs w:val="40"/>
                            <w:lang w:bidi="ar-SY"/>
                          </w:rPr>
                          <w:t>1</w:t>
                        </w:r>
                      </w:p>
                    </w:txbxContent>
                  </v:textbox>
                </v:shape>
                <w10:wrap anchorx="page"/>
                <w10:anchorlock/>
              </v:group>
            </w:pict>
          </mc:Fallback>
        </mc:AlternateContent>
      </w:r>
    </w:p>
    <w:p w:rsidR="000D0CA1" w:rsidRDefault="000D0CA1" w:rsidP="000D0CA1">
      <w:pPr>
        <w:rPr>
          <w:rtl/>
        </w:rPr>
      </w:pPr>
      <w:r>
        <w:rPr>
          <w:rtl/>
        </w:rPr>
        <w:t xml:space="preserve">ويختزن الإنسان عن طريق الذاكرة قدرا هائلاً من المعلومات. </w:t>
      </w:r>
    </w:p>
    <w:p w:rsidR="000D0CA1" w:rsidRDefault="000D0CA1" w:rsidP="000D0CA1">
      <w:pPr>
        <w:rPr>
          <w:rtl/>
        </w:rPr>
      </w:pPr>
      <w:r>
        <w:rPr>
          <w:rtl/>
        </w:rPr>
        <w:t xml:space="preserve">وتتطلب عملية الاستماع أن ينظم الفرد ما يقوله المتحدث بطريقة تمكنه من ربط هـذه المعلومات بالمعلومات المختزنة في الذاكرة لتقييمها وبناء استجابة محددة. </w:t>
      </w:r>
    </w:p>
    <w:p w:rsidR="000D0CA1" w:rsidRDefault="000D0CA1" w:rsidP="000D0CA1">
      <w:pPr>
        <w:rPr>
          <w:rtl/>
        </w:rPr>
      </w:pPr>
      <w:r>
        <w:rPr>
          <w:noProof/>
        </w:rPr>
        <mc:AlternateContent>
          <mc:Choice Requires="wpg">
            <w:drawing>
              <wp:inline distT="0" distB="0" distL="0" distR="0" wp14:anchorId="3F078335" wp14:editId="1E416C36">
                <wp:extent cx="2616835" cy="424815"/>
                <wp:effectExtent l="0" t="0" r="0" b="0"/>
                <wp:docPr id="947" name="Group 7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6835" cy="424815"/>
                          <a:chOff x="-5890" y="0"/>
                          <a:chExt cx="26184" cy="4673"/>
                        </a:xfrm>
                      </wpg:grpSpPr>
                      <wps:wsp>
                        <wps:cNvPr id="948" name="Google Shape;1100;p23"/>
                        <wps:cNvSpPr txBox="1">
                          <a:spLocks noChangeArrowheads="1"/>
                        </wps:cNvSpPr>
                        <wps:spPr bwMode="auto">
                          <a:xfrm flipH="1">
                            <a:off x="-5890" y="594"/>
                            <a:ext cx="20726" cy="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F1809" w:rsidRDefault="00693FEF" w:rsidP="000D0CA1">
                              <w:pPr>
                                <w:rPr>
                                  <w:rFonts w:ascii="Adobe Arabic" w:hAnsi="Adobe Arabic" w:cs="Adobe Arabic"/>
                                  <w:b/>
                                  <w:bCs/>
                                  <w:noProof/>
                                  <w:color w:val="002060"/>
                                  <w:kern w:val="24"/>
                                  <w:sz w:val="40"/>
                                  <w:szCs w:val="40"/>
                                </w:rPr>
                              </w:pPr>
                              <w:r>
                                <w:rPr>
                                  <w:rFonts w:ascii="Adobe Arabic" w:hAnsi="Adobe Arabic" w:cs="Adobe Arabic" w:hint="cs"/>
                                  <w:b/>
                                  <w:bCs/>
                                  <w:color w:val="002060"/>
                                  <w:sz w:val="36"/>
                                  <w:szCs w:val="36"/>
                                  <w:rtl/>
                                </w:rPr>
                                <w:t>فهم الثقافة السائدة:</w:t>
                              </w:r>
                            </w:p>
                            <w:p w:rsidR="00693FEF" w:rsidRPr="003F1809" w:rsidRDefault="00693FEF" w:rsidP="000D0CA1">
                              <w:pPr>
                                <w:rPr>
                                  <w:rFonts w:ascii="Adobe Arabic" w:eastAsia="Roboto" w:hAnsi="Adobe Arabic" w:cs="Adobe Arabic"/>
                                  <w:color w:val="002060"/>
                                  <w:sz w:val="32"/>
                                  <w:szCs w:val="32"/>
                                  <w:lang w:bidi="ar-SY"/>
                                </w:rPr>
                              </w:pPr>
                            </w:p>
                          </w:txbxContent>
                        </wps:txbx>
                        <wps:bodyPr rot="0" vert="horz" wrap="square" lIns="36000" tIns="36000" rIns="0" bIns="36000" anchor="ctr" anchorCtr="0" upright="1">
                          <a:noAutofit/>
                        </wps:bodyPr>
                      </wps:wsp>
                      <wps:wsp>
                        <wps:cNvPr id="949" name="Freeform: Shape 7443"/>
                        <wps:cNvSpPr>
                          <a:spLocks/>
                        </wps:cNvSpPr>
                        <wps:spPr bwMode="auto">
                          <a:xfrm flipH="1">
                            <a:off x="15621" y="0"/>
                            <a:ext cx="4673" cy="4673"/>
                          </a:xfrm>
                          <a:custGeom>
                            <a:avLst/>
                            <a:gdLst>
                              <a:gd name="T0" fmla="*/ 1 w 21408"/>
                              <a:gd name="T1" fmla="*/ 0 h 21337"/>
                              <a:gd name="T2" fmla="*/ 1 w 21408"/>
                              <a:gd name="T3" fmla="*/ 21336 h 21337"/>
                              <a:gd name="T4" fmla="*/ 21408 w 21408"/>
                              <a:gd name="T5" fmla="*/ 21336 h 21337"/>
                              <a:gd name="T6" fmla="*/ 21408 w 21408"/>
                              <a:gd name="T7" fmla="*/ 0 h 21337"/>
                              <a:gd name="T8" fmla="*/ 1 w 21408"/>
                              <a:gd name="T9" fmla="*/ 0 h 21337"/>
                              <a:gd name="T10" fmla="*/ 0 w 21408"/>
                              <a:gd name="T11" fmla="*/ 0 h 21337"/>
                              <a:gd name="T12" fmla="*/ 21408 w 21408"/>
                              <a:gd name="T13" fmla="*/ 21337 h 21337"/>
                            </a:gdLst>
                            <a:ahLst/>
                            <a:cxnLst>
                              <a:cxn ang="0">
                                <a:pos x="T0" y="T1"/>
                              </a:cxn>
                              <a:cxn ang="0">
                                <a:pos x="T2" y="T3"/>
                              </a:cxn>
                              <a:cxn ang="0">
                                <a:pos x="T4" y="T5"/>
                              </a:cxn>
                              <a:cxn ang="0">
                                <a:pos x="T6" y="T7"/>
                              </a:cxn>
                              <a:cxn ang="0">
                                <a:pos x="T8" y="T9"/>
                              </a:cxn>
                            </a:cxnLst>
                            <a:rect l="T10" t="T11" r="T12" b="T13"/>
                            <a:pathLst>
                              <a:path w="21408" h="21337" extrusionOk="0">
                                <a:moveTo>
                                  <a:pt x="1" y="0"/>
                                </a:moveTo>
                                <a:lnTo>
                                  <a:pt x="1" y="21336"/>
                                </a:lnTo>
                                <a:lnTo>
                                  <a:pt x="21408" y="21336"/>
                                </a:lnTo>
                                <a:lnTo>
                                  <a:pt x="21408" y="0"/>
                                </a:lnTo>
                                <a:lnTo>
                                  <a:pt x="1" y="0"/>
                                </a:lnTo>
                                <a:close/>
                              </a:path>
                            </a:pathLst>
                          </a:cu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bidi w:val="0"/>
                                <w:jc w:val="center"/>
                                <w:rPr>
                                  <w:color w:val="FFFFFF"/>
                                  <w:sz w:val="40"/>
                                  <w:szCs w:val="40"/>
                                  <w:lang w:bidi="ar-SY"/>
                                </w:rPr>
                              </w:pPr>
                              <w:r>
                                <w:rPr>
                                  <w:color w:val="FFFFFF"/>
                                  <w:sz w:val="40"/>
                                  <w:szCs w:val="40"/>
                                  <w:lang w:bidi="ar-SY"/>
                                </w:rPr>
                                <w:t>2</w:t>
                              </w:r>
                            </w:p>
                          </w:txbxContent>
                        </wps:txbx>
                        <wps:bodyPr rot="0" vert="horz" wrap="square" lIns="91425" tIns="91425" rIns="91425" bIns="91425" anchor="ctr" anchorCtr="0" upright="1">
                          <a:noAutofit/>
                        </wps:bodyPr>
                      </wps:wsp>
                    </wpg:wgp>
                  </a:graphicData>
                </a:graphic>
              </wp:inline>
            </w:drawing>
          </mc:Choice>
          <mc:Fallback>
            <w:pict>
              <v:group id="_x0000_s1748" style="width:206.05pt;height:33.45pt;mso-position-horizontal-relative:char;mso-position-vertical-relative:line" coordorigin="-5890" coordsize="26184,4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">
                <v:shape id="Google Shape;1100;p23" o:spid="_x0000_s1749" type="#_x0000_t202" style="position:absolute;left:-5890;top:594;width:20726;height:384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4YsQA&#10;AADcAAAADwAAAGRycy9kb3ducmV2LnhtbERPW2vCMBR+F/YfwhnsRWbaMW9do8hAGIJsOkEfD81Z&#10;W9qc1CTT7t8vD4KPH989X/amFRdyvrasIB0lIIgLq2suFRy+188zED4ga2wtk4I/8rBcPAxyzLS9&#10;8o4u+1CKGMI+QwVVCF0mpS8qMuhHtiOO3I91BkOErpTa4TWGm1a+JMlEGqw5NlTY0XtFRbP/NQp8&#10;k2425+Gn/HK7rT7NxqmfHtdKPT32qzcQgfpwF9/cH1rB/DWujW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heGLEAAAA3AAAAA8AAAAAAAAAAAAAAAAAmAIAAGRycy9k&#10;b3ducmV2LnhtbFBLBQYAAAAABAAEAPUAAACJAwAAAAA=&#10;" filled="f" stroked="f">
                  <v:textbox inset="1mm,1mm,0,1mm">
                    <w:txbxContent>
                      <w:p w:rsidR="00693FEF" w:rsidRPr="003F1809" w:rsidRDefault="00693FEF" w:rsidP="000D0CA1">
                        <w:pPr>
                          <w:rPr>
                            <w:rFonts w:ascii="Adobe Arabic" w:hAnsi="Adobe Arabic" w:cs="Adobe Arabic"/>
                            <w:b/>
                            <w:bCs/>
                            <w:noProof/>
                            <w:color w:val="002060"/>
                            <w:kern w:val="24"/>
                            <w:sz w:val="40"/>
                            <w:szCs w:val="40"/>
                          </w:rPr>
                        </w:pPr>
                        <w:r>
                          <w:rPr>
                            <w:rFonts w:ascii="Adobe Arabic" w:hAnsi="Adobe Arabic" w:cs="Adobe Arabic" w:hint="cs"/>
                            <w:b/>
                            <w:bCs/>
                            <w:color w:val="002060"/>
                            <w:sz w:val="36"/>
                            <w:szCs w:val="36"/>
                            <w:rtl/>
                          </w:rPr>
                          <w:t>فهم الثقافة السائدة:</w:t>
                        </w:r>
                      </w:p>
                      <w:p w:rsidR="00693FEF" w:rsidRPr="003F1809" w:rsidRDefault="00693FEF" w:rsidP="000D0CA1">
                        <w:pPr>
                          <w:rPr>
                            <w:rFonts w:ascii="Adobe Arabic" w:eastAsia="Roboto" w:hAnsi="Adobe Arabic" w:cs="Adobe Arabic"/>
                            <w:color w:val="002060"/>
                            <w:sz w:val="32"/>
                            <w:szCs w:val="32"/>
                            <w:lang w:bidi="ar-SY"/>
                          </w:rPr>
                        </w:pPr>
                      </w:p>
                    </w:txbxContent>
                  </v:textbox>
                </v:shape>
                <v:shape id="Freeform: Shape 7443" o:spid="_x0000_s1750" style="position:absolute;left:15621;width:4673;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71P8IA&#10;AADcAAAADwAAAGRycy9kb3ducmV2LnhtbESP0WrCQBRE3wv+w3IF3+omKsVEVwmhpfax0Q+4ZK9J&#10;MHs37K4a/94tCH0cZuYMs92Pphc3cr6zrCCdJyCIa6s7bhScjl/vaxA+IGvsLZOCB3nY7yZvW8y1&#10;vfMv3arQiAhhn6OCNoQhl9LXLRn0czsQR+9sncEQpWukdniPcNPLRZJ8SIMdx4UWBypbqi/V1Sgo&#10;v6uh+CldkX0uXcEhSfF6SJWaTcdiAyLQGP7Dr/ZBK8hWGfydiUdA7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jvU/wgAAANwAAAAPAAAAAAAAAAAAAAAAAJgCAABkcnMvZG93&#10;bnJldi54bWxQSwUGAAAAAAQABAD1AAAAhwMAAAAA&#10;" adj="-11796480,,5400" path="m1,r,21336l21408,21336,21408,,1,xe" fillcolor="#00b050" stroked="f">
                  <v:stroke joinstyle="miter"/>
                  <v:formulas/>
                  <v:path arrowok="t" o:extrusionok="f" o:connecttype="custom" o:connectlocs="0,0;0,4673;4673,4673;4673,0;0,0" o:connectangles="0,0,0,0,0" textboxrect="0,0,21408,21337"/>
                  <v:textbox inset="2.53958mm,2.53958mm,2.53958mm,2.53958mm">
                    <w:txbxContent>
                      <w:p w:rsidR="00693FEF" w:rsidRDefault="00693FEF" w:rsidP="000D0CA1">
                        <w:pPr>
                          <w:bidi w:val="0"/>
                          <w:jc w:val="center"/>
                          <w:rPr>
                            <w:color w:val="FFFFFF"/>
                            <w:sz w:val="40"/>
                            <w:szCs w:val="40"/>
                            <w:lang w:bidi="ar-SY"/>
                          </w:rPr>
                        </w:pPr>
                        <w:r>
                          <w:rPr>
                            <w:color w:val="FFFFFF"/>
                            <w:sz w:val="40"/>
                            <w:szCs w:val="40"/>
                            <w:lang w:bidi="ar-SY"/>
                          </w:rPr>
                          <w:t>2</w:t>
                        </w:r>
                      </w:p>
                    </w:txbxContent>
                  </v:textbox>
                </v:shape>
                <w10:wrap anchorx="page"/>
                <w10:anchorlock/>
              </v:group>
            </w:pict>
          </mc:Fallback>
        </mc:AlternateContent>
      </w:r>
    </w:p>
    <w:p w:rsidR="000D0CA1" w:rsidRDefault="000D0CA1" w:rsidP="000D0CA1">
      <w:pPr>
        <w:rPr>
          <w:rtl/>
        </w:rPr>
      </w:pPr>
      <w:r>
        <w:rPr>
          <w:rtl/>
        </w:rPr>
        <w:t xml:space="preserve">ويمكن من خلالها التعرف على طبيعة الثقافـة السـائدة بمكوناتها المختلفة، وعلى الفروق الفردية </w:t>
      </w:r>
      <w:r>
        <w:rPr>
          <w:rFonts w:hint="cs"/>
          <w:rtl/>
        </w:rPr>
        <w:t xml:space="preserve">بين </w:t>
      </w:r>
      <w:r>
        <w:rPr>
          <w:rtl/>
        </w:rPr>
        <w:t xml:space="preserve">الأفراد الذين نتعامـل معهـم. وذلـك كمـدخل لفهـم الآخرين وتحديد طريقة التعامل معهم، وذلك أن فهـم الآخـرين هـو الطريـق المناسـب لبناء علاقات فعالة. </w:t>
      </w:r>
    </w:p>
    <w:p w:rsidR="000D0CA1" w:rsidRDefault="000D0CA1" w:rsidP="000D0CA1">
      <w:pPr>
        <w:rPr>
          <w:rtl/>
        </w:rPr>
      </w:pPr>
    </w:p>
    <w:p w:rsidR="000D0CA1" w:rsidRDefault="000D0CA1" w:rsidP="000D0CA1">
      <w:pPr>
        <w:rPr>
          <w:rtl/>
        </w:rPr>
      </w:pPr>
      <w:r>
        <w:rPr>
          <w:noProof/>
        </w:rPr>
        <mc:AlternateContent>
          <mc:Choice Requires="wpg">
            <w:drawing>
              <wp:inline distT="0" distB="0" distL="0" distR="0" wp14:anchorId="4EE112EE" wp14:editId="2BA020F5">
                <wp:extent cx="3406962" cy="424815"/>
                <wp:effectExtent l="0" t="0" r="3175" b="0"/>
                <wp:docPr id="32432" name="Group 7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06962" cy="424815"/>
                          <a:chOff x="-13796" y="0"/>
                          <a:chExt cx="34090" cy="4673"/>
                        </a:xfrm>
                      </wpg:grpSpPr>
                      <wps:wsp>
                        <wps:cNvPr id="32433" name="Google Shape;1100;p23"/>
                        <wps:cNvSpPr txBox="1">
                          <a:spLocks noChangeArrowheads="1"/>
                        </wps:cNvSpPr>
                        <wps:spPr bwMode="auto">
                          <a:xfrm flipH="1">
                            <a:off x="-13796" y="594"/>
                            <a:ext cx="28630" cy="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F1809" w:rsidRDefault="00693FEF" w:rsidP="000D0CA1">
                              <w:pPr>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الالتزام بالقواعد المرشدة للاستماع الجيد:</w:t>
                              </w:r>
                            </w:p>
                            <w:p w:rsidR="00693FEF" w:rsidRPr="003F1809" w:rsidRDefault="00693FEF" w:rsidP="000D0CA1">
                              <w:pPr>
                                <w:rPr>
                                  <w:rFonts w:ascii="Adobe Arabic" w:eastAsia="Roboto" w:hAnsi="Adobe Arabic" w:cs="Adobe Arabic"/>
                                  <w:color w:val="002060"/>
                                  <w:sz w:val="32"/>
                                  <w:szCs w:val="32"/>
                                  <w:lang w:bidi="ar-SY"/>
                                </w:rPr>
                              </w:pPr>
                            </w:p>
                          </w:txbxContent>
                        </wps:txbx>
                        <wps:bodyPr rot="0" vert="horz" wrap="square" lIns="36000" tIns="36000" rIns="0" bIns="36000" anchor="ctr" anchorCtr="0" upright="1">
                          <a:noAutofit/>
                        </wps:bodyPr>
                      </wps:wsp>
                      <wps:wsp>
                        <wps:cNvPr id="32434" name="Freeform: Shape 7443"/>
                        <wps:cNvSpPr>
                          <a:spLocks/>
                        </wps:cNvSpPr>
                        <wps:spPr bwMode="auto">
                          <a:xfrm flipH="1">
                            <a:off x="15621" y="0"/>
                            <a:ext cx="4673" cy="4673"/>
                          </a:xfrm>
                          <a:custGeom>
                            <a:avLst/>
                            <a:gdLst>
                              <a:gd name="T0" fmla="*/ 1 w 21408"/>
                              <a:gd name="T1" fmla="*/ 0 h 21337"/>
                              <a:gd name="T2" fmla="*/ 1 w 21408"/>
                              <a:gd name="T3" fmla="*/ 21336 h 21337"/>
                              <a:gd name="T4" fmla="*/ 21408 w 21408"/>
                              <a:gd name="T5" fmla="*/ 21336 h 21337"/>
                              <a:gd name="T6" fmla="*/ 21408 w 21408"/>
                              <a:gd name="T7" fmla="*/ 0 h 21337"/>
                              <a:gd name="T8" fmla="*/ 1 w 21408"/>
                              <a:gd name="T9" fmla="*/ 0 h 21337"/>
                              <a:gd name="T10" fmla="*/ 0 w 21408"/>
                              <a:gd name="T11" fmla="*/ 0 h 21337"/>
                              <a:gd name="T12" fmla="*/ 21408 w 21408"/>
                              <a:gd name="T13" fmla="*/ 21337 h 21337"/>
                            </a:gdLst>
                            <a:ahLst/>
                            <a:cxnLst>
                              <a:cxn ang="0">
                                <a:pos x="T0" y="T1"/>
                              </a:cxn>
                              <a:cxn ang="0">
                                <a:pos x="T2" y="T3"/>
                              </a:cxn>
                              <a:cxn ang="0">
                                <a:pos x="T4" y="T5"/>
                              </a:cxn>
                              <a:cxn ang="0">
                                <a:pos x="T6" y="T7"/>
                              </a:cxn>
                              <a:cxn ang="0">
                                <a:pos x="T8" y="T9"/>
                              </a:cxn>
                            </a:cxnLst>
                            <a:rect l="T10" t="T11" r="T12" b="T13"/>
                            <a:pathLst>
                              <a:path w="21408" h="21337" extrusionOk="0">
                                <a:moveTo>
                                  <a:pt x="1" y="0"/>
                                </a:moveTo>
                                <a:lnTo>
                                  <a:pt x="1" y="21336"/>
                                </a:lnTo>
                                <a:lnTo>
                                  <a:pt x="21408" y="21336"/>
                                </a:lnTo>
                                <a:lnTo>
                                  <a:pt x="21408" y="0"/>
                                </a:lnTo>
                                <a:lnTo>
                                  <a:pt x="1" y="0"/>
                                </a:lnTo>
                                <a:close/>
                              </a:path>
                            </a:pathLst>
                          </a:custGeom>
                          <a:solidFill>
                            <a:srgbClr val="FFC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bidi w:val="0"/>
                                <w:jc w:val="center"/>
                                <w:rPr>
                                  <w:color w:val="FFFFFF"/>
                                  <w:sz w:val="40"/>
                                  <w:szCs w:val="40"/>
                                  <w:lang w:bidi="ar-SY"/>
                                </w:rPr>
                              </w:pPr>
                              <w:r>
                                <w:rPr>
                                  <w:color w:val="FFFFFF"/>
                                  <w:sz w:val="40"/>
                                  <w:szCs w:val="40"/>
                                  <w:lang w:bidi="ar-SY"/>
                                </w:rPr>
                                <w:t>3</w:t>
                              </w:r>
                            </w:p>
                          </w:txbxContent>
                        </wps:txbx>
                        <wps:bodyPr rot="0" vert="horz" wrap="square" lIns="91425" tIns="91425" rIns="91425" bIns="91425" anchor="ctr" anchorCtr="0" upright="1">
                          <a:noAutofit/>
                        </wps:bodyPr>
                      </wps:wsp>
                    </wpg:wgp>
                  </a:graphicData>
                </a:graphic>
              </wp:inline>
            </w:drawing>
          </mc:Choice>
          <mc:Fallback>
            <w:pict>
              <v:group id="_x0000_s1751" style="width:268.25pt;height:33.45pt;mso-position-horizontal-relative:char;mso-position-vertical-relative:line" coordorigin="-13796" coordsize="34090,4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">
                <v:shape id="Google Shape;1100;p23" o:spid="_x0000_s1752" type="#_x0000_t202" style="position:absolute;left:-13796;top:594;width:28630;height:384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PtckA&#10;AADeAAAADwAAAGRycy9kb3ducmV2LnhtbESP3WrCQBSE7wu+w3IKvSm6ibFWoqtIQSiCWH+gXh6y&#10;p0kwezbd3Wr69q5Q6OUwM98ws0VnGnEh52vLCtJBAoK4sLrmUsHxsOpPQPiArLGxTAp+ycNi3nuY&#10;Ya7tlXd02YdSRAj7HBVUIbS5lL6oyKAf2JY4el/WGQxRulJqh9cIN40cJslYGqw5LlTY0ltFxXn/&#10;YxT4c7pefz9v5YfbbfRp8pL618+VUk+P3XIKIlAX/sN/7XetIBuOsgzud+IVkPM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GPtckAAADeAAAADwAAAAAAAAAAAAAAAACYAgAA&#10;ZHJzL2Rvd25yZXYueG1sUEsFBgAAAAAEAAQA9QAAAI4DAAAAAA==&#10;" filled="f" stroked="f">
                  <v:textbox inset="1mm,1mm,0,1mm">
                    <w:txbxContent>
                      <w:p w:rsidR="00693FEF" w:rsidRPr="003F1809" w:rsidRDefault="00693FEF" w:rsidP="000D0CA1">
                        <w:pPr>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الالتزام بالقواعد المرشدة للاستماع الجيد:</w:t>
                        </w:r>
                      </w:p>
                      <w:p w:rsidR="00693FEF" w:rsidRPr="003F1809" w:rsidRDefault="00693FEF" w:rsidP="000D0CA1">
                        <w:pPr>
                          <w:rPr>
                            <w:rFonts w:ascii="Adobe Arabic" w:eastAsia="Roboto" w:hAnsi="Adobe Arabic" w:cs="Adobe Arabic"/>
                            <w:color w:val="002060"/>
                            <w:sz w:val="32"/>
                            <w:szCs w:val="32"/>
                            <w:lang w:bidi="ar-SY"/>
                          </w:rPr>
                        </w:pPr>
                      </w:p>
                    </w:txbxContent>
                  </v:textbox>
                </v:shape>
                <v:shape id="Freeform: Shape 7443" o:spid="_x0000_s1753" style="position:absolute;left:15621;width:4673;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bRw8UA&#10;AADeAAAADwAAAGRycy9kb3ducmV2LnhtbESP22rDMBBE3wv9B7GFvjVy45CLE9mEQMFQKDTtB2ys&#10;9YVaKyMptvP3UaHQx2FmzjCHYja9GMn5zrKC10UCgriyuuNGwffX28sWhA/IGnvLpOBGHor88eGA&#10;mbYTf9J4Do2IEPYZKmhDGDIpfdWSQb+wA3H0ausMhihdI7XDKcJNL5dJspYGO44LLQ50aqn6OV+N&#10;AveRXmQ97rTe+Fq/r6dyc5WlUs9P83EPItAc/sN/7VIrSJerdAW/d+IVk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FtHDxQAAAN4AAAAPAAAAAAAAAAAAAAAAAJgCAABkcnMv&#10;ZG93bnJldi54bWxQSwUGAAAAAAQABAD1AAAAigMAAAAA&#10;" adj="-11796480,,5400" path="m1,r,21336l21408,21336,21408,,1,xe" fillcolor="#ffc000" stroked="f">
                  <v:stroke joinstyle="miter"/>
                  <v:formulas/>
                  <v:path arrowok="t" o:extrusionok="f" o:connecttype="custom" o:connectlocs="0,0;0,4673;4673,4673;4673,0;0,0" o:connectangles="0,0,0,0,0" textboxrect="0,0,21408,21337"/>
                  <v:textbox inset="2.53958mm,2.53958mm,2.53958mm,2.53958mm">
                    <w:txbxContent>
                      <w:p w:rsidR="00693FEF" w:rsidRDefault="00693FEF" w:rsidP="000D0CA1">
                        <w:pPr>
                          <w:bidi w:val="0"/>
                          <w:jc w:val="center"/>
                          <w:rPr>
                            <w:color w:val="FFFFFF"/>
                            <w:sz w:val="40"/>
                            <w:szCs w:val="40"/>
                            <w:lang w:bidi="ar-SY"/>
                          </w:rPr>
                        </w:pPr>
                        <w:r>
                          <w:rPr>
                            <w:color w:val="FFFFFF"/>
                            <w:sz w:val="40"/>
                            <w:szCs w:val="40"/>
                            <w:lang w:bidi="ar-SY"/>
                          </w:rPr>
                          <w:t>3</w:t>
                        </w:r>
                      </w:p>
                    </w:txbxContent>
                  </v:textbox>
                </v:shape>
                <w10:wrap anchorx="page"/>
                <w10:anchorlock/>
              </v:group>
            </w:pict>
          </mc:Fallback>
        </mc:AlternateContent>
      </w:r>
    </w:p>
    <w:p w:rsidR="000D0CA1" w:rsidRDefault="000D0CA1" w:rsidP="000D0CA1">
      <w:pPr>
        <w:rPr>
          <w:rtl/>
        </w:rPr>
      </w:pPr>
      <w:r>
        <w:rPr>
          <w:rtl/>
        </w:rPr>
        <w:t xml:space="preserve">ويعبر الاستماع عن نصف عملية الاتصال وهو كالحديث مهارة يمكن تنميتهـا مـن خـلال تكـوين عـادات إنصـات جيـدة مثـل الانتبـاه للمتحدث وتلافى </w:t>
      </w:r>
      <w:r>
        <w:rPr>
          <w:rFonts w:hint="cs"/>
          <w:rtl/>
        </w:rPr>
        <w:t>تأثير</w:t>
      </w:r>
      <w:r>
        <w:rPr>
          <w:rtl/>
        </w:rPr>
        <w:t xml:space="preserve"> العوامل الطبيعية والنفسية والفسيولوجية والبيئية التي تؤثر على الانتباه، ومتابعة التعبيرات اللفظيـة و</w:t>
      </w:r>
      <w:r>
        <w:rPr>
          <w:rFonts w:hint="cs"/>
          <w:rtl/>
        </w:rPr>
        <w:t>غير</w:t>
      </w:r>
      <w:r>
        <w:rPr>
          <w:rtl/>
        </w:rPr>
        <w:t xml:space="preserve"> اللفظيـة ومتابعـة </w:t>
      </w:r>
      <w:r>
        <w:rPr>
          <w:rtl/>
        </w:rPr>
        <w:lastRenderedPageBreak/>
        <w:t xml:space="preserve">المتحـدث والتجـاوب معـه وتجنب السرعة في الاستنتاج أو التقـويم أو إطـلاق الأحكـام القطعيـة عـلى المتحـدث أو محاولة إيجاد أخطاء في طريقة إلقاء المتحدث أو مظهره. </w:t>
      </w:r>
    </w:p>
    <w:p w:rsidR="000D0CA1" w:rsidRDefault="000D0CA1" w:rsidP="000D0CA1">
      <w:pPr>
        <w:rPr>
          <w:rtl/>
        </w:rPr>
      </w:pPr>
      <w:r w:rsidRPr="00F32B77">
        <w:rPr>
          <w:noProof/>
          <w:rtl/>
        </w:rPr>
        <mc:AlternateContent>
          <mc:Choice Requires="wps">
            <w:drawing>
              <wp:anchor distT="0" distB="0" distL="114300" distR="114300" simplePos="0" relativeHeight="252299264" behindDoc="0" locked="0" layoutInCell="1" allowOverlap="1" wp14:anchorId="391D3171" wp14:editId="2FFE9F1B">
                <wp:simplePos x="0" y="0"/>
                <wp:positionH relativeFrom="column">
                  <wp:posOffset>3503221</wp:posOffset>
                </wp:positionH>
                <wp:positionV relativeFrom="paragraph">
                  <wp:posOffset>91218</wp:posOffset>
                </wp:positionV>
                <wp:extent cx="2172168" cy="427512"/>
                <wp:effectExtent l="0" t="0" r="0" b="0"/>
                <wp:wrapNone/>
                <wp:docPr id="950" name="Rectangle 1030"/>
                <wp:cNvGraphicFramePr/>
                <a:graphic xmlns:a="http://schemas.openxmlformats.org/drawingml/2006/main">
                  <a:graphicData uri="http://schemas.microsoft.com/office/word/2010/wordprocessingShape">
                    <wps:wsp>
                      <wps:cNvSpPr/>
                      <wps:spPr>
                        <a:xfrm>
                          <a:off x="0" y="0"/>
                          <a:ext cx="2172168" cy="427512"/>
                        </a:xfrm>
                        <a:prstGeom prst="rect">
                          <a:avLst/>
                        </a:prstGeom>
                      </wps:spPr>
                      <wps:txbx>
                        <w:txbxContent>
                          <w:p w:rsidR="00693FEF" w:rsidRPr="0029695D" w:rsidRDefault="00693FEF" w:rsidP="000D0CA1">
                            <w:pPr>
                              <w:jc w:val="center"/>
                              <w:rPr>
                                <w:rFonts w:ascii="Adobe Arabic" w:eastAsia="Calibri" w:hAnsi="Adobe Arabic" w:cs="Adobe Arabic"/>
                                <w:color w:val="FFFFFF" w:themeColor="background1"/>
                                <w:kern w:val="24"/>
                                <w:sz w:val="40"/>
                                <w:szCs w:val="40"/>
                                <w:lang w:bidi="ar-EG"/>
                              </w:rPr>
                            </w:pPr>
                            <w:r w:rsidRPr="0029695D">
                              <w:rPr>
                                <w:rFonts w:ascii="Adobe Arabic" w:eastAsia="Calibri" w:hAnsi="Adobe Arabic" w:cs="Adobe Arabic"/>
                                <w:color w:val="FFFFFF" w:themeColor="background1"/>
                                <w:kern w:val="24"/>
                                <w:sz w:val="40"/>
                                <w:szCs w:val="40"/>
                                <w:rtl/>
                                <w:lang w:bidi="ar-EG"/>
                              </w:rPr>
                              <w:t>ثانياً: مهارة التحدث:</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1754" style="position:absolute;left:0;text-align:left;margin-left:275.85pt;margin-top:7.2pt;width:171.05pt;height:33.65pt;z-index:2522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" filled="f" stroked="f">
                <v:textbox>
                  <w:txbxContent>
                    <w:p w:rsidR="00693FEF" w:rsidRPr="0029695D" w:rsidRDefault="00693FEF" w:rsidP="000D0CA1">
                      <w:pPr>
                        <w:jc w:val="center"/>
                        <w:rPr>
                          <w:rFonts w:ascii="Adobe Arabic" w:eastAsia="Calibri" w:hAnsi="Adobe Arabic" w:cs="Adobe Arabic"/>
                          <w:color w:val="FFFFFF" w:themeColor="background1"/>
                          <w:kern w:val="24"/>
                          <w:sz w:val="40"/>
                          <w:szCs w:val="40"/>
                          <w:lang w:bidi="ar-EG"/>
                        </w:rPr>
                      </w:pPr>
                      <w:r w:rsidRPr="0029695D">
                        <w:rPr>
                          <w:rFonts w:ascii="Adobe Arabic" w:eastAsia="Calibri" w:hAnsi="Adobe Arabic" w:cs="Adobe Arabic"/>
                          <w:color w:val="FFFFFF" w:themeColor="background1"/>
                          <w:kern w:val="24"/>
                          <w:sz w:val="40"/>
                          <w:szCs w:val="40"/>
                          <w:rtl/>
                          <w:lang w:bidi="ar-EG"/>
                        </w:rPr>
                        <w:t>ثانياً: مهارة التحدث:</w:t>
                      </w:r>
                    </w:p>
                  </w:txbxContent>
                </v:textbox>
              </v:rect>
            </w:pict>
          </mc:Fallback>
        </mc:AlternateContent>
      </w:r>
      <w:r w:rsidRPr="00F32B77">
        <w:rPr>
          <w:noProof/>
          <w:rtl/>
        </w:rPr>
        <w:drawing>
          <wp:inline distT="0" distB="0" distL="0" distR="0" wp14:anchorId="562AAD98" wp14:editId="3E527171">
            <wp:extent cx="2544005" cy="593766"/>
            <wp:effectExtent l="0" t="0" r="8890" b="0"/>
            <wp:docPr id="951"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74"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568983" cy="599596"/>
                    </a:xfrm>
                    <a:prstGeom prst="rect">
                      <a:avLst/>
                    </a:prstGeom>
                  </pic:spPr>
                </pic:pic>
              </a:graphicData>
            </a:graphic>
          </wp:inline>
        </w:drawing>
      </w:r>
    </w:p>
    <w:p w:rsidR="000D0CA1" w:rsidRDefault="000D0CA1" w:rsidP="000D0CA1">
      <w:pPr>
        <w:rPr>
          <w:rtl/>
        </w:rPr>
      </w:pPr>
      <w:r>
        <w:rPr>
          <w:rtl/>
        </w:rPr>
        <w:t>وتعنى مهارة التحدث مدى قدرة الشخص على اكتساب المواقف الايجابية عنـد اتصـاله بالآخرين. ويتكون موقف الحديث دائما من المتحدث الذي يحاول نقل فكرة معينة أو طـرح رأيا محددا أو موضـوعا بعينـه وهـو الطـرف المعنـى بالحـديث، والمسـتمع لـه ثـم الظـروف المحيطة بموقف الحديث سواء كانت هذه الظروف مادية أو معنوية.</w:t>
      </w:r>
    </w:p>
    <w:p w:rsidR="000D0CA1" w:rsidRDefault="000D0CA1" w:rsidP="000D0CA1">
      <w:pPr>
        <w:rPr>
          <w:b/>
          <w:bCs/>
          <w:sz w:val="36"/>
          <w:szCs w:val="36"/>
          <w:rtl/>
        </w:rPr>
      </w:pPr>
      <w:r w:rsidRPr="0029695D">
        <w:rPr>
          <w:b/>
          <w:bCs/>
          <w:sz w:val="36"/>
          <w:szCs w:val="36"/>
          <w:rtl/>
        </w:rPr>
        <w:t>هناك أربعة عناصر أساسية تمثل ضرورات الحديث المؤثر وهي:</w:t>
      </w:r>
    </w:p>
    <w:p w:rsidR="000D0CA1" w:rsidRPr="0029695D" w:rsidRDefault="000D0CA1" w:rsidP="000D0CA1">
      <w:pPr>
        <w:rPr>
          <w:b/>
          <w:bCs/>
          <w:sz w:val="36"/>
          <w:szCs w:val="36"/>
          <w:rtl/>
        </w:rPr>
      </w:pPr>
      <w:r w:rsidRPr="0029695D">
        <w:rPr>
          <w:b/>
          <w:bCs/>
          <w:noProof/>
          <w:sz w:val="36"/>
          <w:szCs w:val="36"/>
          <w:rtl/>
        </w:rPr>
        <mc:AlternateContent>
          <mc:Choice Requires="wps">
            <w:drawing>
              <wp:anchor distT="0" distB="0" distL="114300" distR="114300" simplePos="0" relativeHeight="252300288" behindDoc="0" locked="0" layoutInCell="1" allowOverlap="1" wp14:anchorId="7BD6D1FD" wp14:editId="7B42E439">
                <wp:simplePos x="0" y="0"/>
                <wp:positionH relativeFrom="column">
                  <wp:posOffset>2947373</wp:posOffset>
                </wp:positionH>
                <wp:positionV relativeFrom="paragraph">
                  <wp:posOffset>251716</wp:posOffset>
                </wp:positionV>
                <wp:extent cx="1374756" cy="1268294"/>
                <wp:effectExtent l="0" t="0" r="0" b="8255"/>
                <wp:wrapNone/>
                <wp:docPr id="1527" name="Shap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74756" cy="1268294"/>
                        </a:xfrm>
                        <a:custGeom>
                          <a:avLst/>
                          <a:gdLst>
                            <a:gd name="T0" fmla="*/ 2348789 w 21600"/>
                            <a:gd name="T1" fmla="*/ 1860451 h 21486"/>
                            <a:gd name="T2" fmla="*/ 2348789 w 21600"/>
                            <a:gd name="T3" fmla="*/ 1860451 h 21486"/>
                            <a:gd name="T4" fmla="*/ 2348789 w 21600"/>
                            <a:gd name="T5" fmla="*/ 1860451 h 21486"/>
                            <a:gd name="T6" fmla="*/ 2348789 w 21600"/>
                            <a:gd name="T7" fmla="*/ 1860451 h 21486"/>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ED7D31"/>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372FCE5" id="Shape" o:spid="_x0000_s1026" style="position:absolute;margin-left:232.1pt;margin-top:19.8pt;width:108.25pt;height:99.85pt;z-index:25230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600,21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c3820,16136,3857,16136,3876,16155r7714,4796c12251,21367,13059,21367,13720,20951r6576,-4102c20957,16433,21361,15680,21361,14867r,-8204c21361,5851,20957,5078,20296,4682l13720,580v-642,-397,-1451,-417,-2112,c11608,580,11590,580,11590,599l5786,3968v-74,40,-147,20,-184,-59c5565,3829,5584,3750,5657,3711l11443,342v,,,,,c12178,-114,13096,-114,13831,342r6575,4102c21141,4900,21600,5772,21600,6683r,8204c21600,15799,21141,16671,20406,17126r-6575,4102c13427,21367,13004,21486,12600,21486xe" fillcolor="#ed7d31" stroked="f" strokeweight="1pt">
                <v:stroke miterlimit="4" joinstyle="miter"/>
                <v:path arrowok="t" o:extrusionok="f" o:connecttype="custom" o:connectlocs="149491286,109820294;149491286,109820294;149491286,109820294;149491286,109820294" o:connectangles="0,90,180,270"/>
              </v:shape>
            </w:pict>
          </mc:Fallback>
        </mc:AlternateContent>
      </w:r>
      <w:r w:rsidRPr="0029695D">
        <w:rPr>
          <w:b/>
          <w:bCs/>
          <w:noProof/>
          <w:sz w:val="36"/>
          <w:szCs w:val="36"/>
          <w:rtl/>
        </w:rPr>
        <mc:AlternateContent>
          <mc:Choice Requires="wps">
            <w:drawing>
              <wp:anchor distT="0" distB="0" distL="114300" distR="114300" simplePos="0" relativeHeight="252302336" behindDoc="0" locked="0" layoutInCell="1" allowOverlap="1" wp14:anchorId="503A4EB9" wp14:editId="67EAFE53">
                <wp:simplePos x="0" y="0"/>
                <wp:positionH relativeFrom="column">
                  <wp:posOffset>4391379</wp:posOffset>
                </wp:positionH>
                <wp:positionV relativeFrom="paragraph">
                  <wp:posOffset>251716</wp:posOffset>
                </wp:positionV>
                <wp:extent cx="1313815" cy="1271905"/>
                <wp:effectExtent l="0" t="19050" r="635" b="4445"/>
                <wp:wrapNone/>
                <wp:docPr id="1530" name="Shap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13815" cy="1271905"/>
                        </a:xfrm>
                        <a:custGeom>
                          <a:avLst/>
                          <a:gdLst>
                            <a:gd name="T0" fmla="*/ 2050850 w 21600"/>
                            <a:gd name="T1" fmla="*/ 1861285 h 21600"/>
                            <a:gd name="T2" fmla="*/ 2050850 w 21600"/>
                            <a:gd name="T3" fmla="*/ 1861285 h 21600"/>
                            <a:gd name="T4" fmla="*/ 2050850 w 21600"/>
                            <a:gd name="T5" fmla="*/ 1861285 h 21600"/>
                            <a:gd name="T6" fmla="*/ 2050850 w 21600"/>
                            <a:gd name="T7" fmla="*/ 1861285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600"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FFC000"/>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E5FE2FA" id="Shape" o:spid="_x0000_s1026" style="position:absolute;margin-left:345.8pt;margin-top:19.8pt;width:103.45pt;height:100.15pt;z-index:25230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ffc000" stroked="f" strokeweight="1pt">
                <v:stroke miterlimit="4" joinstyle="miter"/>
                <v:path arrowok="t" o:extrusionok="f" o:connecttype="custom" o:connectlocs="124742477,109600819;124742477,109600819;124742477,109600819;124742477,109600819" o:connectangles="0,90,180,270"/>
              </v:shape>
            </w:pict>
          </mc:Fallback>
        </mc:AlternateContent>
      </w:r>
      <w:r w:rsidRPr="0029695D">
        <w:rPr>
          <w:b/>
          <w:bCs/>
          <w:noProof/>
          <w:sz w:val="36"/>
          <w:szCs w:val="36"/>
          <w:rtl/>
        </w:rPr>
        <mc:AlternateContent>
          <mc:Choice Requires="wps">
            <w:drawing>
              <wp:anchor distT="0" distB="0" distL="114300" distR="114300" simplePos="0" relativeHeight="252306432" behindDoc="0" locked="0" layoutInCell="1" allowOverlap="1" wp14:anchorId="3D2B9E4E" wp14:editId="4D64DC3E">
                <wp:simplePos x="0" y="0"/>
                <wp:positionH relativeFrom="margin">
                  <wp:align>left</wp:align>
                </wp:positionH>
                <wp:positionV relativeFrom="paragraph">
                  <wp:posOffset>222885</wp:posOffset>
                </wp:positionV>
                <wp:extent cx="1437005" cy="1273175"/>
                <wp:effectExtent l="0" t="0" r="0" b="3175"/>
                <wp:wrapNone/>
                <wp:docPr id="1536" name="Freeform: Shape 76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37005" cy="1273175"/>
                        </a:xfrm>
                        <a:custGeom>
                          <a:avLst/>
                          <a:gdLst>
                            <a:gd name="T0" fmla="*/ 41 w 2927037"/>
                            <a:gd name="T1" fmla="*/ 108 h 2592030"/>
                            <a:gd name="T2" fmla="*/ 23 w 2927037"/>
                            <a:gd name="T3" fmla="*/ 134 h 2592030"/>
                            <a:gd name="T4" fmla="*/ 41 w 2927037"/>
                            <a:gd name="T5" fmla="*/ 134 h 2592030"/>
                            <a:gd name="T6" fmla="*/ 43 w 2927037"/>
                            <a:gd name="T7" fmla="*/ 100 h 2592030"/>
                            <a:gd name="T8" fmla="*/ 44 w 2927037"/>
                            <a:gd name="T9" fmla="*/ 102 h 2592030"/>
                            <a:gd name="T10" fmla="*/ 44 w 2927037"/>
                            <a:gd name="T11" fmla="*/ 135 h 2592030"/>
                            <a:gd name="T12" fmla="*/ 42 w 2927037"/>
                            <a:gd name="T13" fmla="*/ 137 h 2592030"/>
                            <a:gd name="T14" fmla="*/ 20 w 2927037"/>
                            <a:gd name="T15" fmla="*/ 137 h 2592030"/>
                            <a:gd name="T16" fmla="*/ 18 w 2927037"/>
                            <a:gd name="T17" fmla="*/ 136 h 2592030"/>
                            <a:gd name="T18" fmla="*/ 18 w 2927037"/>
                            <a:gd name="T19" fmla="*/ 134 h 2592030"/>
                            <a:gd name="T20" fmla="*/ 41 w 2927037"/>
                            <a:gd name="T21" fmla="*/ 101 h 2592030"/>
                            <a:gd name="T22" fmla="*/ 43 w 2927037"/>
                            <a:gd name="T23" fmla="*/ 100 h 2592030"/>
                            <a:gd name="T24" fmla="*/ 177 w 2927037"/>
                            <a:gd name="T25" fmla="*/ 0 h 2592030"/>
                            <a:gd name="T26" fmla="*/ 192 w 2927037"/>
                            <a:gd name="T27" fmla="*/ 4 h 2592030"/>
                            <a:gd name="T28" fmla="*/ 277 w 2927037"/>
                            <a:gd name="T29" fmla="*/ 53 h 2592030"/>
                            <a:gd name="T30" fmla="*/ 293 w 2927037"/>
                            <a:gd name="T31" fmla="*/ 80 h 2592030"/>
                            <a:gd name="T32" fmla="*/ 293 w 2927037"/>
                            <a:gd name="T33" fmla="*/ 179 h 2592030"/>
                            <a:gd name="T34" fmla="*/ 277 w 2927037"/>
                            <a:gd name="T35" fmla="*/ 206 h 2592030"/>
                            <a:gd name="T36" fmla="*/ 192 w 2927037"/>
                            <a:gd name="T37" fmla="*/ 255 h 2592030"/>
                            <a:gd name="T38" fmla="*/ 177 w 2927037"/>
                            <a:gd name="T39" fmla="*/ 259 h 2592030"/>
                            <a:gd name="T40" fmla="*/ 161 w 2927037"/>
                            <a:gd name="T41" fmla="*/ 255 h 2592030"/>
                            <a:gd name="T42" fmla="*/ 49 w 2927037"/>
                            <a:gd name="T43" fmla="*/ 190 h 2592030"/>
                            <a:gd name="T44" fmla="*/ 47 w 2927037"/>
                            <a:gd name="T45" fmla="*/ 189 h 2592030"/>
                            <a:gd name="T46" fmla="*/ 47 w 2927037"/>
                            <a:gd name="T47" fmla="*/ 160 h 2592030"/>
                            <a:gd name="T48" fmla="*/ 2 w 2927037"/>
                            <a:gd name="T49" fmla="*/ 160 h 2592030"/>
                            <a:gd name="T50" fmla="*/ 0 w 2927037"/>
                            <a:gd name="T51" fmla="*/ 158 h 2592030"/>
                            <a:gd name="T52" fmla="*/ 0 w 2927037"/>
                            <a:gd name="T53" fmla="*/ 134 h 2592030"/>
                            <a:gd name="T54" fmla="*/ 0 w 2927037"/>
                            <a:gd name="T55" fmla="*/ 133 h 2592030"/>
                            <a:gd name="T56" fmla="*/ 47 w 2927037"/>
                            <a:gd name="T57" fmla="*/ 63 h 2592030"/>
                            <a:gd name="T58" fmla="*/ 49 w 2927037"/>
                            <a:gd name="T59" fmla="*/ 63 h 2592030"/>
                            <a:gd name="T60" fmla="*/ 81 w 2927037"/>
                            <a:gd name="T61" fmla="*/ 63 h 2592030"/>
                            <a:gd name="T62" fmla="*/ 83 w 2927037"/>
                            <a:gd name="T63" fmla="*/ 64 h 2592030"/>
                            <a:gd name="T64" fmla="*/ 83 w 2927037"/>
                            <a:gd name="T65" fmla="*/ 134 h 2592030"/>
                            <a:gd name="T66" fmla="*/ 97 w 2927037"/>
                            <a:gd name="T67" fmla="*/ 134 h 2592030"/>
                            <a:gd name="T68" fmla="*/ 99 w 2927037"/>
                            <a:gd name="T69" fmla="*/ 135 h 2592030"/>
                            <a:gd name="T70" fmla="*/ 97 w 2927037"/>
                            <a:gd name="T71" fmla="*/ 137 h 2592030"/>
                            <a:gd name="T72" fmla="*/ 81 w 2927037"/>
                            <a:gd name="T73" fmla="*/ 137 h 2592030"/>
                            <a:gd name="T74" fmla="*/ 79 w 2927037"/>
                            <a:gd name="T75" fmla="*/ 135 h 2592030"/>
                            <a:gd name="T76" fmla="*/ 79 w 2927037"/>
                            <a:gd name="T77" fmla="*/ 66 h 2592030"/>
                            <a:gd name="T78" fmla="*/ 50 w 2927037"/>
                            <a:gd name="T79" fmla="*/ 66 h 2592030"/>
                            <a:gd name="T80" fmla="*/ 3 w 2927037"/>
                            <a:gd name="T81" fmla="*/ 134 h 2592030"/>
                            <a:gd name="T82" fmla="*/ 3 w 2927037"/>
                            <a:gd name="T83" fmla="*/ 156 h 2592030"/>
                            <a:gd name="T84" fmla="*/ 49 w 2927037"/>
                            <a:gd name="T85" fmla="*/ 156 h 2592030"/>
                            <a:gd name="T86" fmla="*/ 50 w 2927037"/>
                            <a:gd name="T87" fmla="*/ 158 h 2592030"/>
                            <a:gd name="T88" fmla="*/ 50 w 2927037"/>
                            <a:gd name="T89" fmla="*/ 187 h 2592030"/>
                            <a:gd name="T90" fmla="*/ 163 w 2927037"/>
                            <a:gd name="T91" fmla="*/ 252 h 2592030"/>
                            <a:gd name="T92" fmla="*/ 191 w 2927037"/>
                            <a:gd name="T93" fmla="*/ 252 h 2592030"/>
                            <a:gd name="T94" fmla="*/ 276 w 2927037"/>
                            <a:gd name="T95" fmla="*/ 203 h 2592030"/>
                            <a:gd name="T96" fmla="*/ 290 w 2927037"/>
                            <a:gd name="T97" fmla="*/ 179 h 2592030"/>
                            <a:gd name="T98" fmla="*/ 290 w 2927037"/>
                            <a:gd name="T99" fmla="*/ 80 h 2592030"/>
                            <a:gd name="T100" fmla="*/ 276 w 2927037"/>
                            <a:gd name="T101" fmla="*/ 56 h 2592030"/>
                            <a:gd name="T102" fmla="*/ 191 w 2927037"/>
                            <a:gd name="T103" fmla="*/ 7 h 2592030"/>
                            <a:gd name="T104" fmla="*/ 163 w 2927037"/>
                            <a:gd name="T105" fmla="*/ 7 h 2592030"/>
                            <a:gd name="T106" fmla="*/ 89 w 2927037"/>
                            <a:gd name="T107" fmla="*/ 48 h 2592030"/>
                            <a:gd name="T108" fmla="*/ 86 w 2927037"/>
                            <a:gd name="T109" fmla="*/ 47 h 2592030"/>
                            <a:gd name="T110" fmla="*/ 87 w 2927037"/>
                            <a:gd name="T111" fmla="*/ 45 h 2592030"/>
                            <a:gd name="T112" fmla="*/ 161 w 2927037"/>
                            <a:gd name="T113" fmla="*/ 4 h 2592030"/>
                            <a:gd name="T114" fmla="*/ 177 w 2927037"/>
                            <a:gd name="T115" fmla="*/ 0 h 2592030"/>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2927037" h="2592030">
                              <a:moveTo>
                                <a:pt x="406966" y="1076455"/>
                              </a:moveTo>
                              <a:lnTo>
                                <a:pt x="233244" y="1335840"/>
                              </a:lnTo>
                              <a:lnTo>
                                <a:pt x="406966" y="1335840"/>
                              </a:lnTo>
                              <a:lnTo>
                                <a:pt x="406966" y="1076455"/>
                              </a:lnTo>
                              <a:close/>
                              <a:moveTo>
                                <a:pt x="425992" y="1000314"/>
                              </a:moveTo>
                              <a:cubicBezTo>
                                <a:pt x="433130" y="1002683"/>
                                <a:pt x="437893" y="1009827"/>
                                <a:pt x="437893" y="1016971"/>
                              </a:cubicBezTo>
                              <a:lnTo>
                                <a:pt x="437893" y="1352497"/>
                              </a:lnTo>
                              <a:cubicBezTo>
                                <a:pt x="442655" y="1364398"/>
                                <a:pt x="433142" y="1371541"/>
                                <a:pt x="423617" y="1371541"/>
                              </a:cubicBezTo>
                              <a:lnTo>
                                <a:pt x="199930" y="1371541"/>
                              </a:lnTo>
                              <a:cubicBezTo>
                                <a:pt x="192792" y="1371541"/>
                                <a:pt x="188029" y="1366785"/>
                                <a:pt x="183267" y="1362028"/>
                              </a:cubicBezTo>
                              <a:cubicBezTo>
                                <a:pt x="180891" y="1357271"/>
                                <a:pt x="180891" y="1350128"/>
                                <a:pt x="183267" y="1342984"/>
                              </a:cubicBezTo>
                              <a:lnTo>
                                <a:pt x="406966" y="1007440"/>
                              </a:lnTo>
                              <a:cubicBezTo>
                                <a:pt x="411716" y="1000314"/>
                                <a:pt x="418854" y="997927"/>
                                <a:pt x="425992" y="1000314"/>
                              </a:cubicBezTo>
                              <a:close/>
                              <a:moveTo>
                                <a:pt x="1765725" y="0"/>
                              </a:moveTo>
                              <a:cubicBezTo>
                                <a:pt x="1819269" y="0"/>
                                <a:pt x="1872830" y="13692"/>
                                <a:pt x="1920462" y="41076"/>
                              </a:cubicBezTo>
                              <a:lnTo>
                                <a:pt x="2772419" y="533630"/>
                              </a:lnTo>
                              <a:cubicBezTo>
                                <a:pt x="2867548" y="588398"/>
                                <a:pt x="2927037" y="693110"/>
                                <a:pt x="2927037" y="802526"/>
                              </a:cubicBezTo>
                              <a:lnTo>
                                <a:pt x="2927037" y="1787755"/>
                              </a:lnTo>
                              <a:cubicBezTo>
                                <a:pt x="2927037" y="1897171"/>
                                <a:pt x="2867548" y="2001882"/>
                                <a:pt x="2772419" y="2056651"/>
                              </a:cubicBezTo>
                              <a:lnTo>
                                <a:pt x="1920462" y="2549205"/>
                              </a:lnTo>
                              <a:cubicBezTo>
                                <a:pt x="1875201" y="2577795"/>
                                <a:pt x="1822894" y="2592030"/>
                                <a:pt x="1768147" y="2592030"/>
                              </a:cubicBezTo>
                              <a:cubicBezTo>
                                <a:pt x="1713401" y="2592030"/>
                                <a:pt x="1661094" y="2577795"/>
                                <a:pt x="1613394" y="2551617"/>
                              </a:cubicBezTo>
                              <a:lnTo>
                                <a:pt x="485400" y="1901876"/>
                              </a:lnTo>
                              <a:cubicBezTo>
                                <a:pt x="475915" y="1901876"/>
                                <a:pt x="468868" y="1894758"/>
                                <a:pt x="468868" y="1885228"/>
                              </a:cubicBezTo>
                              <a:lnTo>
                                <a:pt x="468868" y="1597392"/>
                              </a:lnTo>
                              <a:lnTo>
                                <a:pt x="16668" y="1597392"/>
                              </a:lnTo>
                              <a:cubicBezTo>
                                <a:pt x="7182" y="1597392"/>
                                <a:pt x="0" y="1590154"/>
                                <a:pt x="0" y="1580624"/>
                              </a:cubicBezTo>
                              <a:lnTo>
                                <a:pt x="0" y="1335613"/>
                              </a:lnTo>
                              <a:cubicBezTo>
                                <a:pt x="0" y="1333201"/>
                                <a:pt x="0" y="1328375"/>
                                <a:pt x="2439" y="1326083"/>
                              </a:cubicBezTo>
                              <a:lnTo>
                                <a:pt x="473611" y="633516"/>
                              </a:lnTo>
                              <a:cubicBezTo>
                                <a:pt x="475915" y="628811"/>
                                <a:pt x="483097" y="626398"/>
                                <a:pt x="487840" y="626398"/>
                              </a:cubicBezTo>
                              <a:lnTo>
                                <a:pt x="811440" y="626398"/>
                              </a:lnTo>
                              <a:cubicBezTo>
                                <a:pt x="821061" y="626398"/>
                                <a:pt x="828108" y="633516"/>
                                <a:pt x="828108" y="643046"/>
                              </a:cubicBezTo>
                              <a:lnTo>
                                <a:pt x="828108" y="1335613"/>
                              </a:lnTo>
                              <a:lnTo>
                                <a:pt x="968497" y="1335613"/>
                              </a:lnTo>
                              <a:cubicBezTo>
                                <a:pt x="978118" y="1335613"/>
                                <a:pt x="985165" y="1342731"/>
                                <a:pt x="985165" y="1352261"/>
                              </a:cubicBezTo>
                              <a:cubicBezTo>
                                <a:pt x="985165" y="1361791"/>
                                <a:pt x="978118" y="1368909"/>
                                <a:pt x="968497" y="1368909"/>
                              </a:cubicBezTo>
                              <a:lnTo>
                                <a:pt x="809136" y="1368909"/>
                              </a:lnTo>
                              <a:cubicBezTo>
                                <a:pt x="799515" y="1368909"/>
                                <a:pt x="792468" y="1361791"/>
                                <a:pt x="792468" y="1352261"/>
                              </a:cubicBezTo>
                              <a:lnTo>
                                <a:pt x="792468" y="659694"/>
                              </a:lnTo>
                              <a:lnTo>
                                <a:pt x="497325" y="659694"/>
                              </a:lnTo>
                              <a:lnTo>
                                <a:pt x="33336" y="1337905"/>
                              </a:lnTo>
                              <a:lnTo>
                                <a:pt x="33336" y="1559271"/>
                              </a:lnTo>
                              <a:lnTo>
                                <a:pt x="485400" y="1559271"/>
                              </a:lnTo>
                              <a:cubicBezTo>
                                <a:pt x="495022" y="1559271"/>
                                <a:pt x="502068" y="1566389"/>
                                <a:pt x="502068" y="1575919"/>
                              </a:cubicBezTo>
                              <a:lnTo>
                                <a:pt x="502068" y="1868580"/>
                              </a:lnTo>
                              <a:lnTo>
                                <a:pt x="1630062" y="2518201"/>
                              </a:lnTo>
                              <a:cubicBezTo>
                                <a:pt x="1715705" y="2568265"/>
                                <a:pt x="1820455" y="2568265"/>
                                <a:pt x="1906098" y="2518201"/>
                              </a:cubicBezTo>
                              <a:lnTo>
                                <a:pt x="2758055" y="2025647"/>
                              </a:lnTo>
                              <a:cubicBezTo>
                                <a:pt x="2843698" y="1975704"/>
                                <a:pt x="2896141" y="1885228"/>
                                <a:pt x="2896141" y="1787755"/>
                              </a:cubicBezTo>
                              <a:lnTo>
                                <a:pt x="2896141" y="802526"/>
                              </a:lnTo>
                              <a:cubicBezTo>
                                <a:pt x="2896141" y="704932"/>
                                <a:pt x="2843698" y="612163"/>
                                <a:pt x="2758055" y="564512"/>
                              </a:cubicBezTo>
                              <a:lnTo>
                                <a:pt x="1906098" y="71958"/>
                              </a:lnTo>
                              <a:cubicBezTo>
                                <a:pt x="1820455" y="22015"/>
                                <a:pt x="1715705" y="22015"/>
                                <a:pt x="1630062" y="71958"/>
                              </a:cubicBezTo>
                              <a:lnTo>
                                <a:pt x="887597" y="476569"/>
                              </a:lnTo>
                              <a:cubicBezTo>
                                <a:pt x="878111" y="481274"/>
                                <a:pt x="868625" y="478861"/>
                                <a:pt x="863883" y="469331"/>
                              </a:cubicBezTo>
                              <a:cubicBezTo>
                                <a:pt x="859140" y="459801"/>
                                <a:pt x="861443" y="450391"/>
                                <a:pt x="870929" y="445566"/>
                              </a:cubicBezTo>
                              <a:lnTo>
                                <a:pt x="1611090" y="41076"/>
                              </a:lnTo>
                              <a:cubicBezTo>
                                <a:pt x="1658655" y="13692"/>
                                <a:pt x="1712181" y="0"/>
                                <a:pt x="1765725" y="0"/>
                              </a:cubicBezTo>
                              <a:close/>
                            </a:path>
                          </a:pathLst>
                        </a:custGeom>
                        <a:solidFill>
                          <a:srgbClr val="A5A5A5"/>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67A66C8" id="Freeform: Shape 7640" o:spid="_x0000_s1026" style="position:absolute;margin-left:0;margin-top:17.55pt;width:113.15pt;height:100.25pt;z-index:2523064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coordsize="2927037,2592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" path="m406966,1076455l233244,1335840r173722,l406966,1076455xm425992,1000314v7138,2369,11901,9513,11901,16657l437893,1352497v4762,11901,-4751,19044,-14276,19044l199930,1371541v-7138,,-11901,-4756,-16663,-9513c180891,1357271,180891,1350128,183267,1342984l406966,1007440v4750,-7126,11888,-9513,19026,-7126xm1765725,v53544,,107105,13692,154737,41076l2772419,533630v95129,54768,154618,159480,154618,268896l2927037,1787755v,109416,-59489,214127,-154618,268896l1920462,2549205v-45261,28590,-97568,42825,-152315,42825c1713401,2592030,1661094,2577795,1613394,2551617l485400,1901876v-9485,,-16532,-7118,-16532,-16648l468868,1597392r-452200,c7182,1597392,,1590154,,1580624l,1335613v,-2412,,-7238,2439,-9530l473611,633516v2304,-4705,9486,-7118,14229,-7118l811440,626398v9621,,16668,7118,16668,16648l828108,1335613r140389,c978118,1335613,985165,1342731,985165,1352261v,9530,-7047,16648,-16668,16648l809136,1368909v-9621,,-16668,-7118,-16668,-16648l792468,659694r-295143,l33336,1337905r,221366l485400,1559271v9622,,16668,7118,16668,16648l502068,1868580r1127994,649621c1715705,2568265,1820455,2568265,1906098,2518201r851957,-492554c2843698,1975704,2896141,1885228,2896141,1787755r,-985229c2896141,704932,2843698,612163,2758055,564512l1906098,71958v-85643,-49943,-190393,-49943,-276036,l887597,476569v-9486,4705,-18972,2292,-23714,-7238c859140,459801,861443,450391,870929,445566l1611090,41076c1658655,13692,1712181,,1765725,xe" fillcolor="#a5a5a5" stroked="f" strokeweight="1pt">
                <v:stroke miterlimit="4" joinstyle="miter"/>
                <v:path arrowok="t" o:connecttype="custom" o:connectlocs="20,53;11,66;20,66;21,49;22,50;22,66;21,67;10,67;9,67;9,66;20,50;21,49;87,0;94,2;136,26;144,39;144,88;136,101;94,125;87,127;79,125;24,93;23,93;23,79;1,79;0,78;0,66;0,65;23,31;24,31;40,31;41,31;41,66;48,66;49,66;48,67;40,67;39,66;39,32;25,32;1,66;1,77;24,77;25,78;25,92;80,124;94,124;135,100;142,88;142,39;135,28;94,3;80,3;44,24;42,23;43,22;79,2;87,0" o:connectangles="0,0,0,0,0,0,0,0,0,0,0,0,0,0,0,0,0,0,0,0,0,0,0,0,0,0,0,0,0,0,0,0,0,0,0,0,0,0,0,0,0,0,0,0,0,0,0,0,0,0,0,0,0,0,0,0,0,0"/>
                <w10:wrap anchorx="margin"/>
              </v:shape>
            </w:pict>
          </mc:Fallback>
        </mc:AlternateContent>
      </w:r>
      <w:r w:rsidRPr="0029695D">
        <w:rPr>
          <w:b/>
          <w:bCs/>
          <w:noProof/>
          <w:sz w:val="36"/>
          <w:szCs w:val="36"/>
          <w:rtl/>
        </w:rPr>
        <mc:AlternateContent>
          <mc:Choice Requires="wps">
            <w:drawing>
              <wp:anchor distT="0" distB="0" distL="114300" distR="114300" simplePos="0" relativeHeight="252304384" behindDoc="0" locked="0" layoutInCell="1" allowOverlap="1" wp14:anchorId="3162226C" wp14:editId="1CCF524B">
                <wp:simplePos x="0" y="0"/>
                <wp:positionH relativeFrom="column">
                  <wp:posOffset>1486535</wp:posOffset>
                </wp:positionH>
                <wp:positionV relativeFrom="paragraph">
                  <wp:posOffset>227965</wp:posOffset>
                </wp:positionV>
                <wp:extent cx="1373505" cy="1271905"/>
                <wp:effectExtent l="0" t="19050" r="0" b="4445"/>
                <wp:wrapNone/>
                <wp:docPr id="1533" name="Shap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73505" cy="1271905"/>
                        </a:xfrm>
                        <a:custGeom>
                          <a:avLst/>
                          <a:gdLst>
                            <a:gd name="T0" fmla="*/ 2342762 w 21600"/>
                            <a:gd name="T1" fmla="*/ 1881088 h 21486"/>
                            <a:gd name="T2" fmla="*/ 2342762 w 21600"/>
                            <a:gd name="T3" fmla="*/ 1881088 h 21486"/>
                            <a:gd name="T4" fmla="*/ 2342762 w 21600"/>
                            <a:gd name="T5" fmla="*/ 1881088 h 21486"/>
                            <a:gd name="T6" fmla="*/ 2342762 w 21600"/>
                            <a:gd name="T7" fmla="*/ 1881088 h 21486"/>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70AD47"/>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9BF9125" id="Shape" o:spid="_x0000_s1026" style="position:absolute;margin-left:117.05pt;margin-top:17.95pt;width:108.15pt;height:100.15pt;z-index:2523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600,21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70ad47" stroked="f" strokeweight="1pt">
                <v:stroke miterlimit="4" joinstyle="miter"/>
                <v:path arrowok="t" o:extrusionok="f" o:connecttype="custom" o:connectlocs="148972006,111354614;148972006,111354614;148972006,111354614;148972006,111354614" o:connectangles="0,90,180,270"/>
              </v:shape>
            </w:pict>
          </mc:Fallback>
        </mc:AlternateContent>
      </w:r>
    </w:p>
    <w:p w:rsidR="000D0CA1" w:rsidRDefault="000D0CA1" w:rsidP="000D0CA1">
      <w:pPr>
        <w:rPr>
          <w:rtl/>
        </w:rPr>
      </w:pPr>
      <w:r w:rsidRPr="0029695D">
        <w:rPr>
          <w:b/>
          <w:bCs/>
          <w:noProof/>
          <w:sz w:val="36"/>
          <w:szCs w:val="36"/>
          <w:rtl/>
        </w:rPr>
        <mc:AlternateContent>
          <mc:Choice Requires="wps">
            <w:drawing>
              <wp:anchor distT="0" distB="0" distL="114300" distR="114300" simplePos="0" relativeHeight="252307456" behindDoc="0" locked="0" layoutInCell="1" allowOverlap="1" wp14:anchorId="5894BE8B" wp14:editId="5D5EB648">
                <wp:simplePos x="0" y="0"/>
                <wp:positionH relativeFrom="column">
                  <wp:posOffset>538843</wp:posOffset>
                </wp:positionH>
                <wp:positionV relativeFrom="paragraph">
                  <wp:posOffset>313055</wp:posOffset>
                </wp:positionV>
                <wp:extent cx="670560" cy="902335"/>
                <wp:effectExtent l="0" t="0" r="0" b="0"/>
                <wp:wrapNone/>
                <wp:docPr id="1537" name="Text Box 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560" cy="902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29695D" w:rsidRDefault="00693FEF" w:rsidP="000D0CA1">
                            <w:pPr>
                              <w:bidi w:val="0"/>
                              <w:jc w:val="center"/>
                              <w:rPr>
                                <w:rFonts w:ascii="Adobe Arabic" w:hAnsi="Adobe Arabic" w:cs="Adobe Arabic"/>
                                <w:b/>
                                <w:bCs/>
                                <w:noProof/>
                                <w:kern w:val="24"/>
                                <w:sz w:val="36"/>
                                <w:szCs w:val="36"/>
                              </w:rPr>
                            </w:pPr>
                            <w:r w:rsidRPr="0029695D">
                              <w:rPr>
                                <w:rFonts w:ascii="Adobe Arabic" w:hAnsi="Adobe Arabic" w:cs="Adobe Arabic" w:hint="cs"/>
                                <w:b/>
                                <w:bCs/>
                                <w:sz w:val="36"/>
                                <w:szCs w:val="36"/>
                                <w:rtl/>
                              </w:rPr>
                              <w:t>الممارسة</w:t>
                            </w:r>
                          </w:p>
                        </w:txbxContent>
                      </wps:txbx>
                      <wps:bodyPr rot="0" vert="horz" wrap="square" lIns="0" tIns="45720" rIns="0" bIns="45720" anchor="b" anchorCtr="0" upright="1">
                        <a:spAutoFit/>
                      </wps:bodyPr>
                    </wps:wsp>
                  </a:graphicData>
                </a:graphic>
              </wp:anchor>
            </w:drawing>
          </mc:Choice>
          <mc:Fallback>
            <w:pict>
              <v:shape id="Text Box 575" o:spid="_x0000_s1755" type="#_x0000_t202" style="position:absolute;left:0;text-align:left;margin-left:42.45pt;margin-top:24.65pt;width:52.8pt;height:71.05pt;z-index:252307456;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" filled="f" stroked="f">
                <v:textbox style="mso-fit-shape-to-text:t" inset="0,,0">
                  <w:txbxContent>
                    <w:p w:rsidR="00693FEF" w:rsidRPr="0029695D" w:rsidRDefault="00693FEF" w:rsidP="000D0CA1">
                      <w:pPr>
                        <w:bidi w:val="0"/>
                        <w:jc w:val="center"/>
                        <w:rPr>
                          <w:rFonts w:ascii="Adobe Arabic" w:hAnsi="Adobe Arabic" w:cs="Adobe Arabic"/>
                          <w:b/>
                          <w:bCs/>
                          <w:noProof/>
                          <w:kern w:val="24"/>
                          <w:sz w:val="36"/>
                          <w:szCs w:val="36"/>
                        </w:rPr>
                      </w:pPr>
                      <w:r w:rsidRPr="0029695D">
                        <w:rPr>
                          <w:rFonts w:ascii="Adobe Arabic" w:hAnsi="Adobe Arabic" w:cs="Adobe Arabic" w:hint="cs"/>
                          <w:b/>
                          <w:bCs/>
                          <w:sz w:val="36"/>
                          <w:szCs w:val="36"/>
                          <w:rtl/>
                        </w:rPr>
                        <w:t>الممارسة</w:t>
                      </w:r>
                    </w:p>
                  </w:txbxContent>
                </v:textbox>
              </v:shape>
            </w:pict>
          </mc:Fallback>
        </mc:AlternateContent>
      </w:r>
      <w:r w:rsidRPr="0029695D">
        <w:rPr>
          <w:b/>
          <w:bCs/>
          <w:noProof/>
          <w:sz w:val="36"/>
          <w:szCs w:val="36"/>
          <w:rtl/>
        </w:rPr>
        <mc:AlternateContent>
          <mc:Choice Requires="wps">
            <w:drawing>
              <wp:anchor distT="0" distB="0" distL="114300" distR="114300" simplePos="0" relativeHeight="252301312" behindDoc="0" locked="0" layoutInCell="1" allowOverlap="1" wp14:anchorId="1583D58E" wp14:editId="7DA4638D">
                <wp:simplePos x="0" y="0"/>
                <wp:positionH relativeFrom="column">
                  <wp:posOffset>3368625</wp:posOffset>
                </wp:positionH>
                <wp:positionV relativeFrom="paragraph">
                  <wp:posOffset>88142</wp:posOffset>
                </wp:positionV>
                <wp:extent cx="807720" cy="949325"/>
                <wp:effectExtent l="0" t="0" r="0" b="0"/>
                <wp:wrapNone/>
                <wp:docPr id="1528"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720" cy="949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29695D" w:rsidRDefault="00693FEF" w:rsidP="000D0CA1">
                            <w:pPr>
                              <w:bidi w:val="0"/>
                              <w:jc w:val="center"/>
                              <w:rPr>
                                <w:rFonts w:ascii="Adobe Arabic" w:hAnsi="Adobe Arabic" w:cs="Adobe Arabic"/>
                                <w:b/>
                                <w:bCs/>
                                <w:noProof/>
                                <w:kern w:val="24"/>
                                <w:sz w:val="36"/>
                                <w:szCs w:val="36"/>
                              </w:rPr>
                            </w:pPr>
                            <w:r w:rsidRPr="0029695D">
                              <w:rPr>
                                <w:rFonts w:ascii="Adobe Arabic" w:hAnsi="Adobe Arabic" w:cs="Adobe Arabic" w:hint="cs"/>
                                <w:b/>
                                <w:bCs/>
                                <w:sz w:val="36"/>
                                <w:szCs w:val="36"/>
                                <w:rtl/>
                              </w:rPr>
                              <w:t>الإخلاص والاستجابة الإيجابية</w:t>
                            </w:r>
                          </w:p>
                        </w:txbxContent>
                      </wps:txbx>
                      <wps:bodyPr rot="0" vert="horz" wrap="square" lIns="0" tIns="45720" rIns="0" bIns="45720" anchor="b" anchorCtr="0" upright="1">
                        <a:spAutoFit/>
                      </wps:bodyPr>
                    </wps:wsp>
                  </a:graphicData>
                </a:graphic>
                <wp14:sizeRelH relativeFrom="margin">
                  <wp14:pctWidth>0</wp14:pctWidth>
                </wp14:sizeRelH>
                <wp14:sizeRelV relativeFrom="margin">
                  <wp14:pctHeight>0</wp14:pctHeight>
                </wp14:sizeRelV>
              </wp:anchor>
            </w:drawing>
          </mc:Choice>
          <mc:Fallback>
            <w:pict>
              <v:shape id="TextBox 11" o:spid="_x0000_s1756" type="#_x0000_t202" style="position:absolute;left:0;text-align:left;margin-left:265.25pt;margin-top:6.95pt;width:63.6pt;height:74.75pt;z-index:2523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" filled="f" stroked="f">
                <v:textbox style="mso-fit-shape-to-text:t" inset="0,,0">
                  <w:txbxContent>
                    <w:p w:rsidR="00693FEF" w:rsidRPr="0029695D" w:rsidRDefault="00693FEF" w:rsidP="000D0CA1">
                      <w:pPr>
                        <w:bidi w:val="0"/>
                        <w:jc w:val="center"/>
                        <w:rPr>
                          <w:rFonts w:ascii="Adobe Arabic" w:hAnsi="Adobe Arabic" w:cs="Adobe Arabic"/>
                          <w:b/>
                          <w:bCs/>
                          <w:noProof/>
                          <w:kern w:val="24"/>
                          <w:sz w:val="36"/>
                          <w:szCs w:val="36"/>
                        </w:rPr>
                      </w:pPr>
                      <w:r w:rsidRPr="0029695D">
                        <w:rPr>
                          <w:rFonts w:ascii="Adobe Arabic" w:hAnsi="Adobe Arabic" w:cs="Adobe Arabic" w:hint="cs"/>
                          <w:b/>
                          <w:bCs/>
                          <w:sz w:val="36"/>
                          <w:szCs w:val="36"/>
                          <w:rtl/>
                        </w:rPr>
                        <w:t>الإخلاص والاستجابة الإيجابية</w:t>
                      </w:r>
                    </w:p>
                  </w:txbxContent>
                </v:textbox>
              </v:shape>
            </w:pict>
          </mc:Fallback>
        </mc:AlternateContent>
      </w:r>
      <w:r w:rsidRPr="0029695D">
        <w:rPr>
          <w:b/>
          <w:bCs/>
          <w:noProof/>
          <w:sz w:val="36"/>
          <w:szCs w:val="36"/>
          <w:rtl/>
        </w:rPr>
        <mc:AlternateContent>
          <mc:Choice Requires="wps">
            <w:drawing>
              <wp:anchor distT="0" distB="0" distL="114300" distR="114300" simplePos="0" relativeHeight="252305408" behindDoc="0" locked="0" layoutInCell="1" allowOverlap="1" wp14:anchorId="268C168E" wp14:editId="674A02A7">
                <wp:simplePos x="0" y="0"/>
                <wp:positionH relativeFrom="column">
                  <wp:posOffset>2011614</wp:posOffset>
                </wp:positionH>
                <wp:positionV relativeFrom="paragraph">
                  <wp:posOffset>304363</wp:posOffset>
                </wp:positionV>
                <wp:extent cx="671195" cy="664210"/>
                <wp:effectExtent l="0" t="0" r="0" b="0"/>
                <wp:wrapNone/>
                <wp:docPr id="1534"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195" cy="664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29695D" w:rsidRDefault="00693FEF" w:rsidP="000D0CA1">
                            <w:pPr>
                              <w:bidi w:val="0"/>
                              <w:jc w:val="center"/>
                              <w:rPr>
                                <w:rFonts w:ascii="Adobe Arabic" w:hAnsi="Adobe Arabic" w:cs="Adobe Arabic"/>
                                <w:b/>
                                <w:bCs/>
                                <w:noProof/>
                                <w:kern w:val="24"/>
                                <w:sz w:val="36"/>
                                <w:szCs w:val="36"/>
                              </w:rPr>
                            </w:pPr>
                            <w:r w:rsidRPr="0029695D">
                              <w:rPr>
                                <w:rFonts w:ascii="Adobe Arabic" w:hAnsi="Adobe Arabic" w:cs="Adobe Arabic" w:hint="cs"/>
                                <w:b/>
                                <w:bCs/>
                                <w:sz w:val="36"/>
                                <w:szCs w:val="36"/>
                                <w:rtl/>
                              </w:rPr>
                              <w:t>الحماس</w:t>
                            </w:r>
                          </w:p>
                        </w:txbxContent>
                      </wps:txbx>
                      <wps:bodyPr rot="0" vert="horz" wrap="square" lIns="0" tIns="45720" rIns="0" bIns="45720" anchor="b" anchorCtr="0" upright="1">
                        <a:spAutoFit/>
                      </wps:bodyPr>
                    </wps:wsp>
                  </a:graphicData>
                </a:graphic>
              </wp:anchor>
            </w:drawing>
          </mc:Choice>
          <mc:Fallback>
            <w:pict>
              <v:shape id="TextBox 17" o:spid="_x0000_s1757" type="#_x0000_t202" style="position:absolute;left:0;text-align:left;margin-left:158.4pt;margin-top:23.95pt;width:52.85pt;height:52.3pt;z-index:25230540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" filled="f" stroked="f">
                <v:textbox style="mso-fit-shape-to-text:t" inset="0,,0">
                  <w:txbxContent>
                    <w:p w:rsidR="00693FEF" w:rsidRPr="0029695D" w:rsidRDefault="00693FEF" w:rsidP="000D0CA1">
                      <w:pPr>
                        <w:bidi w:val="0"/>
                        <w:jc w:val="center"/>
                        <w:rPr>
                          <w:rFonts w:ascii="Adobe Arabic" w:hAnsi="Adobe Arabic" w:cs="Adobe Arabic"/>
                          <w:b/>
                          <w:bCs/>
                          <w:noProof/>
                          <w:kern w:val="24"/>
                          <w:sz w:val="36"/>
                          <w:szCs w:val="36"/>
                        </w:rPr>
                      </w:pPr>
                      <w:r w:rsidRPr="0029695D">
                        <w:rPr>
                          <w:rFonts w:ascii="Adobe Arabic" w:hAnsi="Adobe Arabic" w:cs="Adobe Arabic" w:hint="cs"/>
                          <w:b/>
                          <w:bCs/>
                          <w:sz w:val="36"/>
                          <w:szCs w:val="36"/>
                          <w:rtl/>
                        </w:rPr>
                        <w:t>الحماس</w:t>
                      </w:r>
                    </w:p>
                  </w:txbxContent>
                </v:textbox>
              </v:shape>
            </w:pict>
          </mc:Fallback>
        </mc:AlternateContent>
      </w:r>
    </w:p>
    <w:p w:rsidR="000D0CA1" w:rsidRDefault="000D0CA1" w:rsidP="000D0CA1">
      <w:pPr>
        <w:rPr>
          <w:rtl/>
        </w:rPr>
      </w:pPr>
      <w:r w:rsidRPr="0029695D">
        <w:rPr>
          <w:b/>
          <w:bCs/>
          <w:noProof/>
          <w:sz w:val="36"/>
          <w:szCs w:val="36"/>
          <w:rtl/>
        </w:rPr>
        <mc:AlternateContent>
          <mc:Choice Requires="wps">
            <w:drawing>
              <wp:anchor distT="0" distB="0" distL="114300" distR="114300" simplePos="0" relativeHeight="252303360" behindDoc="0" locked="0" layoutInCell="1" allowOverlap="1" wp14:anchorId="1D549BEF" wp14:editId="51EEDC71">
                <wp:simplePos x="0" y="0"/>
                <wp:positionH relativeFrom="column">
                  <wp:posOffset>4843145</wp:posOffset>
                </wp:positionH>
                <wp:positionV relativeFrom="paragraph">
                  <wp:posOffset>8255</wp:posOffset>
                </wp:positionV>
                <wp:extent cx="670560" cy="664210"/>
                <wp:effectExtent l="0" t="0" r="0" b="0"/>
                <wp:wrapNone/>
                <wp:docPr id="1531"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560" cy="664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29695D" w:rsidRDefault="00693FEF" w:rsidP="000D0CA1">
                            <w:pPr>
                              <w:bidi w:val="0"/>
                              <w:jc w:val="center"/>
                              <w:rPr>
                                <w:rFonts w:ascii="Adobe Arabic" w:hAnsi="Adobe Arabic" w:cs="Adobe Arabic"/>
                                <w:b/>
                                <w:bCs/>
                                <w:noProof/>
                                <w:kern w:val="24"/>
                                <w:sz w:val="36"/>
                                <w:szCs w:val="36"/>
                              </w:rPr>
                            </w:pPr>
                            <w:r w:rsidRPr="0029695D">
                              <w:rPr>
                                <w:rFonts w:ascii="Adobe Arabic" w:hAnsi="Adobe Arabic" w:cs="Adobe Arabic" w:hint="cs"/>
                                <w:b/>
                                <w:bCs/>
                                <w:sz w:val="36"/>
                                <w:szCs w:val="36"/>
                                <w:rtl/>
                              </w:rPr>
                              <w:t>المعرفة</w:t>
                            </w:r>
                          </w:p>
                        </w:txbxContent>
                      </wps:txbx>
                      <wps:bodyPr rot="0" vert="horz" wrap="square" lIns="0" tIns="45720" rIns="0" bIns="45720" anchor="b" anchorCtr="0" upright="1">
                        <a:spAutoFit/>
                      </wps:bodyPr>
                    </wps:wsp>
                  </a:graphicData>
                </a:graphic>
              </wp:anchor>
            </w:drawing>
          </mc:Choice>
          <mc:Fallback>
            <w:pict>
              <v:shape id="TextBox 14" o:spid="_x0000_s1758" type="#_x0000_t202" style="position:absolute;left:0;text-align:left;margin-left:381.35pt;margin-top:.65pt;width:52.8pt;height:52.3pt;z-index:252303360;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" filled="f" stroked="f">
                <v:textbox style="mso-fit-shape-to-text:t" inset="0,,0">
                  <w:txbxContent>
                    <w:p w:rsidR="00693FEF" w:rsidRPr="0029695D" w:rsidRDefault="00693FEF" w:rsidP="000D0CA1">
                      <w:pPr>
                        <w:bidi w:val="0"/>
                        <w:jc w:val="center"/>
                        <w:rPr>
                          <w:rFonts w:ascii="Adobe Arabic" w:hAnsi="Adobe Arabic" w:cs="Adobe Arabic"/>
                          <w:b/>
                          <w:bCs/>
                          <w:noProof/>
                          <w:kern w:val="24"/>
                          <w:sz w:val="36"/>
                          <w:szCs w:val="36"/>
                        </w:rPr>
                      </w:pPr>
                      <w:r w:rsidRPr="0029695D">
                        <w:rPr>
                          <w:rFonts w:ascii="Adobe Arabic" w:hAnsi="Adobe Arabic" w:cs="Adobe Arabic" w:hint="cs"/>
                          <w:b/>
                          <w:bCs/>
                          <w:sz w:val="36"/>
                          <w:szCs w:val="36"/>
                          <w:rtl/>
                        </w:rPr>
                        <w:t>المعرفة</w:t>
                      </w:r>
                    </w:p>
                  </w:txbxContent>
                </v:textbox>
              </v:shape>
            </w:pict>
          </mc:Fallback>
        </mc:AlternateContent>
      </w:r>
    </w:p>
    <w:p w:rsidR="000D0CA1" w:rsidRDefault="000D0CA1" w:rsidP="000D0CA1">
      <w:pPr>
        <w:jc w:val="left"/>
        <w:rPr>
          <w:rtl/>
          <w:lang w:bidi="ar-SY"/>
        </w:rPr>
      </w:pPr>
    </w:p>
    <w:p w:rsidR="000D0CA1" w:rsidRDefault="000D0CA1" w:rsidP="000D0CA1">
      <w:pPr>
        <w:jc w:val="left"/>
        <w:rPr>
          <w:rtl/>
          <w:lang w:bidi="ar-SY"/>
        </w:rPr>
      </w:pPr>
    </w:p>
    <w:p w:rsidR="000D0CA1" w:rsidRDefault="000D0CA1" w:rsidP="00687885">
      <w:pPr>
        <w:keepNext/>
        <w:jc w:val="left"/>
        <w:rPr>
          <w:rtl/>
        </w:rPr>
      </w:pPr>
      <w:r>
        <w:rPr>
          <w:noProof/>
          <w:rtl/>
        </w:rPr>
        <mc:AlternateContent>
          <mc:Choice Requires="wpg">
            <w:drawing>
              <wp:inline distT="0" distB="0" distL="0" distR="0" wp14:anchorId="538BB2DE" wp14:editId="3159C3FE">
                <wp:extent cx="5725796" cy="471805"/>
                <wp:effectExtent l="0" t="0" r="8255" b="61595"/>
                <wp:docPr id="952" name="Group 3324"/>
                <wp:cNvGraphicFramePr/>
                <a:graphic xmlns:a="http://schemas.openxmlformats.org/drawingml/2006/main">
                  <a:graphicData uri="http://schemas.microsoft.com/office/word/2010/wordprocessingGroup">
                    <wpg:wgp>
                      <wpg:cNvGrpSpPr/>
                      <wpg:grpSpPr>
                        <a:xfrm>
                          <a:off x="0" y="0"/>
                          <a:ext cx="5725796" cy="471805"/>
                          <a:chOff x="0" y="0"/>
                          <a:chExt cx="5725796" cy="471805"/>
                        </a:xfrm>
                      </wpg:grpSpPr>
                      <wpg:grpSp>
                        <wpg:cNvPr id="953" name="Group 256571"/>
                        <wpg:cNvGrpSpPr/>
                        <wpg:grpSpPr>
                          <a:xfrm>
                            <a:off x="0" y="0"/>
                            <a:ext cx="5725796" cy="471805"/>
                            <a:chOff x="0" y="0"/>
                            <a:chExt cx="6129229" cy="505879"/>
                          </a:xfrm>
                        </wpg:grpSpPr>
                        <wpg:grpSp>
                          <wpg:cNvPr id="954" name="Group 3653"/>
                          <wpg:cNvGrpSpPr/>
                          <wpg:grpSpPr>
                            <a:xfrm>
                              <a:off x="2818348" y="0"/>
                              <a:ext cx="3310881" cy="505839"/>
                              <a:chOff x="2413216" y="0"/>
                              <a:chExt cx="4830232" cy="711023"/>
                            </a:xfrm>
                          </wpg:grpSpPr>
                          <wps:wsp>
                            <wps:cNvPr id="955" name="Rectangle: Rounded Corners 36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2413216" y="0"/>
                                <a:ext cx="483023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jc w:val="center"/>
                                    <w:rPr>
                                      <w:bCs/>
                                      <w:rtl/>
                                    </w:rPr>
                                  </w:pPr>
                                  <w:r>
                                    <w:rPr>
                                      <w:rFonts w:ascii="Adobe Arabic" w:hAnsi="Adobe Arabic" w:cs="Adobe Arabic" w:hint="cs"/>
                                      <w:bCs/>
                                      <w:color w:val="auto"/>
                                      <w:sz w:val="36"/>
                                      <w:szCs w:val="36"/>
                                      <w:rtl/>
                                      <w:lang w:bidi="ar-SY"/>
                                    </w:rPr>
                                    <w:t xml:space="preserve">     الشروط الأولية لإلقاء الحديث الجيد:</w:t>
                                  </w:r>
                                </w:p>
                              </w:txbxContent>
                            </wps:txbx>
                            <wps:bodyPr tIns="36000" bIns="36000" rtlCol="0" anchor="ctr"/>
                          </wps:wsp>
                          <wps:wsp>
                            <wps:cNvPr id="956" name="Oval 3656">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57"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958" name="Group 3323"/>
                        <wpg:cNvGrpSpPr/>
                        <wpg:grpSpPr>
                          <a:xfrm>
                            <a:off x="5343525" y="104775"/>
                            <a:ext cx="209550" cy="249555"/>
                            <a:chOff x="0" y="0"/>
                            <a:chExt cx="273780" cy="327013"/>
                          </a:xfrm>
                          <a:solidFill>
                            <a:schemeClr val="bg1"/>
                          </a:solidFill>
                        </wpg:grpSpPr>
                        <wps:wsp>
                          <wps:cNvPr id="960"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96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962"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963" name="Google Shape;204;p17"/>
                          <wpg:cNvGrpSpPr/>
                          <wpg:grpSpPr>
                            <a:xfrm>
                              <a:off x="0" y="0"/>
                              <a:ext cx="273780" cy="105078"/>
                              <a:chOff x="0" y="0"/>
                              <a:chExt cx="273780" cy="105078"/>
                            </a:xfrm>
                            <a:grpFill/>
                          </wpg:grpSpPr>
                          <wps:wsp>
                            <wps:cNvPr id="964"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965"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966"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967"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968"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759" style="width:450.85pt;height:37.15pt;mso-position-horizontal-relative:char;mso-position-vertical-relative:line" coordsize="5725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">
                <v:group id="Group 256571" o:spid="_x0000_s1760" style="position:absolute;width:57257;height:4718" coordsize="6129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yBcYAAADcAAAADwAAAGRycy9kb3ducmV2LnhtbESPQWvCQBSE7wX/w/IK&#10;3ppNlJSaZhWRKh5CoSqU3h7ZZxLMvg3ZbRL/fbdQ6HGYmW+YfDOZVgzUu8aygiSKQRCXVjdcKbic&#10;908vIJxH1thaJgV3crBZzx5yzLQd+YOGk69EgLDLUEHtfZdJ6cqaDLrIdsTBu9reoA+yr6TucQxw&#10;08pFHD9Lgw2HhRo72tVU3k7fRsFhxHG7TN6G4nbd3b/O6f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u3IFxgAAANwA&#10;AAAPAAAAAAAAAAAAAAAAAKoCAABkcnMvZG93bnJldi54bWxQSwUGAAAAAAQABAD6AAAAnQMAAAAA&#10;">
                  <v:group id="Group 3653" o:spid="_x0000_s1761" style="position:absolute;left:28183;width:33109;height:5058" coordorigin="24132" coordsize="4830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LqccYAAADcAAAADwAAAGRycy9kb3ducmV2LnhtbESPQWvCQBSE7wX/w/IE&#10;b3UTNWKjq4jY0kMoVAult0f2mQSzb0N2TeK/dwuFHoeZ+YbZ7AZTi45aV1lWEE8jEMS51RUXCr7O&#10;r88rEM4ja6wtk4I7OdhtR08bTLXt+ZO6ky9EgLBLUUHpfZNK6fKSDLqpbYiDd7GtQR9kW0jdYh/g&#10;ppazKFpKgxWHhRIbOpSUX083o+Ctx34/j49ddr0c7j/n5OM7i0mpyXjYr0F4Gvx/+K/9rhW8JA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UupxxgAAANwA&#10;AAAPAAAAAAAAAAAAAAAAAKoCAABkcnMvZG93bnJldi54bWxQSwUGAAAAAAQABAD6AAAAnQMAAAAA&#10;">
                    <v:roundrect id="Rectangle: Rounded Corners 3655" o:spid="_x0000_s1762" style="position:absolute;left:24132;width:48302;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Kq6cIA&#10;AADcAAAADwAAAGRycy9kb3ducmV2LnhtbESPQYvCMBSE7wv+h/AEb2uq0KVW0yK6Cx7V6sHbo3m2&#10;xealNFHrvzcLC3scZuYbZpUPphUP6l1jWcFsGoEgLq1uuFJwKn4+ExDOI2tsLZOCFznIs9HHClNt&#10;n3ygx9FXIkDYpaig9r5LpXRlTQbd1HbEwbva3qAPsq+k7vEZ4KaV8yj6kgYbDgs1drSpqbwd70ZB&#10;tNt+F3yZ01kn/kAxFvtkWyg1GQ/rJQhPg/8P/7V3WsEijuH3TDgCMn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oqrpwgAAANwAAAAPAAAAAAAAAAAAAAAAAJgCAABkcnMvZG93&#10;bnJldi54bWxQSwUGAAAAAAQABAD1AAAAhwMAAAAA&#10;" fillcolor="#0070c0" stroked="f" strokeweight="1pt">
                      <v:stroke joinstyle="miter"/>
                      <v:textbox inset=",1mm,,1mm">
                        <w:txbxContent>
                          <w:p w:rsidR="00693FEF" w:rsidRDefault="00693FEF" w:rsidP="000D0CA1">
                            <w:pPr>
                              <w:jc w:val="center"/>
                              <w:rPr>
                                <w:bCs/>
                                <w:rtl/>
                              </w:rPr>
                            </w:pPr>
                            <w:r>
                              <w:rPr>
                                <w:rFonts w:ascii="Adobe Arabic" w:hAnsi="Adobe Arabic" w:cs="Adobe Arabic" w:hint="cs"/>
                                <w:bCs/>
                                <w:color w:val="auto"/>
                                <w:sz w:val="36"/>
                                <w:szCs w:val="36"/>
                                <w:rtl/>
                                <w:lang w:bidi="ar-SY"/>
                              </w:rPr>
                              <w:t xml:space="preserve">     الشروط الأولية لإلقاء الحديث الجيد:</w:t>
                            </w:r>
                          </w:p>
                        </w:txbxContent>
                      </v:textbox>
                    </v:roundrect>
                    <v:oval id="Oval 3656" o:spid="_x0000_s1763"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uTMMA&#10;AADcAAAADwAAAGRycy9kb3ducmV2LnhtbESP0WoCMRRE3wv9h3ALfatZC5W6NYq0CGKF4toPuGyu&#10;m8XkJiSprv36piD4OMzMGWa2GJwVJ4qp96xgPKpAELde99wp+N6vnl5BpIys0XomBRdKsJjf382w&#10;1v7MOzo1uRMFwqlGBSbnUEuZWkMO08gH4uIdfHSYi4yd1BHPBe6sfK6qiXTYc1kwGOjdUHtsfpyC&#10;TRVMitvP38tWNl/7j2A3OVqlHh+G5RuITEO+ha/ttVYwfZnA/5ly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RuTMMAAADcAAAADwAAAAAAAAAAAAAAAACYAgAAZHJzL2Rv&#10;d25yZXYueG1sUEsFBgAAAAAEAAQA9QAAAIgDAAAAAA==&#10;" fillcolor="#272727 [2749]" stroked="f" strokeweight="1pt">
                      <v:stroke joinstyle="miter"/>
                      <v:shadow on="t" color="black" opacity="26214f" origin=",-.5" offset="0,3pt"/>
                    </v:oval>
                  </v:group>
                  <v:rect id="Rectangle 3654" o:spid="_x0000_s1764"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OqMgA&#10;AADcAAAADwAAAGRycy9kb3ducmV2LnhtbESPQWsCMRSE70L/Q3gFL6VmLdW2q1Faoa2HqriKeHxs&#10;nrtrNy9Lkur23zdCweMwM98w42lranEi5yvLCvq9BARxbnXFhYLt5v3+GYQPyBpry6TglzxMJzed&#10;MabannlNpywUIkLYp6igDKFJpfR5SQZ9zzbE0TtYZzBE6QqpHZ4j3NTyIUmG0mDFcaHEhmYl5d/Z&#10;j1Gw324Wj29uddwfPr52Q7ukT1/cKdW9bV9HIAK14Rr+b8+1gpfBE1zOxCMgJ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JA6oyAAAANwAAAAPAAAAAAAAAAAAAAAAAJgCAABk&#10;cnMvZG93bnJldi54bWxQSwUGAAAAAAQABAD1AAAAjQMAAAAA&#10;" fillcolor="#0070c0" stroked="f" strokeweight="1pt"/>
                </v:group>
                <v:group id="Group 3323" o:spid="_x0000_s1765"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gdMMAAADcAAAADwAAAGRycy9kb3ducmV2LnhtbERPTWvCQBC9F/wPywi9&#10;1U0US41uQpBaepBCVRBvQ3ZMQrKzIbtN4r/vHgo9Pt73LptMKwbqXW1ZQbyIQBAXVtdcKricDy9v&#10;IJxH1thaJgUPcpCls6cdJtqO/E3DyZcihLBLUEHlfZdI6YqKDLqF7YgDd7e9QR9gX0rd4xjCTSuX&#10;UfQqDdYcGirsaF9R0Zx+jIKPEcd8Fb8Px+a+f9zO66/rMSalnudTvgXhafL/4j/3p1awW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H+B0wwAAANwAAAAP&#10;AAAAAAAAAAAAAAAAAKoCAABkcnMvZG93bnJldi54bWxQSwUGAAAAAAQABAD6AAAAmgMAAAAA&#10;">
                  <v:shape id="Google Shape;201;p17" o:spid="_x0000_s1766"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xPGcEA&#10;AADcAAAADwAAAGRycy9kb3ducmV2LnhtbERPTYvCMBC9C/sfwizsTdP1UGs1iiwI4mHBWvQ6NLNt&#10;12ZSm2jrvzcHwePjfS/Xg2nEnTpXW1bwPYlAEBdW11wqyI/bcQLCeWSNjWVS8CAH69XHaImptj0f&#10;6J75UoQQdikqqLxvUyldUZFBN7EtceD+bGfQB9iVUnfYh3DTyGkUxdJgzaGhwpZ+Kiou2c0o+L0l&#10;fqdP12Q/O5/i/3mf5ceiVurrc9gsQHga/Fv8cu+0gnkc5ocz4QjI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8TxnBAAAA3AAAAA8AAAAAAAAAAAAAAAAAmAIAAGRycy9kb3du&#10;cmV2LnhtbFBLBQYAAAAABAAEAPUAAACG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67"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1cTcYA&#10;AADcAAAADwAAAGRycy9kb3ducmV2LnhtbESPQWvCQBSE7wX/w/IKXkQ3WiqaZhUpFUQRMQq9PrKv&#10;2ZDs25BdNf333UKhx2FmvmGydW8bcafOV44VTCcJCOLC6YpLBdfLdrwA4QOyxsYxKfgmD+vV4CnD&#10;VLsHn+meh1JECPsUFZgQ2lRKXxiy6CeuJY7el+sshii7UuoOHxFuGzlLkrm0WHFcMNjSu6Gizm9W&#10;QXM5HQ8fo9f8c4T57MWbfX0o90oNn/vNG4hAffgP/7V3WsFyPoXfM/E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1cTcYAAADcAAAADwAAAAAAAAAAAAAAAACYAgAAZHJz&#10;L2Rvd25yZXYueG1sUEsFBgAAAAAEAAQA9QAAAIsDAAAAAA==&#10;" path="m2643,1l417,1c191,1,,143,,370,,608,191,751,417,751r2214,c2870,751,3060,608,3060,370,3060,143,2870,1,2643,1xe" filled="f" strokecolor="white [3212]">
                    <v:path arrowok="t" o:extrusionok="f"/>
                  </v:shape>
                  <v:shape id="Google Shape;203;p17" o:spid="_x0000_s1768"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f8f8UA&#10;AADcAAAADwAAAGRycy9kb3ducmV2LnhtbESPQWvCQBSE70L/w/IK3nRjUsRGVxHRUvDUVMHentnX&#10;bGj2bchuNf57Vyj0OMzMN8xi1dtGXKjztWMFk3ECgrh0uuZKweFzN5qB8AFZY+OYFNzIw2r5NFhg&#10;rt2VP+hShEpECPscFZgQ2lxKXxqy6MeuJY7et+sshii7SuoOrxFuG5kmyVRarDkuGGxpY6j8KX6t&#10;gsyfzFf2tjvrKuXTfns4ZsXLRKnhc7+egwjUh//wX/tdK3idpvA4E4+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p/x/xQAAANwAAAAPAAAAAAAAAAAAAAAAAJgCAABkcnMv&#10;ZG93bnJldi54bWxQSwUGAAAAAAQABAD1AAAAigMAAAAA&#10;" path="m1976,l417,c191,,,131,,369,,596,191,739,417,739r1559,c2203,739,2393,596,2393,369,2393,131,2203,,1976,xe" filled="f" strokecolor="white [3212]">
                    <v:path arrowok="t" o:extrusionok="f"/>
                  </v:shape>
                  <v:group id="Google Shape;204;p17" o:spid="_x0000_s1769"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e4uMUAAADcAAAADwAAAGRycy9kb3ducmV2LnhtbESPQYvCMBSE78L+h/CE&#10;vWnaFcWtRhFxlz2IoC6It0fzbIvNS2liW/+9EQSPw8x8w8yXnSlFQ7UrLCuIhxEI4tTqgjMF/8ef&#10;wRSE88gaS8uk4E4OlouP3hwTbVveU3PwmQgQdgkqyL2vEildmpNBN7QVcfAutjbog6wzqWtsA9yU&#10;8iuKJtJgwWEhx4rWOaXXw80o+G2xXY3iTbO9Xtb383G8O21jUuqz361mIDx1/h1+tf+0gu/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uLjFAAAA3AAA&#10;AA8AAAAAAAAAAAAAAAAAqgIAAGRycy9kb3ducmV2LnhtbFBLBQYAAAAABAAEAPoAAACcAwAAAAA=&#10;">
                    <v:shape id="Google Shape;205;p17" o:spid="_x0000_s1770"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eB7MQA&#10;AADcAAAADwAAAGRycy9kb3ducmV2LnhtbESPT2vCQBTE7wW/w/IEL6VuasXGmFVKQeixRr0/sy9/&#10;2uzbsLuN8dt3CwWPw8z8hsl3o+nEQM63lhU8zxMQxKXVLdcKTsf9UwrCB2SNnWVScCMPu+3kIcdM&#10;2ysfaChCLSKEfYYKmhD6TEpfNmTQz21PHL3KOoMhSldL7fAa4aaTiyRZSYMtx4UGe3pvqPwufoyC&#10;r9cxdY+Hz/XlpUjPy/o09EFWSs2m49sGRKAx3MP/7Q+tYL1awt+Ze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ngezEAAAA3AAAAA8AAAAAAAAAAAAAAAAAmAIAAGRycy9k&#10;b3ducmV2LnhtbFBLBQYAAAAABAAEAPUAAACJAwAAAAA=&#10;" path="m227,1501v107,,226,-72,226,-167l453,167c453,84,322,1,227,1,144,1,1,84,1,167r,1167c1,1429,144,1501,227,1501xe" filled="f" stroked="f">
                      <v:path arrowok="t" o:extrusionok="f"/>
                    </v:shape>
                    <v:shape id="Google Shape;206;p17" o:spid="_x0000_s1771"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l+0cQA&#10;AADcAAAADwAAAGRycy9kb3ducmV2LnhtbESPQWvCQBSE74X+h+UVeqsbhUobXaVpadFjYw8en9ln&#10;Es2+Dbuvmv77riB4HGbmG2a+HFynThRi69nAeJSBIq68bbk28LP5fHoBFQXZYueZDPxRhOXi/m6O&#10;ufVn/qZTKbVKEI45GmhE+lzrWDXkMI58T5y8vQ8OJclQaxvwnOCu05Msm2qHLaeFBnt6b6g6lr/O&#10;QFFOivUW1+Mgh/ixcoW4r5015vFheJuBEhrkFr62V9bA6/QZLmfSEd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ZftHEAAAA3A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1772"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Li3cUA&#10;AADcAAAADwAAAGRycy9kb3ducmV2LnhtbESP0WrCQBRE34X+w3ILvtVNbQlt6iYUrSD1QYx+wG32&#10;mgSzd2N21e3fd4WCj8PMnGFmRTCduNDgWssKnicJCOLK6pZrBfvd8ukNhPPIGjvLpOCXHBT5w2iG&#10;mbZX3tKl9LWIEHYZKmi87zMpXdWQQTexPXH0DnYw6KMcaqkHvEa46eQ0SVJpsOW40GBP84aqY3k2&#10;Cmhtv366UL4uOJ2H3WbxbV/2J6XGj+HzA4Sn4O/h//ZKK3hPU7idiUdA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MuLdxQAAANw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773"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PESsQA&#10;AADcAAAADwAAAGRycy9kb3ducmV2LnhtbESPzWrDMBCE74W+g9hCLyWR3EJ+nCim1LSkx/w8wMba&#10;2E6tlbFU2337KFDIcZiZb5h1NtpG9NT52rGGZKpAEBfO1FxqOB4+JwsQPiAbbByThj/ykG0eH9aY&#10;Gjfwjvp9KEWEsE9RQxVCm0rpi4os+qlriaN3dp3FEGVXStPhEOG2ka9KzaTFmuNChS19VFT87H+t&#10;hhPJt0DFOVfzbZOr7yR/OXxdtH5+Gt9XIAKN4R7+b2+NhuVsDrcz8QjIz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DxErEAAAA3A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774"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mMJsMA&#10;AADcAAAADwAAAGRycy9kb3ducmV2LnhtbERPTWvCQBC9C/6HZYReRDfpQWJ0FRWEUgrSWKrHMTsm&#10;wexsyG5N7K/vHgoeH+97ue5NLe7UusqygngagSDOra64UPB13E8SEM4ja6wtk4IHOVivhoMlptp2&#10;/En3zBcihLBLUUHpfZNK6fKSDLqpbYgDd7WtQR9gW0jdYhfCTS1fo2gmDVYcGkpsaFdSfst+jIID&#10;yd/u4C/b8/v3I/nIkvh0HsdKvYz6zQKEp94/xf/uN61gPgtrw5lwBO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mMJsMAAADcAAAADwAAAAAAAAAAAAAAAACYAgAAZHJzL2Rv&#10;d25yZXYueG1sUEsFBgAAAAAEAAQA9QAAAIgDA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29695D" w:rsidRDefault="000D0CA1">
      <w:pPr>
        <w:pStyle w:val="ListParagraph"/>
        <w:numPr>
          <w:ilvl w:val="0"/>
          <w:numId w:val="33"/>
        </w:numPr>
        <w:spacing w:after="0"/>
        <w:rPr>
          <w:rFonts w:ascii="Sakkal Majalla" w:hAnsi="Sakkal Majalla" w:cs="Sakkal Majalla"/>
          <w:sz w:val="34"/>
          <w:szCs w:val="34"/>
          <w:rtl/>
        </w:rPr>
      </w:pPr>
      <w:r w:rsidRPr="0029695D">
        <w:rPr>
          <w:rFonts w:ascii="Sakkal Majalla" w:hAnsi="Sakkal Majalla" w:cs="Sakkal Majalla"/>
          <w:sz w:val="34"/>
          <w:szCs w:val="34"/>
          <w:rtl/>
        </w:rPr>
        <w:t>إيجاد موضوع جيد للحديث من خـلال تحديـد اهتمامات المتحـدث وأفكـاره الذاتيـة والتعرف على رغبات الجمهور لاختيار الموضوع الملائم.</w:t>
      </w:r>
    </w:p>
    <w:p w:rsidR="000D0CA1" w:rsidRPr="0029695D" w:rsidRDefault="000D0CA1" w:rsidP="003C0A58">
      <w:pPr>
        <w:pStyle w:val="ListParagraph"/>
        <w:numPr>
          <w:ilvl w:val="0"/>
          <w:numId w:val="33"/>
        </w:numPr>
        <w:spacing w:after="0"/>
        <w:jc w:val="lowKashida"/>
        <w:rPr>
          <w:rFonts w:ascii="Sakkal Majalla" w:hAnsi="Sakkal Majalla" w:cs="Sakkal Majalla"/>
          <w:sz w:val="34"/>
          <w:szCs w:val="34"/>
          <w:rtl/>
        </w:rPr>
      </w:pPr>
      <w:r w:rsidRPr="0029695D">
        <w:rPr>
          <w:rFonts w:ascii="Sakkal Majalla" w:hAnsi="Sakkal Majalla" w:cs="Sakkal Majalla"/>
          <w:sz w:val="34"/>
          <w:szCs w:val="34"/>
          <w:rtl/>
        </w:rPr>
        <w:t>تحليل طبيعة الجمهور لتحديد مستوى معرفة الجمهـور بموضوع الحـديث واتجاهاتـه ومعتقداته.</w:t>
      </w:r>
    </w:p>
    <w:p w:rsidR="000D0CA1" w:rsidRDefault="000D0CA1" w:rsidP="000D0CA1">
      <w:pPr>
        <w:rPr>
          <w:rtl/>
        </w:rPr>
      </w:pPr>
      <w:r>
        <w:rPr>
          <w:rtl/>
        </w:rPr>
        <w:t>ولابد أن يسبق إلقاء الحديث مرحلة إعداد تتضمن تحديـد أهـداف المتحـدث وتحليـل نوعية الجمهور بدقة وتعريف محتوى وبناء موضوع الحديث ومراجعة مكان إلقاء الحـديث والعوامل البيئية المحيطة.</w:t>
      </w:r>
    </w:p>
    <w:p w:rsidR="000D0CA1" w:rsidRDefault="000D0CA1" w:rsidP="00687885">
      <w:pPr>
        <w:keepNext/>
        <w:pageBreakBefore/>
        <w:rPr>
          <w:rtl/>
        </w:rPr>
      </w:pPr>
      <w:r>
        <w:rPr>
          <w:noProof/>
          <w:rtl/>
        </w:rPr>
        <w:lastRenderedPageBreak/>
        <mc:AlternateContent>
          <mc:Choice Requires="wpg">
            <w:drawing>
              <wp:inline distT="0" distB="0" distL="0" distR="0" wp14:anchorId="5BC0BCD7" wp14:editId="0C196E95">
                <wp:extent cx="5727700" cy="471805"/>
                <wp:effectExtent l="0" t="0" r="6350" b="61595"/>
                <wp:docPr id="969"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970" name="Group 256571"/>
                        <wpg:cNvGrpSpPr/>
                        <wpg:grpSpPr>
                          <a:xfrm>
                            <a:off x="0" y="0"/>
                            <a:ext cx="5727700" cy="471805"/>
                            <a:chOff x="0" y="0"/>
                            <a:chExt cx="6131268" cy="505879"/>
                          </a:xfrm>
                        </wpg:grpSpPr>
                        <wpg:grpSp>
                          <wpg:cNvPr id="971" name="Group 3653"/>
                          <wpg:cNvGrpSpPr/>
                          <wpg:grpSpPr>
                            <a:xfrm>
                              <a:off x="2605970" y="0"/>
                              <a:ext cx="3525298" cy="505839"/>
                              <a:chOff x="2103378" y="0"/>
                              <a:chExt cx="5143042" cy="711023"/>
                            </a:xfrm>
                          </wpg:grpSpPr>
                          <wps:wsp>
                            <wps:cNvPr id="972" name="Rectangle: Rounded Corners 36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2103378" y="0"/>
                                <a:ext cx="514304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jc w:val="center"/>
                                    <w:rPr>
                                      <w:bCs/>
                                      <w:rtl/>
                                    </w:rPr>
                                  </w:pPr>
                                  <w:r>
                                    <w:rPr>
                                      <w:rFonts w:ascii="Adobe Arabic" w:hAnsi="Adobe Arabic" w:cs="Adobe Arabic" w:hint="cs"/>
                                      <w:bCs/>
                                      <w:color w:val="auto"/>
                                      <w:sz w:val="36"/>
                                      <w:szCs w:val="36"/>
                                      <w:rtl/>
                                      <w:lang w:bidi="ar-SY"/>
                                    </w:rPr>
                                    <w:t xml:space="preserve">       التكتيكات الفعالة للتحدث مع الآخرين:</w:t>
                                  </w:r>
                                </w:p>
                              </w:txbxContent>
                            </wps:txbx>
                            <wps:bodyPr tIns="36000" bIns="36000" rtlCol="0" anchor="ctr"/>
                          </wps:wsp>
                          <wps:wsp>
                            <wps:cNvPr id="973" name="Oval 3656">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75"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976" name="Group 3323"/>
                        <wpg:cNvGrpSpPr/>
                        <wpg:grpSpPr>
                          <a:xfrm>
                            <a:off x="5343525" y="104775"/>
                            <a:ext cx="209550" cy="249555"/>
                            <a:chOff x="0" y="0"/>
                            <a:chExt cx="273780" cy="327013"/>
                          </a:xfrm>
                          <a:solidFill>
                            <a:schemeClr val="bg1"/>
                          </a:solidFill>
                        </wpg:grpSpPr>
                        <wps:wsp>
                          <wps:cNvPr id="977"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978"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979"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980" name="Google Shape;204;p17"/>
                          <wpg:cNvGrpSpPr/>
                          <wpg:grpSpPr>
                            <a:xfrm>
                              <a:off x="0" y="0"/>
                              <a:ext cx="273780" cy="105078"/>
                              <a:chOff x="0" y="0"/>
                              <a:chExt cx="273780" cy="105078"/>
                            </a:xfrm>
                            <a:grpFill/>
                          </wpg:grpSpPr>
                          <wps:wsp>
                            <wps:cNvPr id="981"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982"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983"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984"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986"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775"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">
                <v:group id="Group 256571" o:spid="_x0000_s1776"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ywEsIAAADcAAAADwAAAGRycy9kb3ducmV2LnhtbERPy4rCMBTdC/MP4Q7M&#10;TtOO+OoYRURlFiL4AHF3aa5tsbkpTaatf28WAy4P5z1fdqYUDdWusKwgHkQgiFOrC84UXM7b/hSE&#10;88gaS8uk4EkOlouP3hwTbVs+UnPymQgh7BJUkHtfJVK6NCeDbmAr4sDdbW3QB1hnUtfYhnBTyu8o&#10;GkuDBYeGHCta55Q+Tn9Gwa7FdjWMN83+cV8/b+fR4bqPSamvz271A8JT59/if/evVjCbhPn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XcsBLCAAAA3AAAAA8A&#10;AAAAAAAAAAAAAAAAqgIAAGRycy9kb3ducmV2LnhtbFBLBQYAAAAABAAEAPoAAACZAwAAAAA=&#10;">
                  <v:group id="Group 3653" o:spid="_x0000_s1777" style="position:absolute;left:26059;width:35253;height:5058" coordorigin="21033" coordsize="51430,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AVicYAAADcAAAADwAAAGRycy9kb3ducmV2LnhtbESPW2vCQBSE3wv9D8sp&#10;+KabVOwlzSoiVXwQobFQ+nbInlwwezZk1yT+e7cg9HGYmW+YdDWaRvTUudqygngWgSDOra65VPB9&#10;2k7fQDiPrLGxTAqu5GC1fHxIMdF24C/qM1+KAGGXoILK+zaR0uUVGXQz2xIHr7CdQR9kV0rd4RDg&#10;ppHPUfQiDdYcFipsaVNRfs4uRsFuwGE9jz/7w7nYXH9Pi+PPISalJk/j+gOEp9H/h+/tvVbw/hr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kBWJxgAAANwA&#10;AAAPAAAAAAAAAAAAAAAAAKoCAABkcnMvZG93bnJldi54bWxQSwUGAAAAAAQABAD6AAAAnQMAAAAA&#10;">
                    <v:roundrect id="Rectangle: Rounded Corners 3655" o:spid="_x0000_s1778" style="position:absolute;left:21033;width:51431;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5u/cMA&#10;AADcAAAADwAAAGRycy9kb3ducmV2LnhtbESPQWvCQBSE74X+h+UJvTUbA7VpzCpFW8ixGnvw9sg+&#10;k2D2bciuJv57Vyj0OMzMN0y+nkwnrjS41rKCeRSDIK6sbrlWcCi/X1MQziNr7CyTghs5WK+en3LM&#10;tB15R9e9r0WAsMtQQeN9n0npqoYMusj2xME72cGgD3KopR5wDHDTySSOF9Jgy2GhwZ42DVXn/cUo&#10;iIvtV8nHhH516nf0huVPui2VeplNn0sQnib/H/5rF1rBx3sCjzPh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5u/cMAAADcAAAADwAAAAAAAAAAAAAAAACYAgAAZHJzL2Rv&#10;d25yZXYueG1sUEsFBgAAAAAEAAQA9QAAAIgDAAAAAA==&#10;" fillcolor="#0070c0" stroked="f" strokeweight="1pt">
                      <v:stroke joinstyle="miter"/>
                      <v:textbox inset=",1mm,,1mm">
                        <w:txbxContent>
                          <w:p w:rsidR="00693FEF" w:rsidRDefault="00693FEF" w:rsidP="000D0CA1">
                            <w:pPr>
                              <w:jc w:val="center"/>
                              <w:rPr>
                                <w:bCs/>
                                <w:rtl/>
                              </w:rPr>
                            </w:pPr>
                            <w:r>
                              <w:rPr>
                                <w:rFonts w:ascii="Adobe Arabic" w:hAnsi="Adobe Arabic" w:cs="Adobe Arabic" w:hint="cs"/>
                                <w:bCs/>
                                <w:color w:val="auto"/>
                                <w:sz w:val="36"/>
                                <w:szCs w:val="36"/>
                                <w:rtl/>
                                <w:lang w:bidi="ar-SY"/>
                              </w:rPr>
                              <w:t xml:space="preserve">       التكتيكات الفعالة للتحدث مع الآخرين:</w:t>
                            </w:r>
                          </w:p>
                        </w:txbxContent>
                      </v:textbox>
                    </v:roundrect>
                    <v:oval id="Oval 3656" o:spid="_x0000_s1779"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aRtMQA&#10;AADcAAAADwAAAGRycy9kb3ducmV2LnhtbESP3WoCMRSE7wu+QziF3tVsK/RnaxRpEYoKpWsf4LA5&#10;bhaTk5CkuvbpjSD0cpiZb5jpfHBWHCim3rOCh3EFgrj1uudOwc92ef8CImVkjdYzKThRgvlsdDPF&#10;Wvsjf9OhyZ0oEE41KjA5h1rK1BpymMY+EBdv56PDXGTspI54LHBn5WNVPUmHPZcFg4HeDbX75tcp&#10;WFXBpLhZ/502svnafgS7ytEqdXc7LN5AZBryf/ja/tQKXp8ncDlTjoCcn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WkbTEAAAA3AAAAA8AAAAAAAAAAAAAAAAAmAIAAGRycy9k&#10;b3ducmV2LnhtbFBLBQYAAAAABAAEAPUAAACJAwAAAAA=&#10;" fillcolor="#272727 [2749]" stroked="f" strokeweight="1pt">
                      <v:stroke joinstyle="miter"/>
                      <v:shadow on="t" color="black" opacity="26214f" origin=",-.5" offset="0,3pt"/>
                    </v:oval>
                  </v:group>
                  <v:rect id="Rectangle 3654" o:spid="_x0000_s1780"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9pJMgA&#10;AADcAAAADwAAAGRycy9kb3ducmV2LnhtbESPQWsCMRSE70L/Q3gFL6VmLdW2q1Faoa2HqriKeHxs&#10;nrtrNy9Lkur23zdCweMwM98w42lranEi5yvLCvq9BARxbnXFhYLt5v3+GYQPyBpry6TglzxMJzed&#10;MabannlNpywUIkLYp6igDKFJpfR5SQZ9zzbE0TtYZzBE6QqpHZ4j3NTyIUmG0mDFcaHEhmYl5d/Z&#10;j1Gw324Wj29uddwfPr52Q7ukT1/cKdW9bV9HIAK14Rr+b8+1gpenAVzOxCMgJ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D2kkyAAAANwAAAAPAAAAAAAAAAAAAAAAAJgCAABk&#10;cnMvZG93bnJldi54bWxQSwUGAAAAAAQABAD1AAAAjQMAAAAA&#10;" fillcolor="#0070c0" stroked="f" strokeweight="1pt"/>
                </v:group>
                <v:group id="Group 3323" o:spid="_x0000_s1781"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mN/cYAAADcAAAADwAAAGRycy9kb3ducmV2LnhtbESPQWvCQBSE7wX/w/IE&#10;b3UTxWijq4jY0kMoVAult0f2mQSzb0N2TeK/dwuFHoeZ+YbZ7AZTi45aV1lWEE8jEMS51RUXCr7O&#10;r88rEM4ja6wtk4I7OdhtR08bTLXt+ZO6ky9EgLBLUUHpfZNK6fKSDLqpbYiDd7GtQR9kW0jdYh/g&#10;ppazKEqkwYrDQokNHUrKr6ebUfDWY7+fx8cuu14O95/z4uM7i0mpyXjYr0F4Gvx/+K/9rhW8LBP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eY39xgAAANwA&#10;AAAPAAAAAAAAAAAAAAAAAKoCAABkcnMvZG93bnJldi54bWxQSwUGAAAAAAQABAD6AAAAnQMAAAAA&#10;">
                  <v:shape id="Google Shape;201;p17" o:spid="_x0000_s1782"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xBsMUA&#10;AADcAAAADwAAAGRycy9kb3ducmV2LnhtbESPzWrDMBCE74G+g9hCb7HcHvzXKCEUAqGHQu2QXhdr&#10;YzuxVo6lxO7bV4VCj8PMfMOsNrPpxZ1G11lW8BzFIIhrqztuFByq3TID4Tyyxt4yKfgmB5v1w2KF&#10;hbYTf9K99I0IEHYFKmi9HwopXd2SQRfZgTh4Jzsa9EGOjdQjTgFuevkSx4k02HFYaHGgt5bqS3kz&#10;Cj5umd/r4zV7T7+OyTmfykNVd0o9Pc7bVxCeZv8f/mvvtYI8TeH3TDg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EGwxQAAANwAAAAPAAAAAAAAAAAAAAAAAJgCAABkcnMv&#10;ZG93bnJldi54bWxQSwUGAAAAAAQABAD1AAAAig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83"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5jDcIA&#10;AADcAAAADwAAAGRycy9kb3ducmV2LnhtbERPXWvCMBR9F/wP4Qq+iKY61K0aRcTBUESsg71emmtT&#10;bG5KE7X798vDwMfD+V6uW1uJBzW+dKxgPEpAEOdOl1wo+L58Dt9B+ICssXJMCn7Jw3rV7Swx1e7J&#10;Z3pkoRAxhH2KCkwIdSqlzw1Z9CNXE0fu6hqLIcKmkLrBZwy3lZwkyUxaLDk2GKxpayi/ZXeroLqc&#10;jofdYJr9DDCbvHmzvx2KvVL9XrtZgAjUhpf43/2lFXzM49p4Jh4B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nmMNwgAAANwAAAAPAAAAAAAAAAAAAAAAAJgCAABkcnMvZG93&#10;bnJldi54bWxQSwUGAAAAAAQABAD1AAAAhwMAAAAA&#10;" path="m2643,1l417,1c191,1,,143,,370,,608,191,751,417,751r2214,c2870,751,3060,608,3060,370,3060,143,2870,1,2643,1xe" filled="f" strokecolor="white [3212]">
                    <v:path arrowok="t" o:extrusionok="f"/>
                  </v:shape>
                  <v:shape id="Google Shape;203;p17" o:spid="_x0000_s1784"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r408UA&#10;AADcAAAADwAAAGRycy9kb3ducmV2LnhtbESPQWvCQBSE70L/w/IEb7rRlFpTVxFRKfRkqqC31+wz&#10;G5p9G7Krpv++Wyh4HGbmG2a+7GwtbtT6yrGC8SgBQVw4XXGp4PC5Hb6C8AFZY+2YFPyQh+XiqTfH&#10;TLs77+mWh1JECPsMFZgQmkxKXxiy6EeuIY7exbUWQ5RtKXWL9wi3tZwkyYu0WHFcMNjQ2lDxnV+t&#10;gtSfzDndbb90OeHTx+ZwTPPnsVKDfrd6AxGoC4/wf/tdK5hNZ/B3Jh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2vjTxQAAANwAAAAPAAAAAAAAAAAAAAAAAJgCAABkcnMv&#10;ZG93bnJldi54bWxQSwUGAAAAAAQABAD1AAAAigMAAAAA&#10;" path="m1976,l417,c191,,,131,,369,,596,191,739,417,739r1559,c2203,739,2393,596,2393,369,2393,131,2203,,1976,xe" filled="f" strokecolor="white [3212]">
                    <v:path arrowok="t" o:extrusionok="f"/>
                  </v:shape>
                  <v:group id="Google Shape;204;p17" o:spid="_x0000_s1785"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nANcIAAADcAAAADwAAAGRycy9kb3ducmV2LnhtbERPy4rCMBTdC/MP4Q64&#10;07QjSqcaRWRGXIjgAwZ3l+baFpub0mTa+vdmIbg8nPdi1ZtKtNS40rKCeByBIM6sLjlXcDn/jhIQ&#10;ziNrrCyTggc5WC0/BgtMte34SO3J5yKEsEtRQeF9nUrpsoIMurGtiQN3s41BH2CTS91gF8JNJb+i&#10;aCYNlhwaCqxpU1B2P/0bBdsOu/Uk/mn399vmcT1PD3/7mJQafvbrOQhPvX+LX+6dVvCd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AJwDXCAAAA3AAAAA8A&#10;AAAAAAAAAAAAAAAAqgIAAGRycy9kb3ducmV2LnhtbFBLBQYAAAAABAAEAPoAAACZAwAAAAA=&#10;">
                    <v:shape id="Google Shape;205;p17" o:spid="_x0000_s1786"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zEjsQA&#10;AADcAAAADwAAAGRycy9kb3ducmV2LnhtbESPT2vCQBTE70K/w/IKXqRu/EMbU1cpguBRo72/Zp9J&#10;2uzbsLuN8du7guBxmJnfMMt1bxrRkfO1ZQWTcQKCuLC65lLB6bh9S0H4gKyxsUwKruRhvXoZLDHT&#10;9sIH6vJQighhn6GCKoQ2k9IXFRn0Y9sSR+9sncEQpSuldniJcNPIaZK8S4M1x4UKW9pUVPzl/0bB&#10;70efutFhv/iZ5en3vDx1bZBnpYav/dcniEB9eIYf7Z1WsEgncD8Tj4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cxI7EAAAA3AAAAA8AAAAAAAAAAAAAAAAAmAIAAGRycy9k&#10;b3ducmV2LnhtbFBLBQYAAAAABAAEAPUAAACJAwAAAAA=&#10;" path="m227,1501v107,,226,-72,226,-167l453,167c453,84,322,1,227,1,144,1,1,84,1,167r,1167c1,1429,144,1501,227,1501xe" filled="f" stroked="f">
                      <v:path arrowok="t" o:extrusionok="f"/>
                    </v:shape>
                    <v:shape id="Google Shape;206;p17" o:spid="_x0000_s1787"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wAX8MA&#10;AADcAAAADwAAAGRycy9kb3ducmV2LnhtbESPQU/CQBSE7yb+h80z4SZbeiBYWYjVQOBo8eDx2X22&#10;1e7bZvcB5d+zJCYeJzPzTWa5Hl2vThRi59nAbJqBIq697bgx8HHYPC5ARUG22HsmAxeKsF7d3y2x&#10;sP7M73SqpFEJwrFAA63IUGgd65YcxqkfiJP37YNDSTI02gY8J7jrdZ5lc+2w47TQ4kCvLdW/1dEZ&#10;KKu83H/ifhbkJ77tXClu+2WNmTyML8+ghEb5D/+1d9bA0yKH25l0BP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wAX8MAAADcAAAADwAAAAAAAAAAAAAAAACYAgAAZHJzL2Rv&#10;d25yZXYueG1sUEsFBgAAAAAEAAQA9QAAAIgDAAAAAA==&#10;" path="m929,60c846,,750,36,703,108l60,1060c,1143,24,1251,95,1310v36,12,60,24,96,24c250,1334,298,1310,334,1251l976,298v60,-71,36,-178,-47,-238xe" filled="f" stroked="f">
                      <v:path arrowok="t" o:extrusionok="f"/>
                    </v:shape>
                    <v:shape id="Google Shape;207;p17" o:spid="_x0000_s1788"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mnv8QA&#10;AADcAAAADwAAAGRycy9kb3ducmV2LnhtbESP0WrCQBRE34X+w3ILvummVSSNrlK0gtQHMfoBt9lr&#10;Epq9m2ZXXf++Kwg+DjNzhpktgmnEhTpXW1bwNkxAEBdW11wqOB7WgxSE88gaG8uk4EYOFvOX3gwz&#10;ba+8p0vuSxEh7DJUUHnfZlK6oiKDbmhb4uidbGfQR9mVUnd4jXDTyPckmUiDNceFCltaVlT85mej&#10;gLb266cJ+XjFk2U47FbfdnT8U6r/Gj6nIDwF/ww/2hut4CMdwf1MP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Jp7/EAAAA3AAAAA8AAAAAAAAAAAAAAAAAmAIAAGRycy9k&#10;b3ducmV2LnhtbFBLBQYAAAAABAAEAPUAAACJAwAAAAA=&#10;" path="m822,1346v24,,60,-12,83,-35c989,1263,1013,1156,953,1072l334,108c286,25,179,1,96,48,12,108,1,215,48,298r619,965c703,1322,763,1346,822,1346xe" filled="f" stroked="f">
                      <v:path arrowok="t" o:extrusionok="f"/>
                    </v:shape>
                    <v:shape id="Google Shape;208;p17" o:spid="_x0000_s1789"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28x8QA&#10;AADcAAAADwAAAGRycy9kb3ducmV2LnhtbESPzW7CMBCE70i8g7VIvaBi0yJKUwxCREVw5OcBlnhJ&#10;AvE6il1I3x4jIXEczcw3mum8tZW4UuNLxxqGAwWCOHOm5FzDYf/7PgHhA7LByjFp+CcP81m3M8XE&#10;uBtv6boLuYgQ9glqKEKoEyl9VpBFP3A1cfROrrEYomxyaRq8Rbit5IdSY2mx5LhQYE3LgrLL7s9q&#10;OJL8DJSdUvW1rlK1Gab9/eqs9VuvXfyACNSGV/jZXhsN35MRPM7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dvMfEAAAA3A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790"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ZbNccA&#10;AADcAAAADwAAAGRycy9kb3ducmV2LnhtbESPQWvCQBSE70L/w/IKvUjdpAeJqavYQqGIIKbS5vjM&#10;PpNg9m3Irib667uFgsdhZr5h5svBNOJCnastK4gnEQjiwuqaSwX7r4/nBITzyBoby6TgSg6Wi4fR&#10;HFNte97RJfOlCBB2KSqovG9TKV1RkUE3sS1x8I62M+iD7EqpO+wD3DTyJYqm0mDNYaHClt4rKk7Z&#10;2SjYkrz1W394y9ff12STJfFPPo6VenocVq8gPA3+Hv5vf2oFs2QKf2fCE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7WWzXHAAAA3A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310CCF" w:rsidRDefault="000D0CA1">
      <w:pPr>
        <w:pStyle w:val="ListParagraph"/>
        <w:numPr>
          <w:ilvl w:val="0"/>
          <w:numId w:val="34"/>
        </w:numPr>
        <w:rPr>
          <w:rFonts w:ascii="Sakkal Majalla" w:hAnsi="Sakkal Majalla" w:cs="Sakkal Majalla"/>
          <w:sz w:val="34"/>
          <w:szCs w:val="34"/>
          <w:rtl/>
        </w:rPr>
      </w:pPr>
      <w:r w:rsidRPr="00310CCF">
        <w:rPr>
          <w:rFonts w:ascii="Sakkal Majalla" w:hAnsi="Sakkal Majalla" w:cs="Sakkal Majalla"/>
          <w:sz w:val="34"/>
          <w:szCs w:val="34"/>
          <w:rtl/>
        </w:rPr>
        <w:t>التعبير الواضح.</w:t>
      </w:r>
    </w:p>
    <w:p w:rsidR="000D0CA1" w:rsidRPr="00310CCF" w:rsidRDefault="000D0CA1">
      <w:pPr>
        <w:pStyle w:val="ListParagraph"/>
        <w:numPr>
          <w:ilvl w:val="0"/>
          <w:numId w:val="34"/>
        </w:numPr>
        <w:rPr>
          <w:rFonts w:ascii="Sakkal Majalla" w:hAnsi="Sakkal Majalla" w:cs="Sakkal Majalla"/>
          <w:sz w:val="34"/>
          <w:szCs w:val="34"/>
          <w:rtl/>
        </w:rPr>
      </w:pPr>
      <w:r w:rsidRPr="00310CCF">
        <w:rPr>
          <w:rFonts w:ascii="Sakkal Majalla" w:hAnsi="Sakkal Majalla" w:cs="Sakkal Majalla"/>
          <w:sz w:val="34"/>
          <w:szCs w:val="34"/>
          <w:rtl/>
        </w:rPr>
        <w:t>استخدام النماذج والأمثلة.</w:t>
      </w:r>
    </w:p>
    <w:p w:rsidR="000D0CA1" w:rsidRPr="00310CCF" w:rsidRDefault="000D0CA1">
      <w:pPr>
        <w:pStyle w:val="ListParagraph"/>
        <w:numPr>
          <w:ilvl w:val="0"/>
          <w:numId w:val="34"/>
        </w:numPr>
        <w:rPr>
          <w:rFonts w:ascii="Sakkal Majalla" w:hAnsi="Sakkal Majalla" w:cs="Sakkal Majalla"/>
          <w:sz w:val="34"/>
          <w:szCs w:val="34"/>
          <w:rtl/>
        </w:rPr>
      </w:pPr>
      <w:r w:rsidRPr="00310CCF">
        <w:rPr>
          <w:rFonts w:ascii="Sakkal Majalla" w:hAnsi="Sakkal Majalla" w:cs="Sakkal Majalla"/>
          <w:sz w:val="34"/>
          <w:szCs w:val="34"/>
          <w:rtl/>
        </w:rPr>
        <w:t>الانتباه إلى ردود أفعال الجمهور.</w:t>
      </w:r>
    </w:p>
    <w:p w:rsidR="000D0CA1" w:rsidRPr="00310CCF" w:rsidRDefault="000D0CA1">
      <w:pPr>
        <w:pStyle w:val="ListParagraph"/>
        <w:numPr>
          <w:ilvl w:val="0"/>
          <w:numId w:val="34"/>
        </w:numPr>
        <w:rPr>
          <w:rFonts w:ascii="Sakkal Majalla" w:hAnsi="Sakkal Majalla" w:cs="Sakkal Majalla"/>
          <w:sz w:val="34"/>
          <w:szCs w:val="34"/>
          <w:rtl/>
        </w:rPr>
      </w:pPr>
      <w:r w:rsidRPr="00310CCF">
        <w:rPr>
          <w:rFonts w:ascii="Sakkal Majalla" w:hAnsi="Sakkal Majalla" w:cs="Sakkal Majalla"/>
          <w:sz w:val="34"/>
          <w:szCs w:val="34"/>
          <w:rtl/>
        </w:rPr>
        <w:t>القدرة على الإجابة بفعالية على أسئلة الجمهور.</w:t>
      </w:r>
    </w:p>
    <w:p w:rsidR="000D0CA1" w:rsidRPr="00310CCF" w:rsidRDefault="000D0CA1" w:rsidP="000D0CA1">
      <w:pPr>
        <w:rPr>
          <w:b/>
          <w:bCs/>
          <w:rtl/>
        </w:rPr>
      </w:pPr>
      <w:r>
        <w:rPr>
          <w:rtl/>
        </w:rPr>
        <w:t xml:space="preserve">ويضع بعض الباحثين مجموعـة مـن الإرشـادات التـي يمكـن أن تسـاعد هـؤلاء الـذين يحتاجون إلى الحديث مع الآخرين، </w:t>
      </w:r>
      <w:hyperlink r:id="rId75" w:history="1">
        <w:r w:rsidRPr="003C0A58">
          <w:rPr>
            <w:rStyle w:val="Hyperlink"/>
            <w:b/>
            <w:bCs/>
            <w:rtl/>
          </w:rPr>
          <w:t>ومن أهمها:</w:t>
        </w:r>
      </w:hyperlink>
      <w:r w:rsidRPr="00310CCF">
        <w:rPr>
          <w:b/>
          <w:bCs/>
          <w:rtl/>
        </w:rPr>
        <w:t xml:space="preserve"> </w:t>
      </w:r>
    </w:p>
    <w:p w:rsidR="000D0CA1" w:rsidRPr="00310CCF" w:rsidRDefault="000D0CA1">
      <w:pPr>
        <w:pStyle w:val="ListParagraph"/>
        <w:numPr>
          <w:ilvl w:val="0"/>
          <w:numId w:val="35"/>
        </w:numPr>
        <w:ind w:left="386"/>
        <w:rPr>
          <w:rFonts w:ascii="Sakkal Majalla" w:hAnsi="Sakkal Majalla" w:cs="Sakkal Majalla"/>
          <w:color w:val="002060"/>
          <w:sz w:val="34"/>
          <w:szCs w:val="34"/>
          <w:rtl/>
        </w:rPr>
      </w:pPr>
      <w:r>
        <w:rPr>
          <w:b/>
          <w:bCs/>
          <w:noProof/>
          <w:rtl/>
        </w:rPr>
        <w:drawing>
          <wp:anchor distT="0" distB="0" distL="114300" distR="114300" simplePos="0" relativeHeight="252308480" behindDoc="0" locked="0" layoutInCell="1" allowOverlap="1" wp14:anchorId="46B401E0" wp14:editId="02B8CD9D">
            <wp:simplePos x="0" y="0"/>
            <wp:positionH relativeFrom="margin">
              <wp:align>left</wp:align>
            </wp:positionH>
            <wp:positionV relativeFrom="paragraph">
              <wp:posOffset>-3010</wp:posOffset>
            </wp:positionV>
            <wp:extent cx="2564765" cy="2386330"/>
            <wp:effectExtent l="0" t="0" r="6985" b="0"/>
            <wp:wrapSquare wrapText="bothSides"/>
            <wp:docPr id="987" name="صورة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Digital transformation-cuate.png"/>
                    <pic:cNvPicPr/>
                  </pic:nvPicPr>
                  <pic:blipFill rotWithShape="1">
                    <a:blip r:embed="rId76" cstate="print">
                      <a:extLst>
                        <a:ext uri="{28A0092B-C50C-407E-A947-70E740481C1C}">
                          <a14:useLocalDpi xmlns:a14="http://schemas.microsoft.com/office/drawing/2010/main" val="0"/>
                        </a:ext>
                      </a:extLst>
                    </a:blip>
                    <a:srcRect t="6937" r="6342" b="5891"/>
                    <a:stretch/>
                  </pic:blipFill>
                  <pic:spPr bwMode="auto">
                    <a:xfrm>
                      <a:off x="0" y="0"/>
                      <a:ext cx="2564765" cy="23863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10CCF">
        <w:rPr>
          <w:rFonts w:ascii="Sakkal Majalla" w:hAnsi="Sakkal Majalla" w:cs="Sakkal Majalla"/>
          <w:color w:val="002060"/>
          <w:sz w:val="34"/>
          <w:szCs w:val="34"/>
          <w:rtl/>
        </w:rPr>
        <w:t>اختيار نغمة الصوت التي تناسب موضوع الحديث.</w:t>
      </w:r>
    </w:p>
    <w:p w:rsidR="000D0CA1" w:rsidRPr="00310CCF" w:rsidRDefault="000D0CA1">
      <w:pPr>
        <w:pStyle w:val="ListParagraph"/>
        <w:numPr>
          <w:ilvl w:val="0"/>
          <w:numId w:val="35"/>
        </w:numPr>
        <w:ind w:left="386"/>
        <w:rPr>
          <w:rFonts w:ascii="Sakkal Majalla" w:hAnsi="Sakkal Majalla" w:cs="Sakkal Majalla"/>
          <w:color w:val="002060"/>
          <w:sz w:val="34"/>
          <w:szCs w:val="34"/>
          <w:rtl/>
        </w:rPr>
      </w:pPr>
      <w:r w:rsidRPr="00310CCF">
        <w:rPr>
          <w:rFonts w:ascii="Sakkal Majalla" w:hAnsi="Sakkal Majalla" w:cs="Sakkal Majalla"/>
          <w:color w:val="002060"/>
          <w:sz w:val="34"/>
          <w:szCs w:val="34"/>
          <w:rtl/>
        </w:rPr>
        <w:t>القدرة على التحكم في أسلوب نطق الكلمات والألفاظ.</w:t>
      </w:r>
    </w:p>
    <w:p w:rsidR="000D0CA1" w:rsidRPr="00310CCF" w:rsidRDefault="000D0CA1">
      <w:pPr>
        <w:pStyle w:val="ListParagraph"/>
        <w:numPr>
          <w:ilvl w:val="0"/>
          <w:numId w:val="35"/>
        </w:numPr>
        <w:ind w:left="386"/>
        <w:rPr>
          <w:rFonts w:ascii="Sakkal Majalla" w:hAnsi="Sakkal Majalla" w:cs="Sakkal Majalla"/>
          <w:color w:val="002060"/>
          <w:sz w:val="34"/>
          <w:szCs w:val="34"/>
          <w:rtl/>
        </w:rPr>
      </w:pPr>
      <w:r w:rsidRPr="00310CCF">
        <w:rPr>
          <w:rFonts w:ascii="Sakkal Majalla" w:hAnsi="Sakkal Majalla" w:cs="Sakkal Majalla"/>
          <w:color w:val="002060"/>
          <w:sz w:val="34"/>
          <w:szCs w:val="34"/>
          <w:rtl/>
        </w:rPr>
        <w:t>تأمل موضوع الحديث والتعمق فيه.</w:t>
      </w:r>
    </w:p>
    <w:p w:rsidR="000D0CA1" w:rsidRPr="00310CCF" w:rsidRDefault="000D0CA1">
      <w:pPr>
        <w:pStyle w:val="ListParagraph"/>
        <w:numPr>
          <w:ilvl w:val="0"/>
          <w:numId w:val="35"/>
        </w:numPr>
        <w:ind w:left="386"/>
        <w:rPr>
          <w:rFonts w:ascii="Sakkal Majalla" w:hAnsi="Sakkal Majalla" w:cs="Sakkal Majalla"/>
          <w:color w:val="002060"/>
          <w:sz w:val="34"/>
          <w:szCs w:val="34"/>
          <w:rtl/>
        </w:rPr>
      </w:pPr>
      <w:r w:rsidRPr="00310CCF">
        <w:rPr>
          <w:rFonts w:ascii="Sakkal Majalla" w:hAnsi="Sakkal Majalla" w:cs="Sakkal Majalla"/>
          <w:color w:val="002060"/>
          <w:sz w:val="34"/>
          <w:szCs w:val="34"/>
          <w:rtl/>
        </w:rPr>
        <w:t>تنقية الحديث من المعاين الصعبة التافهة والفارغة والتركيز على مضمونه وجوهره.</w:t>
      </w:r>
    </w:p>
    <w:p w:rsidR="000D0CA1" w:rsidRPr="00310CCF" w:rsidRDefault="000D0CA1" w:rsidP="00687885">
      <w:pPr>
        <w:pStyle w:val="ListParagraph"/>
        <w:numPr>
          <w:ilvl w:val="0"/>
          <w:numId w:val="35"/>
        </w:numPr>
        <w:ind w:left="475"/>
        <w:rPr>
          <w:rFonts w:ascii="Sakkal Majalla" w:hAnsi="Sakkal Majalla" w:cs="Sakkal Majalla"/>
          <w:color w:val="002060"/>
          <w:sz w:val="34"/>
          <w:szCs w:val="34"/>
          <w:rtl/>
        </w:rPr>
      </w:pPr>
      <w:r>
        <w:rPr>
          <w:rFonts w:ascii="Sakkal Majalla" w:hAnsi="Sakkal Majalla" w:cs="Sakkal Majalla"/>
          <w:color w:val="002060"/>
          <w:sz w:val="34"/>
          <w:szCs w:val="34"/>
          <w:rtl/>
        </w:rPr>
        <w:t>تجنب الكلمات والمعا</w:t>
      </w:r>
      <w:r>
        <w:rPr>
          <w:rFonts w:ascii="Sakkal Majalla" w:hAnsi="Sakkal Majalla" w:cs="Sakkal Majalla" w:hint="cs"/>
          <w:color w:val="002060"/>
          <w:sz w:val="34"/>
          <w:szCs w:val="34"/>
          <w:rtl/>
        </w:rPr>
        <w:t>ني</w:t>
      </w:r>
      <w:r w:rsidRPr="00310CCF">
        <w:rPr>
          <w:rFonts w:ascii="Sakkal Majalla" w:hAnsi="Sakkal Majalla" w:cs="Sakkal Majalla"/>
          <w:color w:val="002060"/>
          <w:sz w:val="34"/>
          <w:szCs w:val="34"/>
          <w:rtl/>
        </w:rPr>
        <w:t xml:space="preserve"> الصعبة أو المعقدة.</w:t>
      </w:r>
    </w:p>
    <w:p w:rsidR="000D0CA1" w:rsidRPr="00310CCF" w:rsidRDefault="000D0CA1">
      <w:pPr>
        <w:pStyle w:val="ListParagraph"/>
        <w:numPr>
          <w:ilvl w:val="0"/>
          <w:numId w:val="35"/>
        </w:numPr>
        <w:ind w:left="476"/>
        <w:rPr>
          <w:rFonts w:ascii="Sakkal Majalla" w:hAnsi="Sakkal Majalla" w:cs="Sakkal Majalla"/>
          <w:color w:val="002060"/>
          <w:sz w:val="34"/>
          <w:szCs w:val="34"/>
          <w:rtl/>
        </w:rPr>
      </w:pPr>
      <w:r w:rsidRPr="00310CCF">
        <w:rPr>
          <w:rFonts w:ascii="Sakkal Majalla" w:hAnsi="Sakkal Majalla" w:cs="Sakkal Majalla"/>
          <w:color w:val="002060"/>
          <w:sz w:val="34"/>
          <w:szCs w:val="34"/>
          <w:rtl/>
        </w:rPr>
        <w:t xml:space="preserve">استخدام </w:t>
      </w:r>
      <w:r w:rsidRPr="00014AF6">
        <w:rPr>
          <w:rFonts w:ascii="Sakkal Majalla" w:hAnsi="Sakkal Majalla" w:cs="Sakkal Majalla"/>
          <w:color w:val="002060"/>
          <w:sz w:val="34"/>
          <w:szCs w:val="34"/>
          <w:rtl/>
        </w:rPr>
        <w:t>الاستمالات</w:t>
      </w:r>
      <w:r w:rsidRPr="00310CCF">
        <w:rPr>
          <w:rFonts w:ascii="Sakkal Majalla" w:hAnsi="Sakkal Majalla" w:cs="Sakkal Majalla"/>
          <w:color w:val="002060"/>
          <w:sz w:val="34"/>
          <w:szCs w:val="34"/>
          <w:rtl/>
        </w:rPr>
        <w:t xml:space="preserve"> العاطفية والاستمالات المنطقية وفقا</w:t>
      </w:r>
      <w:r>
        <w:rPr>
          <w:rFonts w:ascii="Sakkal Majalla" w:hAnsi="Sakkal Majalla" w:cs="Sakkal Majalla" w:hint="cs"/>
          <w:color w:val="002060"/>
          <w:sz w:val="34"/>
          <w:szCs w:val="34"/>
          <w:rtl/>
        </w:rPr>
        <w:t>ً</w:t>
      </w:r>
      <w:r w:rsidRPr="00310CCF">
        <w:rPr>
          <w:rFonts w:ascii="Sakkal Majalla" w:hAnsi="Sakkal Majalla" w:cs="Sakkal Majalla"/>
          <w:color w:val="002060"/>
          <w:sz w:val="34"/>
          <w:szCs w:val="34"/>
          <w:rtl/>
        </w:rPr>
        <w:t xml:space="preserve"> لطبيعـة الجمهـور المسـتهدف ومستواه الثقافي والاجتماعي. </w:t>
      </w:r>
    </w:p>
    <w:p w:rsidR="000D0CA1" w:rsidRDefault="000D0CA1">
      <w:pPr>
        <w:pStyle w:val="ListParagraph"/>
        <w:numPr>
          <w:ilvl w:val="0"/>
          <w:numId w:val="35"/>
        </w:numPr>
        <w:ind w:left="476"/>
        <w:rPr>
          <w:rFonts w:ascii="Sakkal Majalla" w:hAnsi="Sakkal Majalla" w:cs="Sakkal Majalla"/>
          <w:color w:val="002060"/>
          <w:sz w:val="34"/>
          <w:szCs w:val="34"/>
        </w:rPr>
      </w:pPr>
      <w:r w:rsidRPr="00310CCF">
        <w:rPr>
          <w:rFonts w:ascii="Sakkal Majalla" w:hAnsi="Sakkal Majalla" w:cs="Sakkal Majalla"/>
          <w:color w:val="002060"/>
          <w:sz w:val="34"/>
          <w:szCs w:val="34"/>
          <w:rtl/>
        </w:rPr>
        <w:t>مراعاة تعبيرات الوجه وحركة اليدين والجسم التي تتلاءم مع سياق الحديث.</w:t>
      </w:r>
    </w:p>
    <w:p w:rsidR="000D0CA1" w:rsidRDefault="000D0CA1">
      <w:pPr>
        <w:pStyle w:val="ListParagraph"/>
        <w:numPr>
          <w:ilvl w:val="0"/>
          <w:numId w:val="35"/>
        </w:numPr>
        <w:ind w:left="476"/>
        <w:rPr>
          <w:rFonts w:ascii="Sakkal Majalla" w:hAnsi="Sakkal Majalla" w:cs="Sakkal Majalla"/>
          <w:color w:val="002060"/>
          <w:sz w:val="34"/>
          <w:szCs w:val="34"/>
        </w:rPr>
      </w:pPr>
      <w:r w:rsidRPr="00310CCF">
        <w:rPr>
          <w:rFonts w:ascii="Sakkal Majalla" w:hAnsi="Sakkal Majalla" w:cs="Sakkal Majalla"/>
          <w:color w:val="002060"/>
          <w:sz w:val="34"/>
          <w:szCs w:val="34"/>
          <w:rtl/>
        </w:rPr>
        <w:t>تقديم الحجج المؤيـدة والمعارضـة لأفكـار المتحـدث وبخاصـة في حالـة ارتفـاع المسـتوى التعليمي للجمهور.</w:t>
      </w:r>
    </w:p>
    <w:p w:rsidR="000D0CA1" w:rsidRPr="00310CCF" w:rsidRDefault="000D0CA1" w:rsidP="00687885">
      <w:pPr>
        <w:keepNext/>
        <w:ind w:left="29"/>
        <w:rPr>
          <w:rFonts w:ascii="Sakkal Majalla" w:hAnsi="Sakkal Majalla"/>
          <w:color w:val="002060"/>
          <w:sz w:val="34"/>
        </w:rPr>
      </w:pPr>
      <w:r>
        <w:rPr>
          <w:noProof/>
          <w:rtl/>
        </w:rPr>
        <w:lastRenderedPageBreak/>
        <mc:AlternateContent>
          <mc:Choice Requires="wpg">
            <w:drawing>
              <wp:inline distT="0" distB="0" distL="0" distR="0" wp14:anchorId="06B4AE58" wp14:editId="5C912330">
                <wp:extent cx="5727698" cy="471805"/>
                <wp:effectExtent l="0" t="0" r="6985" b="61595"/>
                <wp:docPr id="1004" name="Group 3324"/>
                <wp:cNvGraphicFramePr/>
                <a:graphic xmlns:a="http://schemas.openxmlformats.org/drawingml/2006/main">
                  <a:graphicData uri="http://schemas.microsoft.com/office/word/2010/wordprocessingGroup">
                    <wpg:wgp>
                      <wpg:cNvGrpSpPr/>
                      <wpg:grpSpPr>
                        <a:xfrm>
                          <a:off x="0" y="0"/>
                          <a:ext cx="5727698" cy="471805"/>
                          <a:chOff x="0" y="0"/>
                          <a:chExt cx="5727698" cy="471805"/>
                        </a:xfrm>
                      </wpg:grpSpPr>
                      <wpg:grpSp>
                        <wpg:cNvPr id="1005" name="Group 256571"/>
                        <wpg:cNvGrpSpPr/>
                        <wpg:grpSpPr>
                          <a:xfrm>
                            <a:off x="0" y="0"/>
                            <a:ext cx="5727698" cy="471805"/>
                            <a:chOff x="0" y="0"/>
                            <a:chExt cx="6131266" cy="505879"/>
                          </a:xfrm>
                        </wpg:grpSpPr>
                        <wpg:grpSp>
                          <wpg:cNvPr id="1006" name="Group 3653"/>
                          <wpg:cNvGrpSpPr/>
                          <wpg:grpSpPr>
                            <a:xfrm>
                              <a:off x="4004293" y="0"/>
                              <a:ext cx="2126973" cy="505839"/>
                              <a:chOff x="4143385" y="0"/>
                              <a:chExt cx="3103032" cy="711023"/>
                            </a:xfrm>
                          </wpg:grpSpPr>
                          <wps:wsp>
                            <wps:cNvPr id="1007" name="Rectangle: Rounded Corners 36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4143385" y="0"/>
                                <a:ext cx="310303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jc w:val="center"/>
                                    <w:rPr>
                                      <w:bCs/>
                                      <w:rtl/>
                                    </w:rPr>
                                  </w:pPr>
                                  <w:r>
                                    <w:rPr>
                                      <w:rFonts w:ascii="Adobe Arabic" w:hAnsi="Adobe Arabic" w:cs="Adobe Arabic" w:hint="cs"/>
                                      <w:bCs/>
                                      <w:color w:val="auto"/>
                                      <w:sz w:val="36"/>
                                      <w:szCs w:val="36"/>
                                      <w:rtl/>
                                      <w:lang w:bidi="ar-SY"/>
                                    </w:rPr>
                                    <w:t xml:space="preserve">       معوقات الاتصال:</w:t>
                                  </w:r>
                                </w:p>
                              </w:txbxContent>
                            </wps:txbx>
                            <wps:bodyPr tIns="36000" bIns="36000" rtlCol="0" anchor="ctr"/>
                          </wps:wsp>
                          <wps:wsp>
                            <wps:cNvPr id="1008" name="Oval 3656">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09"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010" name="Group 3323"/>
                        <wpg:cNvGrpSpPr/>
                        <wpg:grpSpPr>
                          <a:xfrm>
                            <a:off x="5343525" y="104775"/>
                            <a:ext cx="209550" cy="249555"/>
                            <a:chOff x="0" y="0"/>
                            <a:chExt cx="273780" cy="327013"/>
                          </a:xfrm>
                          <a:solidFill>
                            <a:schemeClr val="bg1"/>
                          </a:solidFill>
                        </wpg:grpSpPr>
                        <wps:wsp>
                          <wps:cNvPr id="1011"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012"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013"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015" name="Google Shape;204;p17"/>
                          <wpg:cNvGrpSpPr/>
                          <wpg:grpSpPr>
                            <a:xfrm>
                              <a:off x="0" y="0"/>
                              <a:ext cx="273780" cy="105078"/>
                              <a:chOff x="0" y="0"/>
                              <a:chExt cx="273780" cy="105078"/>
                            </a:xfrm>
                            <a:grpFill/>
                          </wpg:grpSpPr>
                          <wps:wsp>
                            <wps:cNvPr id="1016"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017"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018"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019"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020"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791" style="width:451pt;height:37.15pt;mso-position-horizontal-relative:char;mso-position-vertical-relative:line" coordsize="57276,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">
                <v:group id="Group 256571" o:spid="_x0000_s1792" style="position:absolute;width:57276;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cr7wwAAAN0AAAAP&#10;AAAAAAAAAAAAAAAAAKoCAABkcnMvZG93bnJldi54bWxQSwUGAAAAAAQABAD6AAAAmgMAAAAA&#10;">
                  <v:group id="Group 3653" o:spid="_x0000_s1793" style="position:absolute;left:40042;width:21270;height:5058" coordorigin="41433" coordsize="31030,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P1SMxgAAAN0A&#10;AAAPAAAAAAAAAAAAAAAAAKoCAABkcnMvZG93bnJldi54bWxQSwUGAAAAAAQABAD6AAAAnQMAAAAA&#10;">
                    <v:roundrect id="Rectangle: Rounded Corners 3655" o:spid="_x0000_s1794" style="position:absolute;left:41433;width:31031;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X2WcEA&#10;AADdAAAADwAAAGRycy9kb3ducmV2LnhtbERPTWvCQBC9F/wPywje6m4Fa4jZSKkteGyS9uBtyI5J&#10;MDsbsltN/31XELzN431OtptsLy40+s6xhpelAkFcO9Nxo+G7+nxOQPiAbLB3TBr+yMMunz1lmBp3&#10;5YIuZWhEDGGfooY2hCGV0tctWfRLNxBH7uRGiyHCsZFmxGsMt71cKfUqLXYcG1oc6L2l+lz+Wg3q&#10;sP+o+LiiH5OEgtZYfSX7SuvFfHrbggg0hYf47j6YOF+pDdy+iSf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V9lnBAAAA3QAAAA8AAAAAAAAAAAAAAAAAmAIAAGRycy9kb3du&#10;cmV2LnhtbFBLBQYAAAAABAAEAPUAAACGAwAAAAA=&#10;" fillcolor="#0070c0" stroked="f" strokeweight="1pt">
                      <v:stroke joinstyle="miter"/>
                      <v:textbox inset=",1mm,,1mm">
                        <w:txbxContent>
                          <w:p w:rsidR="00693FEF" w:rsidRDefault="00693FEF" w:rsidP="000D0CA1">
                            <w:pPr>
                              <w:jc w:val="center"/>
                              <w:rPr>
                                <w:bCs/>
                                <w:rtl/>
                              </w:rPr>
                            </w:pPr>
                            <w:r>
                              <w:rPr>
                                <w:rFonts w:ascii="Adobe Arabic" w:hAnsi="Adobe Arabic" w:cs="Adobe Arabic" w:hint="cs"/>
                                <w:bCs/>
                                <w:color w:val="auto"/>
                                <w:sz w:val="36"/>
                                <w:szCs w:val="36"/>
                                <w:rtl/>
                                <w:lang w:bidi="ar-SY"/>
                              </w:rPr>
                              <w:t xml:space="preserve">       معوقات الاتصال:</w:t>
                            </w:r>
                          </w:p>
                        </w:txbxContent>
                      </v:textbox>
                    </v:roundrect>
                    <v:oval id="Oval 3656" o:spid="_x0000_s1795"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YFFMMA&#10;AADdAAAADwAAAGRycy9kb3ducmV2LnhtbESPQUsDMRCF74L/IYzgzSZ6EFmbllIRpBbErT9g2Iyb&#10;xWQSkthu/fXOQfA2w3vz3jfL9RyDOlKpU2ILtwsDinhIbuLRwsfh+eYBVG3IDkNisnCmCuvV5cUS&#10;O5dO/E7Hvo1KQrh2aMG3ljut6+ApYl2kTCzaZyoRm6xl1K7gScJj0HfG3OuIE0uDx0xbT8NX/x0t&#10;7Ez2texff8573b8dnnLYtRKsvb6aN4+gGs3t3/x3/eIE3xjBlW9kBL3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YFFMMAAADdAAAADwAAAAAAAAAAAAAAAACYAgAAZHJzL2Rv&#10;d25yZXYueG1sUEsFBgAAAAAEAAQA9QAAAIgDAAAAAA==&#10;" fillcolor="#272727 [2749]" stroked="f" strokeweight="1pt">
                      <v:stroke joinstyle="miter"/>
                      <v:shadow on="t" color="black" opacity="26214f" origin=",-.5" offset="0,3pt"/>
                    </v:oval>
                  </v:group>
                  <v:rect id="Rectangle 3654" o:spid="_x0000_s1796"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Y+MUA&#10;AADdAAAADwAAAGRycy9kb3ducmV2LnhtbERPS2sCMRC+F/ofwhS8FE1aitStUbRQ9VArPigeh824&#10;u7qZLEnU9d83hUJv8/E9ZzhubS0u5EPlWMNTT4Egzp2puNCw2350X0GEiGywdkwabhRgPLq/G2Jm&#10;3JXXdNnEQqQQDhlqKGNsMilDXpLF0HMNceIOzluMCfpCGo/XFG5r+axUX1qsODWU2NB7Sflpc7Ya&#10;9rvt8mXqV8f9Yfb53XdfNA/Fo9adh3byBiJSG//Ff+6FSfOVGsDvN+kEO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b9j4xQAAAN0AAAAPAAAAAAAAAAAAAAAAAJgCAABkcnMv&#10;ZG93bnJldi54bWxQSwUGAAAAAAQABAD1AAAAigMAAAAA&#10;" fillcolor="#0070c0" stroked="f" strokeweight="1pt"/>
                </v:group>
                <v:group id="Group 3323" o:spid="_x0000_s1797"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kP/vscAAADd&#10;AAAADwAAAAAAAAAAAAAAAACqAgAAZHJzL2Rvd25yZXYueG1sUEsFBgAAAAAEAAQA+gAAAJ4DAAAA&#10;AA==&#10;">
                  <v:shape id="Google Shape;201;p17" o:spid="_x0000_s1798"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uIYcMA&#10;AADdAAAADwAAAGRycy9kb3ducmV2LnhtbERPTYvCMBC9L/gfwgje1rQetFajLIIgHoStotehmW27&#10;20xqE2399xtB8DaP9znLdW9qcafWVZYVxOMIBHFudcWFgtNx+5mAcB5ZY22ZFDzIwXo1+Fhiqm3H&#10;33TPfCFCCLsUFZTeN6mULi/JoBvbhjhwP7Y16ANsC6lb7EK4qeUkiqbSYMWhocSGNiXlf9nNKDjc&#10;Er/T52uyn13O0995l52OeaXUaNh/LUB46v1b/HLvdJgfxTE8vw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0uIYcMAAADdAAAADwAAAAAAAAAAAAAAAACYAgAAZHJzL2Rv&#10;d25yZXYueG1sUEsFBgAAAAAEAAQA9QAAAIg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99"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9uC8QA&#10;AADdAAAADwAAAGRycy9kb3ducmV2LnhtbERP32vCMBB+H/g/hBP2IpraMZHOVEQ2GMoQ28Fej+bW&#10;lDaX0mTa/feLIOztPr6ft9mOthMXGnzjWMFykYAgrpxuuFbwWb7N1yB8QNbYOSYFv+Rhm08eNphp&#10;d+UzXYpQixjCPkMFJoQ+k9JXhiz6heuJI/ftBoshwqGWesBrDLedTJNkJS02HBsM9rQ3VLXFj1XQ&#10;laeP4+vsufiaYZE+eXNoj/VBqcfpuHsBEWgM/+K7+13H+ckyhds38QSZ/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bgv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1800"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C8QA&#10;AADdAAAADwAAAGRycy9kb3ducmV2LnhtbERPTWvCQBC9F/oflin0ppsYkRLdhFK0FDw1tWBvY3bM&#10;BrOzIbtq+u+7gtDbPN7nrMrRduJCg28dK0inCQji2umWGwW7r83kBYQPyBo7x6TglzyUxePDCnPt&#10;rvxJlyo0Ioawz1GBCaHPpfS1IYt+6nriyB3dYDFEODRSD3iN4baTsyRZSIstxwaDPb0Zqk/V2SrI&#10;/N78ZO+bg25mvN+ud99ZNU+Ven4aX5cgAo3hX3x3f+g4P0kzuH0TT5D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P6gvEAAAA3QAAAA8AAAAAAAAAAAAAAAAAmAIAAGRycy9k&#10;b3ducmV2LnhtbFBLBQYAAAAABAAEAPUAAACJAwAAAAA=&#10;" path="m1976,l417,c191,,,131,,369,,596,191,739,417,739r1559,c2203,739,2393,596,2393,369,2393,131,2203,,1976,xe" filled="f" strokecolor="white [3212]">
                    <v:path arrowok="t" o:extrusionok="f"/>
                  </v:shape>
                  <v:group id="Google Shape;204;p17" o:spid="_x0000_s1801"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cJsMAAADdAAAADwAAAGRycy9kb3ducmV2LnhtbERPTYvCMBC9C/sfwgje&#10;NK2iSDWKyLp4kAWrsOxtaMa22ExKk23rvzcLgrd5vM9Zb3tTiZYaV1pWEE8iEMSZ1SXnCq6Xw3gJ&#10;wnlkjZVlUvAgB9vNx2CNibYdn6lNfS5CCLsEFRTe14mULivIoJvYmjhwN9sY9AE2udQNdiHcVHIa&#10;RQtpsOTQUGBN+4Kye/pnFHx12O1m8Wd7ut/2j9/L/PvnFJNSo2G/W4Hw1Pu3+OU+6jA/iu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NFwmwwAAAN0AAAAP&#10;AAAAAAAAAAAAAAAAAKoCAABkcnMvZG93bnJldi54bWxQSwUGAAAAAAQABAD6AAAAmgMAAAAA&#10;">
                    <v:shape id="Google Shape;205;p17" o:spid="_x0000_s1802"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9XZMIA&#10;AADdAAAADwAAAGRycy9kb3ducmV2LnhtbERPTWvCQBC9C/6HZQQvUjfaomnqKiIIPWqq92l2TKLZ&#10;2bC7xvTfd4VCb/N4n7Pa9KYRHTlfW1YwmyYgiAuray4VnL72LykIH5A1NpZJwQ952KyHgxVm2j74&#10;SF0eShFD2GeooAqhzaT0RUUG/dS2xJG7WGcwROhKqR0+Yrhp5DxJFtJgzbGhwpZ2FRW3/G4UXJd9&#10;6ibHw/v3a56e38pT1wZ5UWo86rcfIAL14V/85/7UcX4yW8Dzm3iC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71dkwgAAAN0AAAAPAAAAAAAAAAAAAAAAAJgCAABkcnMvZG93&#10;bnJldi54bWxQSwUGAAAAAAQABAD1AAAAhwMAAAAA&#10;" path="m227,1501v107,,226,-72,226,-167l453,167c453,84,322,1,227,1,144,1,1,84,1,167r,1167c1,1429,144,1501,227,1501xe" filled="f" stroked="f">
                      <v:path arrowok="t" o:extrusionok="f"/>
                    </v:shape>
                    <v:shape id="Google Shape;206;p17" o:spid="_x0000_s1803"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k9s8IA&#10;AADdAAAADwAAAGRycy9kb3ducmV2LnhtbERPTU/CQBC9m/gfNmPiTbbloKawECvBwJHqgePQHdpC&#10;d7bZHaH+e9eExNu8vM+ZL0fXqwuF2Hk2kE8yUMS1tx03Br4+10+voKIgW+w9k4EfirBc3N/NsbD+&#10;yju6VNKoFMKxQAOtyFBoHeuWHMaJH4gTd/TBoSQYGm0DXlO46/U0y561w45TQ4sDvbdUn6tvZ6Cs&#10;puV2j9s8yCmuNq4U93Gwxjw+jG8zUEKj/Itv7o1N87P8Bf6+SSfo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6T2z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1804"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e4tMUA&#10;AADdAAAADwAAAGRycy9kb3ducmV2LnhtbESPQW/CMAyF70j7D5EncYMUNiHUEdAEm4TgMFH4Aabx&#10;2mqNU5oMwr+fD0i72XrP731erJJr1ZX60Hg2MBlnoIhLbxuuDJyOn6M5qBCRLbaeycCdAqyWT4MF&#10;5tbf+EDXIlZKQjjkaKCOscu1DmVNDsPYd8SiffveYZS1r7Tt8SbhrtXTLJtphw1LQ40drWsqf4pf&#10;Z4D2/uPcpuJ1w7N1On5tdv7ldDFm+Jze30BFSvHf/LjeWsHPJoIr38gIe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7i0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805"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d48IA&#10;AADdAAAADwAAAGRycy9kb3ducmV2LnhtbERP24rCMBB9X/Afwgi+LJrUhVWrUcSyiz56+YCxGdtq&#10;MylN1O7fbxaEfZvDuc5i1dlaPKj1lWMNyUiBIM6dqbjQcDp+DacgfEA2WDsmDT/kYbXsvS0wNe7J&#10;e3ocQiFiCPsUNZQhNKmUPi/Joh+5hjhyF9daDBG2hTQtPmO4reVYqU9pseLYUGJDm5Ly2+FuNZxJ&#10;fgTKL5mabOtM7ZLs/fh91XrQ79ZzEIG68C9+ubcmzlfJDP6+iSfI5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bx3jwgAAAN0AAAAPAAAAAAAAAAAAAAAAAJgCAABkcnMvZG93&#10;bnJldi54bWxQSwUGAAAAAAQABAD1AAAAhwMAAAAA&#10;" path="m1287,596l275,48c191,1,84,36,48,120,1,191,25,310,120,346l1132,894v24,11,48,23,71,23c1263,917,1322,882,1358,822v36,-71,12,-190,-71,-226xe" filled="f" stroked="f">
                      <v:path arrowok="t" o:extrusionok="f"/>
                    </v:shape>
                    <v:shape id="Google Shape;209;p17" o:spid="_x0000_s1806"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XQqcgA&#10;AADdAAAADwAAAGRycy9kb3ducmV2LnhtbESPQWvCQBCF74X+h2UKvRTdxEMJ0VVsQZBSENPSehyz&#10;YxLMzobs1sT+eudQ6G2G9+a9bxar0bXqQn1oPBtIpwko4tLbhisDnx+bSQYqRGSLrWcycKUAq+X9&#10;3QJz6wfe06WIlZIQDjkaqGPscq1DWZPDMPUdsWgn3zuMsvaVtj0OEu5aPUuSZ+2wYWmosaPXmspz&#10;8eMM7Ej/Drt4fDm8fV2z9yJLvw9PqTGPD+N6DirSGP/Nf9dbK/jJTPjlGxlBL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xdCp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310CCF" w:rsidRDefault="000D0CA1" w:rsidP="000D0CA1">
      <w:pPr>
        <w:ind w:left="26"/>
        <w:rPr>
          <w:rFonts w:ascii="Sakkal Majalla" w:hAnsi="Sakkal Majalla"/>
          <w:color w:val="002060"/>
          <w:sz w:val="34"/>
          <w:rtl/>
        </w:rPr>
      </w:pPr>
      <w:r>
        <w:rPr>
          <w:noProof/>
        </w:rPr>
        <mc:AlternateContent>
          <mc:Choice Requires="wpg">
            <w:drawing>
              <wp:inline distT="0" distB="0" distL="0" distR="0" wp14:anchorId="46FFC244" wp14:editId="5CCC9374">
                <wp:extent cx="5761362" cy="2376426"/>
                <wp:effectExtent l="0" t="0" r="10795" b="5080"/>
                <wp:docPr id="1607" name="Group 6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1362" cy="2376426"/>
                          <a:chOff x="-1925" y="-1740"/>
                          <a:chExt cx="87621" cy="29299"/>
                        </a:xfrm>
                      </wpg:grpSpPr>
                      <wpg:grpSp>
                        <wpg:cNvPr id="1608" name="Google Shape;1535;p34"/>
                        <wpg:cNvGrpSpPr>
                          <a:grpSpLocks/>
                        </wpg:cNvGrpSpPr>
                        <wpg:grpSpPr bwMode="auto">
                          <a:xfrm>
                            <a:off x="34795" y="4818"/>
                            <a:ext cx="16677" cy="13311"/>
                            <a:chOff x="34795" y="4818"/>
                            <a:chExt cx="22235" cy="17748"/>
                          </a:xfrm>
                        </wpg:grpSpPr>
                        <wps:wsp>
                          <wps:cNvPr id="1609" name="Google Shape;1536;p34"/>
                          <wps:cNvSpPr>
                            <a:spLocks/>
                          </wps:cNvSpPr>
                          <wps:spPr bwMode="auto">
                            <a:xfrm>
                              <a:off x="37123" y="4818"/>
                              <a:ext cx="17752" cy="17748"/>
                            </a:xfrm>
                            <a:custGeom>
                              <a:avLst/>
                              <a:gdLst>
                                <a:gd name="T0" fmla="*/ 36445 w 71009"/>
                                <a:gd name="T1" fmla="*/ 519 h 70992"/>
                                <a:gd name="T2" fmla="*/ 40422 w 71009"/>
                                <a:gd name="T3" fmla="*/ 852 h 70992"/>
                                <a:gd name="T4" fmla="*/ 30468 w 71009"/>
                                <a:gd name="T5" fmla="*/ 864 h 70992"/>
                                <a:gd name="T6" fmla="*/ 44339 w 71009"/>
                                <a:gd name="T7" fmla="*/ 1626 h 70992"/>
                                <a:gd name="T8" fmla="*/ 26551 w 71009"/>
                                <a:gd name="T9" fmla="*/ 1662 h 70992"/>
                                <a:gd name="T10" fmla="*/ 48149 w 71009"/>
                                <a:gd name="T11" fmla="*/ 2864 h 70992"/>
                                <a:gd name="T12" fmla="*/ 22753 w 71009"/>
                                <a:gd name="T13" fmla="*/ 2900 h 70992"/>
                                <a:gd name="T14" fmla="*/ 51792 w 71009"/>
                                <a:gd name="T15" fmla="*/ 4519 h 70992"/>
                                <a:gd name="T16" fmla="*/ 19133 w 71009"/>
                                <a:gd name="T17" fmla="*/ 4567 h 70992"/>
                                <a:gd name="T18" fmla="*/ 55221 w 71009"/>
                                <a:gd name="T19" fmla="*/ 6579 h 70992"/>
                                <a:gd name="T20" fmla="*/ 15716 w 71009"/>
                                <a:gd name="T21" fmla="*/ 6627 h 70992"/>
                                <a:gd name="T22" fmla="*/ 58388 w 71009"/>
                                <a:gd name="T23" fmla="*/ 9020 h 70992"/>
                                <a:gd name="T24" fmla="*/ 12561 w 71009"/>
                                <a:gd name="T25" fmla="*/ 9079 h 70992"/>
                                <a:gd name="T26" fmla="*/ 61258 w 71009"/>
                                <a:gd name="T27" fmla="*/ 11794 h 70992"/>
                                <a:gd name="T28" fmla="*/ 9692 w 71009"/>
                                <a:gd name="T29" fmla="*/ 11865 h 70992"/>
                                <a:gd name="T30" fmla="*/ 63794 w 71009"/>
                                <a:gd name="T31" fmla="*/ 14889 h 70992"/>
                                <a:gd name="T32" fmla="*/ 7168 w 71009"/>
                                <a:gd name="T33" fmla="*/ 14961 h 70992"/>
                                <a:gd name="T34" fmla="*/ 65961 w 71009"/>
                                <a:gd name="T35" fmla="*/ 18235 h 70992"/>
                                <a:gd name="T36" fmla="*/ 5001 w 71009"/>
                                <a:gd name="T37" fmla="*/ 18318 h 70992"/>
                                <a:gd name="T38" fmla="*/ 67723 w 71009"/>
                                <a:gd name="T39" fmla="*/ 21819 h 70992"/>
                                <a:gd name="T40" fmla="*/ 3239 w 71009"/>
                                <a:gd name="T41" fmla="*/ 21914 h 70992"/>
                                <a:gd name="T42" fmla="*/ 69068 w 71009"/>
                                <a:gd name="T43" fmla="*/ 25569 h 70992"/>
                                <a:gd name="T44" fmla="*/ 1905 w 71009"/>
                                <a:gd name="T45" fmla="*/ 25677 h 70992"/>
                                <a:gd name="T46" fmla="*/ 69985 w 71009"/>
                                <a:gd name="T47" fmla="*/ 29463 h 70992"/>
                                <a:gd name="T48" fmla="*/ 1012 w 71009"/>
                                <a:gd name="T49" fmla="*/ 29570 h 70992"/>
                                <a:gd name="T50" fmla="*/ 70437 w 71009"/>
                                <a:gd name="T51" fmla="*/ 33427 h 70992"/>
                                <a:gd name="T52" fmla="*/ 560 w 71009"/>
                                <a:gd name="T53" fmla="*/ 33547 h 70992"/>
                                <a:gd name="T54" fmla="*/ 70449 w 71009"/>
                                <a:gd name="T55" fmla="*/ 37499 h 70992"/>
                                <a:gd name="T56" fmla="*/ 0 w 71009"/>
                                <a:gd name="T57" fmla="*/ 35547 h 70992"/>
                                <a:gd name="T58" fmla="*/ 70283 w 71009"/>
                                <a:gd name="T59" fmla="*/ 39488 h 70992"/>
                                <a:gd name="T60" fmla="*/ 738 w 71009"/>
                                <a:gd name="T61" fmla="*/ 39535 h 70992"/>
                                <a:gd name="T62" fmla="*/ 69604 w 71009"/>
                                <a:gd name="T63" fmla="*/ 43429 h 70992"/>
                                <a:gd name="T64" fmla="*/ 1417 w 71009"/>
                                <a:gd name="T65" fmla="*/ 43464 h 70992"/>
                                <a:gd name="T66" fmla="*/ 68485 w 71009"/>
                                <a:gd name="T67" fmla="*/ 47262 h 70992"/>
                                <a:gd name="T68" fmla="*/ 2548 w 71009"/>
                                <a:gd name="T69" fmla="*/ 47298 h 70992"/>
                                <a:gd name="T70" fmla="*/ 66925 w 71009"/>
                                <a:gd name="T71" fmla="*/ 50942 h 70992"/>
                                <a:gd name="T72" fmla="*/ 4096 w 71009"/>
                                <a:gd name="T73" fmla="*/ 50965 h 70992"/>
                                <a:gd name="T74" fmla="*/ 64949 w 71009"/>
                                <a:gd name="T75" fmla="*/ 54430 h 70992"/>
                                <a:gd name="T76" fmla="*/ 6072 w 71009"/>
                                <a:gd name="T77" fmla="*/ 54442 h 70992"/>
                                <a:gd name="T78" fmla="*/ 8418 w 71009"/>
                                <a:gd name="T79" fmla="*/ 57669 h 70992"/>
                                <a:gd name="T80" fmla="*/ 62603 w 71009"/>
                                <a:gd name="T81" fmla="*/ 57657 h 70992"/>
                                <a:gd name="T82" fmla="*/ 59889 w 71009"/>
                                <a:gd name="T83" fmla="*/ 60597 h 70992"/>
                                <a:gd name="T84" fmla="*/ 11120 w 71009"/>
                                <a:gd name="T85" fmla="*/ 60609 h 70992"/>
                                <a:gd name="T86" fmla="*/ 56876 w 71009"/>
                                <a:gd name="T87" fmla="*/ 63217 h 70992"/>
                                <a:gd name="T88" fmla="*/ 14145 w 71009"/>
                                <a:gd name="T89" fmla="*/ 63229 h 70992"/>
                                <a:gd name="T90" fmla="*/ 53578 w 71009"/>
                                <a:gd name="T91" fmla="*/ 65479 h 70992"/>
                                <a:gd name="T92" fmla="*/ 17443 w 71009"/>
                                <a:gd name="T93" fmla="*/ 65491 h 70992"/>
                                <a:gd name="T94" fmla="*/ 50054 w 71009"/>
                                <a:gd name="T95" fmla="*/ 67336 h 70992"/>
                                <a:gd name="T96" fmla="*/ 20979 w 71009"/>
                                <a:gd name="T97" fmla="*/ 67348 h 70992"/>
                                <a:gd name="T98" fmla="*/ 46339 w 71009"/>
                                <a:gd name="T99" fmla="*/ 68789 h 70992"/>
                                <a:gd name="T100" fmla="*/ 24706 w 71009"/>
                                <a:gd name="T101" fmla="*/ 68801 h 70992"/>
                                <a:gd name="T102" fmla="*/ 28575 w 71009"/>
                                <a:gd name="T103" fmla="*/ 69813 h 70992"/>
                                <a:gd name="T104" fmla="*/ 42470 w 71009"/>
                                <a:gd name="T105" fmla="*/ 69801 h 70992"/>
                                <a:gd name="T106" fmla="*/ 32528 w 71009"/>
                                <a:gd name="T107" fmla="*/ 70372 h 70992"/>
                                <a:gd name="T108" fmla="*/ 38517 w 71009"/>
                                <a:gd name="T109" fmla="*/ 70372 h 709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71009" h="70992" extrusionOk="0">
                                  <a:moveTo>
                                    <a:pt x="35440" y="1"/>
                                  </a:moveTo>
                                  <a:cubicBezTo>
                                    <a:pt x="35103" y="1"/>
                                    <a:pt x="34766" y="7"/>
                                    <a:pt x="34433" y="19"/>
                                  </a:cubicBezTo>
                                  <a:lnTo>
                                    <a:pt x="34445" y="519"/>
                                  </a:lnTo>
                                  <a:cubicBezTo>
                                    <a:pt x="34778" y="507"/>
                                    <a:pt x="35112" y="501"/>
                                    <a:pt x="35445" y="501"/>
                                  </a:cubicBezTo>
                                  <a:cubicBezTo>
                                    <a:pt x="35778" y="501"/>
                                    <a:pt x="36112" y="507"/>
                                    <a:pt x="36445" y="519"/>
                                  </a:cubicBezTo>
                                  <a:lnTo>
                                    <a:pt x="36457" y="19"/>
                                  </a:lnTo>
                                  <a:cubicBezTo>
                                    <a:pt x="36118" y="7"/>
                                    <a:pt x="35778" y="1"/>
                                    <a:pt x="35440" y="1"/>
                                  </a:cubicBezTo>
                                  <a:close/>
                                  <a:moveTo>
                                    <a:pt x="38481" y="126"/>
                                  </a:moveTo>
                                  <a:lnTo>
                                    <a:pt x="38445" y="626"/>
                                  </a:lnTo>
                                  <a:cubicBezTo>
                                    <a:pt x="39100" y="685"/>
                                    <a:pt x="39767" y="757"/>
                                    <a:pt x="40422" y="852"/>
                                  </a:cubicBezTo>
                                  <a:lnTo>
                                    <a:pt x="40493" y="352"/>
                                  </a:lnTo>
                                  <a:cubicBezTo>
                                    <a:pt x="39826" y="257"/>
                                    <a:pt x="39160" y="185"/>
                                    <a:pt x="38481" y="126"/>
                                  </a:cubicBezTo>
                                  <a:close/>
                                  <a:moveTo>
                                    <a:pt x="32409" y="138"/>
                                  </a:moveTo>
                                  <a:cubicBezTo>
                                    <a:pt x="31742" y="197"/>
                                    <a:pt x="31063" y="269"/>
                                    <a:pt x="30397" y="364"/>
                                  </a:cubicBezTo>
                                  <a:lnTo>
                                    <a:pt x="30468" y="864"/>
                                  </a:lnTo>
                                  <a:cubicBezTo>
                                    <a:pt x="31123" y="769"/>
                                    <a:pt x="31790" y="697"/>
                                    <a:pt x="32456" y="638"/>
                                  </a:cubicBezTo>
                                  <a:lnTo>
                                    <a:pt x="32409" y="138"/>
                                  </a:lnTo>
                                  <a:close/>
                                  <a:moveTo>
                                    <a:pt x="42493" y="685"/>
                                  </a:moveTo>
                                  <a:lnTo>
                                    <a:pt x="42398" y="1185"/>
                                  </a:lnTo>
                                  <a:cubicBezTo>
                                    <a:pt x="43041" y="1316"/>
                                    <a:pt x="43708" y="1459"/>
                                    <a:pt x="44339" y="1626"/>
                                  </a:cubicBezTo>
                                  <a:lnTo>
                                    <a:pt x="44470" y="1138"/>
                                  </a:lnTo>
                                  <a:cubicBezTo>
                                    <a:pt x="43815" y="971"/>
                                    <a:pt x="43160" y="816"/>
                                    <a:pt x="42493" y="685"/>
                                  </a:cubicBezTo>
                                  <a:close/>
                                  <a:moveTo>
                                    <a:pt x="28396" y="709"/>
                                  </a:moveTo>
                                  <a:cubicBezTo>
                                    <a:pt x="27742" y="852"/>
                                    <a:pt x="27075" y="1007"/>
                                    <a:pt x="26420" y="1173"/>
                                  </a:cubicBezTo>
                                  <a:lnTo>
                                    <a:pt x="26551" y="1662"/>
                                  </a:lnTo>
                                  <a:cubicBezTo>
                                    <a:pt x="27194" y="1495"/>
                                    <a:pt x="27849" y="1340"/>
                                    <a:pt x="28504" y="1209"/>
                                  </a:cubicBezTo>
                                  <a:lnTo>
                                    <a:pt x="28396" y="709"/>
                                  </a:lnTo>
                                  <a:close/>
                                  <a:moveTo>
                                    <a:pt x="46423" y="1709"/>
                                  </a:moveTo>
                                  <a:lnTo>
                                    <a:pt x="46268" y="2186"/>
                                  </a:lnTo>
                                  <a:cubicBezTo>
                                    <a:pt x="46899" y="2388"/>
                                    <a:pt x="47530" y="2614"/>
                                    <a:pt x="48149" y="2864"/>
                                  </a:cubicBezTo>
                                  <a:lnTo>
                                    <a:pt x="48328" y="2388"/>
                                  </a:lnTo>
                                  <a:cubicBezTo>
                                    <a:pt x="47708" y="2150"/>
                                    <a:pt x="47054" y="1912"/>
                                    <a:pt x="46423" y="1709"/>
                                  </a:cubicBezTo>
                                  <a:close/>
                                  <a:moveTo>
                                    <a:pt x="24479" y="1745"/>
                                  </a:moveTo>
                                  <a:cubicBezTo>
                                    <a:pt x="23836" y="1959"/>
                                    <a:pt x="23193" y="2186"/>
                                    <a:pt x="22574" y="2436"/>
                                  </a:cubicBezTo>
                                  <a:lnTo>
                                    <a:pt x="22753" y="2900"/>
                                  </a:lnTo>
                                  <a:cubicBezTo>
                                    <a:pt x="23372" y="2662"/>
                                    <a:pt x="24003" y="2436"/>
                                    <a:pt x="24634" y="2221"/>
                                  </a:cubicBezTo>
                                  <a:lnTo>
                                    <a:pt x="24479" y="1745"/>
                                  </a:lnTo>
                                  <a:close/>
                                  <a:moveTo>
                                    <a:pt x="50209" y="3174"/>
                                  </a:moveTo>
                                  <a:lnTo>
                                    <a:pt x="49994" y="3638"/>
                                  </a:lnTo>
                                  <a:cubicBezTo>
                                    <a:pt x="50602" y="3912"/>
                                    <a:pt x="51209" y="4210"/>
                                    <a:pt x="51792" y="4519"/>
                                  </a:cubicBezTo>
                                  <a:lnTo>
                                    <a:pt x="52030" y="4067"/>
                                  </a:lnTo>
                                  <a:cubicBezTo>
                                    <a:pt x="51435" y="3757"/>
                                    <a:pt x="50816" y="3459"/>
                                    <a:pt x="50209" y="3174"/>
                                  </a:cubicBezTo>
                                  <a:close/>
                                  <a:moveTo>
                                    <a:pt x="20705" y="3221"/>
                                  </a:moveTo>
                                  <a:cubicBezTo>
                                    <a:pt x="20098" y="3507"/>
                                    <a:pt x="19491" y="3805"/>
                                    <a:pt x="18895" y="4114"/>
                                  </a:cubicBezTo>
                                  <a:lnTo>
                                    <a:pt x="19133" y="4567"/>
                                  </a:lnTo>
                                  <a:cubicBezTo>
                                    <a:pt x="19717" y="4257"/>
                                    <a:pt x="20312" y="3960"/>
                                    <a:pt x="20919" y="3674"/>
                                  </a:cubicBezTo>
                                  <a:lnTo>
                                    <a:pt x="20705" y="3221"/>
                                  </a:lnTo>
                                  <a:close/>
                                  <a:moveTo>
                                    <a:pt x="53793" y="5067"/>
                                  </a:moveTo>
                                  <a:lnTo>
                                    <a:pt x="53531" y="5495"/>
                                  </a:lnTo>
                                  <a:cubicBezTo>
                                    <a:pt x="54102" y="5841"/>
                                    <a:pt x="54674" y="6210"/>
                                    <a:pt x="55221" y="6579"/>
                                  </a:cubicBezTo>
                                  <a:lnTo>
                                    <a:pt x="55495" y="6162"/>
                                  </a:lnTo>
                                  <a:cubicBezTo>
                                    <a:pt x="54947" y="5781"/>
                                    <a:pt x="54364" y="5412"/>
                                    <a:pt x="53793" y="5067"/>
                                  </a:cubicBezTo>
                                  <a:close/>
                                  <a:moveTo>
                                    <a:pt x="17133" y="5114"/>
                                  </a:moveTo>
                                  <a:cubicBezTo>
                                    <a:pt x="16562" y="5472"/>
                                    <a:pt x="15990" y="5841"/>
                                    <a:pt x="15431" y="6222"/>
                                  </a:cubicBezTo>
                                  <a:lnTo>
                                    <a:pt x="15716" y="6627"/>
                                  </a:lnTo>
                                  <a:cubicBezTo>
                                    <a:pt x="16264" y="6257"/>
                                    <a:pt x="16824" y="5888"/>
                                    <a:pt x="17395" y="5543"/>
                                  </a:cubicBezTo>
                                  <a:lnTo>
                                    <a:pt x="17133" y="5114"/>
                                  </a:lnTo>
                                  <a:close/>
                                  <a:moveTo>
                                    <a:pt x="57138" y="7353"/>
                                  </a:moveTo>
                                  <a:lnTo>
                                    <a:pt x="56841" y="7758"/>
                                  </a:lnTo>
                                  <a:cubicBezTo>
                                    <a:pt x="57364" y="8162"/>
                                    <a:pt x="57888" y="8579"/>
                                    <a:pt x="58388" y="9020"/>
                                  </a:cubicBezTo>
                                  <a:lnTo>
                                    <a:pt x="58710" y="8639"/>
                                  </a:lnTo>
                                  <a:cubicBezTo>
                                    <a:pt x="58210" y="8198"/>
                                    <a:pt x="57674" y="7770"/>
                                    <a:pt x="57138" y="7353"/>
                                  </a:cubicBezTo>
                                  <a:close/>
                                  <a:moveTo>
                                    <a:pt x="13799" y="7412"/>
                                  </a:moveTo>
                                  <a:cubicBezTo>
                                    <a:pt x="13264" y="7817"/>
                                    <a:pt x="12740" y="8258"/>
                                    <a:pt x="12228" y="8698"/>
                                  </a:cubicBezTo>
                                  <a:lnTo>
                                    <a:pt x="12561" y="9079"/>
                                  </a:lnTo>
                                  <a:cubicBezTo>
                                    <a:pt x="13061" y="8639"/>
                                    <a:pt x="13573" y="8210"/>
                                    <a:pt x="14097" y="7805"/>
                                  </a:cubicBezTo>
                                  <a:lnTo>
                                    <a:pt x="13799" y="7412"/>
                                  </a:lnTo>
                                  <a:close/>
                                  <a:moveTo>
                                    <a:pt x="60210" y="10008"/>
                                  </a:moveTo>
                                  <a:lnTo>
                                    <a:pt x="59853" y="10365"/>
                                  </a:lnTo>
                                  <a:cubicBezTo>
                                    <a:pt x="60341" y="10829"/>
                                    <a:pt x="60805" y="11306"/>
                                    <a:pt x="61258" y="11794"/>
                                  </a:cubicBezTo>
                                  <a:lnTo>
                                    <a:pt x="61627" y="11460"/>
                                  </a:lnTo>
                                  <a:cubicBezTo>
                                    <a:pt x="61162" y="10960"/>
                                    <a:pt x="60698" y="10472"/>
                                    <a:pt x="60210" y="10008"/>
                                  </a:cubicBezTo>
                                  <a:close/>
                                  <a:moveTo>
                                    <a:pt x="10739" y="10067"/>
                                  </a:moveTo>
                                  <a:cubicBezTo>
                                    <a:pt x="10251" y="10544"/>
                                    <a:pt x="9775" y="11032"/>
                                    <a:pt x="9323" y="11520"/>
                                  </a:cubicBezTo>
                                  <a:lnTo>
                                    <a:pt x="9692" y="11865"/>
                                  </a:lnTo>
                                  <a:cubicBezTo>
                                    <a:pt x="10144" y="11377"/>
                                    <a:pt x="10609" y="10889"/>
                                    <a:pt x="11085" y="10425"/>
                                  </a:cubicBezTo>
                                  <a:lnTo>
                                    <a:pt x="10739" y="10067"/>
                                  </a:lnTo>
                                  <a:close/>
                                  <a:moveTo>
                                    <a:pt x="62948" y="12984"/>
                                  </a:moveTo>
                                  <a:lnTo>
                                    <a:pt x="62567" y="13306"/>
                                  </a:lnTo>
                                  <a:cubicBezTo>
                                    <a:pt x="62984" y="13818"/>
                                    <a:pt x="63401" y="14354"/>
                                    <a:pt x="63794" y="14889"/>
                                  </a:cubicBezTo>
                                  <a:lnTo>
                                    <a:pt x="64199" y="14592"/>
                                  </a:lnTo>
                                  <a:cubicBezTo>
                                    <a:pt x="63794" y="14044"/>
                                    <a:pt x="63377" y="13508"/>
                                    <a:pt x="62948" y="12984"/>
                                  </a:cubicBezTo>
                                  <a:close/>
                                  <a:moveTo>
                                    <a:pt x="8001" y="13056"/>
                                  </a:moveTo>
                                  <a:cubicBezTo>
                                    <a:pt x="7572" y="13580"/>
                                    <a:pt x="7156" y="14116"/>
                                    <a:pt x="6763" y="14663"/>
                                  </a:cubicBezTo>
                                  <a:lnTo>
                                    <a:pt x="7168" y="14961"/>
                                  </a:lnTo>
                                  <a:cubicBezTo>
                                    <a:pt x="7561" y="14425"/>
                                    <a:pt x="7965" y="13889"/>
                                    <a:pt x="8382" y="13377"/>
                                  </a:cubicBezTo>
                                  <a:lnTo>
                                    <a:pt x="8001" y="13056"/>
                                  </a:lnTo>
                                  <a:close/>
                                  <a:moveTo>
                                    <a:pt x="65342" y="16259"/>
                                  </a:moveTo>
                                  <a:lnTo>
                                    <a:pt x="64925" y="16533"/>
                                  </a:lnTo>
                                  <a:cubicBezTo>
                                    <a:pt x="65282" y="17092"/>
                                    <a:pt x="65627" y="17664"/>
                                    <a:pt x="65961" y="18235"/>
                                  </a:cubicBezTo>
                                  <a:lnTo>
                                    <a:pt x="66389" y="17985"/>
                                  </a:lnTo>
                                  <a:cubicBezTo>
                                    <a:pt x="66056" y="17402"/>
                                    <a:pt x="65711" y="16818"/>
                                    <a:pt x="65342" y="16259"/>
                                  </a:cubicBezTo>
                                  <a:close/>
                                  <a:moveTo>
                                    <a:pt x="5620" y="16342"/>
                                  </a:moveTo>
                                  <a:cubicBezTo>
                                    <a:pt x="5251" y="16902"/>
                                    <a:pt x="4894" y="17485"/>
                                    <a:pt x="4572" y="18080"/>
                                  </a:cubicBezTo>
                                  <a:lnTo>
                                    <a:pt x="5001" y="18318"/>
                                  </a:lnTo>
                                  <a:cubicBezTo>
                                    <a:pt x="5334" y="17747"/>
                                    <a:pt x="5679" y="17164"/>
                                    <a:pt x="6037" y="16604"/>
                                  </a:cubicBezTo>
                                  <a:lnTo>
                                    <a:pt x="5620" y="16342"/>
                                  </a:lnTo>
                                  <a:close/>
                                  <a:moveTo>
                                    <a:pt x="67342" y="19783"/>
                                  </a:moveTo>
                                  <a:lnTo>
                                    <a:pt x="66889" y="19997"/>
                                  </a:lnTo>
                                  <a:cubicBezTo>
                                    <a:pt x="67187" y="20593"/>
                                    <a:pt x="67461" y="21200"/>
                                    <a:pt x="67723" y="21819"/>
                                  </a:cubicBezTo>
                                  <a:lnTo>
                                    <a:pt x="68187" y="21616"/>
                                  </a:lnTo>
                                  <a:cubicBezTo>
                                    <a:pt x="67925" y="20997"/>
                                    <a:pt x="67639" y="20378"/>
                                    <a:pt x="67342" y="19783"/>
                                  </a:cubicBezTo>
                                  <a:close/>
                                  <a:moveTo>
                                    <a:pt x="3620" y="19866"/>
                                  </a:moveTo>
                                  <a:cubicBezTo>
                                    <a:pt x="3322" y="20473"/>
                                    <a:pt x="3036" y="21093"/>
                                    <a:pt x="2774" y="21724"/>
                                  </a:cubicBezTo>
                                  <a:lnTo>
                                    <a:pt x="3239" y="21914"/>
                                  </a:lnTo>
                                  <a:cubicBezTo>
                                    <a:pt x="3500" y="21307"/>
                                    <a:pt x="3774" y="20688"/>
                                    <a:pt x="4072" y="20092"/>
                                  </a:cubicBezTo>
                                  <a:lnTo>
                                    <a:pt x="3620" y="19866"/>
                                  </a:lnTo>
                                  <a:close/>
                                  <a:moveTo>
                                    <a:pt x="68925" y="23498"/>
                                  </a:moveTo>
                                  <a:lnTo>
                                    <a:pt x="68449" y="23664"/>
                                  </a:lnTo>
                                  <a:cubicBezTo>
                                    <a:pt x="68675" y="24295"/>
                                    <a:pt x="68890" y="24938"/>
                                    <a:pt x="69068" y="25569"/>
                                  </a:cubicBezTo>
                                  <a:lnTo>
                                    <a:pt x="69556" y="25426"/>
                                  </a:lnTo>
                                  <a:cubicBezTo>
                                    <a:pt x="69366" y="24784"/>
                                    <a:pt x="69152" y="24129"/>
                                    <a:pt x="68925" y="23498"/>
                                  </a:cubicBezTo>
                                  <a:close/>
                                  <a:moveTo>
                                    <a:pt x="2048" y="23617"/>
                                  </a:moveTo>
                                  <a:cubicBezTo>
                                    <a:pt x="1822" y="24248"/>
                                    <a:pt x="1607" y="24891"/>
                                    <a:pt x="1417" y="25546"/>
                                  </a:cubicBezTo>
                                  <a:lnTo>
                                    <a:pt x="1905" y="25677"/>
                                  </a:lnTo>
                                  <a:cubicBezTo>
                                    <a:pt x="2084" y="25045"/>
                                    <a:pt x="2298" y="24403"/>
                                    <a:pt x="2512" y="23783"/>
                                  </a:cubicBezTo>
                                  <a:lnTo>
                                    <a:pt x="2048" y="23617"/>
                                  </a:lnTo>
                                  <a:close/>
                                  <a:moveTo>
                                    <a:pt x="70080" y="27391"/>
                                  </a:moveTo>
                                  <a:lnTo>
                                    <a:pt x="69580" y="27498"/>
                                  </a:lnTo>
                                  <a:cubicBezTo>
                                    <a:pt x="69735" y="28141"/>
                                    <a:pt x="69866" y="28808"/>
                                    <a:pt x="69985" y="29463"/>
                                  </a:cubicBezTo>
                                  <a:lnTo>
                                    <a:pt x="70485" y="29367"/>
                                  </a:lnTo>
                                  <a:cubicBezTo>
                                    <a:pt x="70366" y="28713"/>
                                    <a:pt x="70223" y="28046"/>
                                    <a:pt x="70080" y="27391"/>
                                  </a:cubicBezTo>
                                  <a:close/>
                                  <a:moveTo>
                                    <a:pt x="905" y="27498"/>
                                  </a:moveTo>
                                  <a:cubicBezTo>
                                    <a:pt x="762" y="28153"/>
                                    <a:pt x="619" y="28832"/>
                                    <a:pt x="512" y="29486"/>
                                  </a:cubicBezTo>
                                  <a:lnTo>
                                    <a:pt x="1012" y="29570"/>
                                  </a:lnTo>
                                  <a:cubicBezTo>
                                    <a:pt x="1119" y="28915"/>
                                    <a:pt x="1250" y="28260"/>
                                    <a:pt x="1393" y="27617"/>
                                  </a:cubicBezTo>
                                  <a:lnTo>
                                    <a:pt x="905" y="27498"/>
                                  </a:lnTo>
                                  <a:close/>
                                  <a:moveTo>
                                    <a:pt x="70771" y="31380"/>
                                  </a:moveTo>
                                  <a:lnTo>
                                    <a:pt x="70271" y="31439"/>
                                  </a:lnTo>
                                  <a:cubicBezTo>
                                    <a:pt x="70342" y="32094"/>
                                    <a:pt x="70402" y="32761"/>
                                    <a:pt x="70437" y="33427"/>
                                  </a:cubicBezTo>
                                  <a:lnTo>
                                    <a:pt x="70949" y="33392"/>
                                  </a:lnTo>
                                  <a:cubicBezTo>
                                    <a:pt x="70902" y="32725"/>
                                    <a:pt x="70842" y="32046"/>
                                    <a:pt x="70771" y="31380"/>
                                  </a:cubicBezTo>
                                  <a:close/>
                                  <a:moveTo>
                                    <a:pt x="226" y="31499"/>
                                  </a:moveTo>
                                  <a:cubicBezTo>
                                    <a:pt x="155" y="32165"/>
                                    <a:pt x="95" y="32844"/>
                                    <a:pt x="60" y="33511"/>
                                  </a:cubicBezTo>
                                  <a:lnTo>
                                    <a:pt x="560" y="33547"/>
                                  </a:lnTo>
                                  <a:cubicBezTo>
                                    <a:pt x="595" y="32880"/>
                                    <a:pt x="655" y="32213"/>
                                    <a:pt x="726" y="31558"/>
                                  </a:cubicBezTo>
                                  <a:lnTo>
                                    <a:pt x="226" y="31499"/>
                                  </a:lnTo>
                                  <a:close/>
                                  <a:moveTo>
                                    <a:pt x="70509" y="35428"/>
                                  </a:moveTo>
                                  <a:lnTo>
                                    <a:pt x="70509" y="35499"/>
                                  </a:lnTo>
                                  <a:cubicBezTo>
                                    <a:pt x="70509" y="36166"/>
                                    <a:pt x="70485" y="36845"/>
                                    <a:pt x="70449" y="37499"/>
                                  </a:cubicBezTo>
                                  <a:lnTo>
                                    <a:pt x="70949" y="37523"/>
                                  </a:lnTo>
                                  <a:cubicBezTo>
                                    <a:pt x="70985" y="36856"/>
                                    <a:pt x="71009" y="36178"/>
                                    <a:pt x="71009" y="35499"/>
                                  </a:cubicBezTo>
                                  <a:lnTo>
                                    <a:pt x="71009" y="35428"/>
                                  </a:lnTo>
                                  <a:lnTo>
                                    <a:pt x="70509" y="35428"/>
                                  </a:lnTo>
                                  <a:close/>
                                  <a:moveTo>
                                    <a:pt x="0" y="35547"/>
                                  </a:moveTo>
                                  <a:cubicBezTo>
                                    <a:pt x="0" y="36214"/>
                                    <a:pt x="24" y="36892"/>
                                    <a:pt x="60" y="37571"/>
                                  </a:cubicBezTo>
                                  <a:lnTo>
                                    <a:pt x="560" y="37535"/>
                                  </a:lnTo>
                                  <a:cubicBezTo>
                                    <a:pt x="524" y="36880"/>
                                    <a:pt x="512" y="36202"/>
                                    <a:pt x="500" y="35547"/>
                                  </a:cubicBezTo>
                                  <a:lnTo>
                                    <a:pt x="0" y="35547"/>
                                  </a:lnTo>
                                  <a:close/>
                                  <a:moveTo>
                                    <a:pt x="70283" y="39488"/>
                                  </a:moveTo>
                                  <a:cubicBezTo>
                                    <a:pt x="70199" y="40154"/>
                                    <a:pt x="70104" y="40821"/>
                                    <a:pt x="69997" y="41464"/>
                                  </a:cubicBezTo>
                                  <a:lnTo>
                                    <a:pt x="70497" y="41559"/>
                                  </a:lnTo>
                                  <a:cubicBezTo>
                                    <a:pt x="70604" y="40893"/>
                                    <a:pt x="70699" y="40214"/>
                                    <a:pt x="70783" y="39547"/>
                                  </a:cubicBezTo>
                                  <a:lnTo>
                                    <a:pt x="70283" y="39488"/>
                                  </a:lnTo>
                                  <a:close/>
                                  <a:moveTo>
                                    <a:pt x="738" y="39535"/>
                                  </a:moveTo>
                                  <a:lnTo>
                                    <a:pt x="238" y="39583"/>
                                  </a:lnTo>
                                  <a:cubicBezTo>
                                    <a:pt x="310" y="40262"/>
                                    <a:pt x="405" y="40928"/>
                                    <a:pt x="524" y="41595"/>
                                  </a:cubicBezTo>
                                  <a:lnTo>
                                    <a:pt x="1024" y="41512"/>
                                  </a:lnTo>
                                  <a:cubicBezTo>
                                    <a:pt x="905" y="40857"/>
                                    <a:pt x="810" y="40190"/>
                                    <a:pt x="738" y="39535"/>
                                  </a:cubicBezTo>
                                  <a:close/>
                                  <a:moveTo>
                                    <a:pt x="69604" y="43429"/>
                                  </a:moveTo>
                                  <a:cubicBezTo>
                                    <a:pt x="69449" y="44072"/>
                                    <a:pt x="69283" y="44726"/>
                                    <a:pt x="69092" y="45357"/>
                                  </a:cubicBezTo>
                                  <a:lnTo>
                                    <a:pt x="69580" y="45500"/>
                                  </a:lnTo>
                                  <a:cubicBezTo>
                                    <a:pt x="69771" y="44857"/>
                                    <a:pt x="69937" y="44203"/>
                                    <a:pt x="70092" y="43548"/>
                                  </a:cubicBezTo>
                                  <a:lnTo>
                                    <a:pt x="69604" y="43429"/>
                                  </a:lnTo>
                                  <a:close/>
                                  <a:moveTo>
                                    <a:pt x="1417" y="43464"/>
                                  </a:moveTo>
                                  <a:lnTo>
                                    <a:pt x="929" y="43583"/>
                                  </a:lnTo>
                                  <a:cubicBezTo>
                                    <a:pt x="1084" y="44238"/>
                                    <a:pt x="1250" y="44893"/>
                                    <a:pt x="1441" y="45536"/>
                                  </a:cubicBezTo>
                                  <a:lnTo>
                                    <a:pt x="1929" y="45393"/>
                                  </a:lnTo>
                                  <a:cubicBezTo>
                                    <a:pt x="1738" y="44762"/>
                                    <a:pt x="1572" y="44107"/>
                                    <a:pt x="1417" y="43464"/>
                                  </a:cubicBezTo>
                                  <a:close/>
                                  <a:moveTo>
                                    <a:pt x="68485" y="47262"/>
                                  </a:moveTo>
                                  <a:cubicBezTo>
                                    <a:pt x="68259" y="47882"/>
                                    <a:pt x="68009" y="48513"/>
                                    <a:pt x="67747" y="49132"/>
                                  </a:cubicBezTo>
                                  <a:lnTo>
                                    <a:pt x="68211" y="49322"/>
                                  </a:lnTo>
                                  <a:cubicBezTo>
                                    <a:pt x="68473" y="48703"/>
                                    <a:pt x="68723" y="48060"/>
                                    <a:pt x="68949" y="47429"/>
                                  </a:cubicBezTo>
                                  <a:lnTo>
                                    <a:pt x="68485" y="47262"/>
                                  </a:lnTo>
                                  <a:close/>
                                  <a:moveTo>
                                    <a:pt x="2548" y="47298"/>
                                  </a:moveTo>
                                  <a:lnTo>
                                    <a:pt x="2072" y="47465"/>
                                  </a:lnTo>
                                  <a:cubicBezTo>
                                    <a:pt x="2298" y="48096"/>
                                    <a:pt x="2548" y="48739"/>
                                    <a:pt x="2810" y="49358"/>
                                  </a:cubicBezTo>
                                  <a:lnTo>
                                    <a:pt x="3274" y="49156"/>
                                  </a:lnTo>
                                  <a:cubicBezTo>
                                    <a:pt x="3012" y="48548"/>
                                    <a:pt x="2762" y="47917"/>
                                    <a:pt x="2548" y="47298"/>
                                  </a:cubicBezTo>
                                  <a:close/>
                                  <a:moveTo>
                                    <a:pt x="66925" y="50942"/>
                                  </a:moveTo>
                                  <a:cubicBezTo>
                                    <a:pt x="66627" y="51537"/>
                                    <a:pt x="66318" y="52132"/>
                                    <a:pt x="65985" y="52716"/>
                                  </a:cubicBezTo>
                                  <a:lnTo>
                                    <a:pt x="66425" y="52966"/>
                                  </a:lnTo>
                                  <a:cubicBezTo>
                                    <a:pt x="66758" y="52382"/>
                                    <a:pt x="67080" y="51775"/>
                                    <a:pt x="67366" y="51168"/>
                                  </a:cubicBezTo>
                                  <a:lnTo>
                                    <a:pt x="66925" y="50942"/>
                                  </a:lnTo>
                                  <a:close/>
                                  <a:moveTo>
                                    <a:pt x="4096" y="50965"/>
                                  </a:moveTo>
                                  <a:lnTo>
                                    <a:pt x="3643" y="51192"/>
                                  </a:lnTo>
                                  <a:cubicBezTo>
                                    <a:pt x="3941" y="51799"/>
                                    <a:pt x="4262" y="52394"/>
                                    <a:pt x="4596" y="52977"/>
                                  </a:cubicBezTo>
                                  <a:lnTo>
                                    <a:pt x="5036" y="52727"/>
                                  </a:lnTo>
                                  <a:cubicBezTo>
                                    <a:pt x="4703" y="52156"/>
                                    <a:pt x="4393" y="51561"/>
                                    <a:pt x="4096" y="50965"/>
                                  </a:cubicBezTo>
                                  <a:close/>
                                  <a:moveTo>
                                    <a:pt x="64949" y="54430"/>
                                  </a:moveTo>
                                  <a:cubicBezTo>
                                    <a:pt x="64591" y="54990"/>
                                    <a:pt x="64210" y="55537"/>
                                    <a:pt x="63818" y="56073"/>
                                  </a:cubicBezTo>
                                  <a:lnTo>
                                    <a:pt x="64222" y="56371"/>
                                  </a:lnTo>
                                  <a:cubicBezTo>
                                    <a:pt x="64627" y="55835"/>
                                    <a:pt x="65008" y="55263"/>
                                    <a:pt x="65377" y="54704"/>
                                  </a:cubicBezTo>
                                  <a:lnTo>
                                    <a:pt x="64949" y="54430"/>
                                  </a:lnTo>
                                  <a:close/>
                                  <a:moveTo>
                                    <a:pt x="6072" y="54442"/>
                                  </a:moveTo>
                                  <a:lnTo>
                                    <a:pt x="5644" y="54716"/>
                                  </a:lnTo>
                                  <a:cubicBezTo>
                                    <a:pt x="6013" y="55275"/>
                                    <a:pt x="6394" y="55847"/>
                                    <a:pt x="6787" y="56383"/>
                                  </a:cubicBezTo>
                                  <a:lnTo>
                                    <a:pt x="7203" y="56085"/>
                                  </a:lnTo>
                                  <a:cubicBezTo>
                                    <a:pt x="6810" y="55549"/>
                                    <a:pt x="6429" y="55002"/>
                                    <a:pt x="6072" y="54442"/>
                                  </a:cubicBezTo>
                                  <a:close/>
                                  <a:moveTo>
                                    <a:pt x="8418" y="57669"/>
                                  </a:moveTo>
                                  <a:lnTo>
                                    <a:pt x="8025" y="57990"/>
                                  </a:lnTo>
                                  <a:cubicBezTo>
                                    <a:pt x="8453" y="58514"/>
                                    <a:pt x="8906" y="59026"/>
                                    <a:pt x="9358" y="59514"/>
                                  </a:cubicBezTo>
                                  <a:lnTo>
                                    <a:pt x="9727" y="59181"/>
                                  </a:lnTo>
                                  <a:cubicBezTo>
                                    <a:pt x="9275" y="58692"/>
                                    <a:pt x="8834" y="58180"/>
                                    <a:pt x="8418" y="57669"/>
                                  </a:cubicBezTo>
                                  <a:close/>
                                  <a:moveTo>
                                    <a:pt x="62603" y="57657"/>
                                  </a:moveTo>
                                  <a:cubicBezTo>
                                    <a:pt x="62175" y="58169"/>
                                    <a:pt x="61734" y="58681"/>
                                    <a:pt x="61282" y="59169"/>
                                  </a:cubicBezTo>
                                  <a:lnTo>
                                    <a:pt x="61663" y="59514"/>
                                  </a:lnTo>
                                  <a:cubicBezTo>
                                    <a:pt x="62115" y="59014"/>
                                    <a:pt x="62556" y="58502"/>
                                    <a:pt x="62984" y="57978"/>
                                  </a:cubicBezTo>
                                  <a:lnTo>
                                    <a:pt x="62603" y="57657"/>
                                  </a:lnTo>
                                  <a:close/>
                                  <a:moveTo>
                                    <a:pt x="59889" y="60597"/>
                                  </a:moveTo>
                                  <a:cubicBezTo>
                                    <a:pt x="59412" y="61062"/>
                                    <a:pt x="58924" y="61514"/>
                                    <a:pt x="58424" y="61955"/>
                                  </a:cubicBezTo>
                                  <a:lnTo>
                                    <a:pt x="58757" y="62336"/>
                                  </a:lnTo>
                                  <a:cubicBezTo>
                                    <a:pt x="59257" y="61895"/>
                                    <a:pt x="59758" y="61431"/>
                                    <a:pt x="60246" y="60967"/>
                                  </a:cubicBezTo>
                                  <a:lnTo>
                                    <a:pt x="59889" y="60597"/>
                                  </a:lnTo>
                                  <a:close/>
                                  <a:moveTo>
                                    <a:pt x="11120" y="60609"/>
                                  </a:moveTo>
                                  <a:lnTo>
                                    <a:pt x="10775" y="60967"/>
                                  </a:lnTo>
                                  <a:cubicBezTo>
                                    <a:pt x="11251" y="61443"/>
                                    <a:pt x="11752" y="61907"/>
                                    <a:pt x="12263" y="62348"/>
                                  </a:cubicBezTo>
                                  <a:lnTo>
                                    <a:pt x="12597" y="61967"/>
                                  </a:lnTo>
                                  <a:cubicBezTo>
                                    <a:pt x="12097" y="61526"/>
                                    <a:pt x="11597" y="61074"/>
                                    <a:pt x="11120" y="60609"/>
                                  </a:cubicBezTo>
                                  <a:close/>
                                  <a:moveTo>
                                    <a:pt x="56876" y="63217"/>
                                  </a:moveTo>
                                  <a:cubicBezTo>
                                    <a:pt x="56352" y="63622"/>
                                    <a:pt x="55805" y="64015"/>
                                    <a:pt x="55257" y="64396"/>
                                  </a:cubicBezTo>
                                  <a:lnTo>
                                    <a:pt x="55543" y="64812"/>
                                  </a:lnTo>
                                  <a:cubicBezTo>
                                    <a:pt x="56102" y="64431"/>
                                    <a:pt x="56650" y="64026"/>
                                    <a:pt x="57186" y="63622"/>
                                  </a:cubicBezTo>
                                  <a:lnTo>
                                    <a:pt x="56876" y="63217"/>
                                  </a:lnTo>
                                  <a:close/>
                                  <a:moveTo>
                                    <a:pt x="14145" y="63229"/>
                                  </a:moveTo>
                                  <a:lnTo>
                                    <a:pt x="13835" y="63622"/>
                                  </a:lnTo>
                                  <a:cubicBezTo>
                                    <a:pt x="14371" y="64038"/>
                                    <a:pt x="14919" y="64443"/>
                                    <a:pt x="15478" y="64824"/>
                                  </a:cubicBezTo>
                                  <a:lnTo>
                                    <a:pt x="15764" y="64407"/>
                                  </a:lnTo>
                                  <a:cubicBezTo>
                                    <a:pt x="15216" y="64026"/>
                                    <a:pt x="14669" y="63634"/>
                                    <a:pt x="14145" y="63229"/>
                                  </a:cubicBezTo>
                                  <a:close/>
                                  <a:moveTo>
                                    <a:pt x="53578" y="65479"/>
                                  </a:moveTo>
                                  <a:cubicBezTo>
                                    <a:pt x="53019" y="65824"/>
                                    <a:pt x="52435" y="66146"/>
                                    <a:pt x="51840" y="66455"/>
                                  </a:cubicBezTo>
                                  <a:lnTo>
                                    <a:pt x="52078" y="66908"/>
                                  </a:lnTo>
                                  <a:cubicBezTo>
                                    <a:pt x="52673" y="66586"/>
                                    <a:pt x="53269" y="66253"/>
                                    <a:pt x="53840" y="65908"/>
                                  </a:cubicBezTo>
                                  <a:lnTo>
                                    <a:pt x="53578" y="65479"/>
                                  </a:lnTo>
                                  <a:close/>
                                  <a:moveTo>
                                    <a:pt x="17443" y="65491"/>
                                  </a:moveTo>
                                  <a:lnTo>
                                    <a:pt x="17181" y="65920"/>
                                  </a:lnTo>
                                  <a:cubicBezTo>
                                    <a:pt x="17764" y="66265"/>
                                    <a:pt x="18348" y="66598"/>
                                    <a:pt x="18943" y="66920"/>
                                  </a:cubicBezTo>
                                  <a:lnTo>
                                    <a:pt x="19181" y="66467"/>
                                  </a:lnTo>
                                  <a:cubicBezTo>
                                    <a:pt x="18598" y="66158"/>
                                    <a:pt x="18014" y="65824"/>
                                    <a:pt x="17443" y="65491"/>
                                  </a:cubicBezTo>
                                  <a:close/>
                                  <a:moveTo>
                                    <a:pt x="50054" y="67336"/>
                                  </a:moveTo>
                                  <a:cubicBezTo>
                                    <a:pt x="49459" y="67622"/>
                                    <a:pt x="48840" y="67884"/>
                                    <a:pt x="48220" y="68122"/>
                                  </a:cubicBezTo>
                                  <a:lnTo>
                                    <a:pt x="48399" y="68587"/>
                                  </a:lnTo>
                                  <a:cubicBezTo>
                                    <a:pt x="49030" y="68348"/>
                                    <a:pt x="49649" y="68075"/>
                                    <a:pt x="50268" y="67801"/>
                                  </a:cubicBezTo>
                                  <a:lnTo>
                                    <a:pt x="50054" y="67336"/>
                                  </a:lnTo>
                                  <a:close/>
                                  <a:moveTo>
                                    <a:pt x="20979" y="67348"/>
                                  </a:moveTo>
                                  <a:lnTo>
                                    <a:pt x="20765" y="67813"/>
                                  </a:lnTo>
                                  <a:cubicBezTo>
                                    <a:pt x="21384" y="68086"/>
                                    <a:pt x="22015" y="68360"/>
                                    <a:pt x="22646" y="68598"/>
                                  </a:cubicBezTo>
                                  <a:lnTo>
                                    <a:pt x="22824" y="68134"/>
                                  </a:lnTo>
                                  <a:cubicBezTo>
                                    <a:pt x="22205" y="67896"/>
                                    <a:pt x="21586" y="67634"/>
                                    <a:pt x="20979" y="67348"/>
                                  </a:cubicBezTo>
                                  <a:close/>
                                  <a:moveTo>
                                    <a:pt x="46339" y="68789"/>
                                  </a:moveTo>
                                  <a:cubicBezTo>
                                    <a:pt x="45708" y="68991"/>
                                    <a:pt x="45065" y="69182"/>
                                    <a:pt x="44422" y="69360"/>
                                  </a:cubicBezTo>
                                  <a:lnTo>
                                    <a:pt x="44541" y="69837"/>
                                  </a:lnTo>
                                  <a:cubicBezTo>
                                    <a:pt x="45196" y="69670"/>
                                    <a:pt x="45851" y="69480"/>
                                    <a:pt x="46494" y="69265"/>
                                  </a:cubicBezTo>
                                  <a:lnTo>
                                    <a:pt x="46339" y="68789"/>
                                  </a:lnTo>
                                  <a:close/>
                                  <a:moveTo>
                                    <a:pt x="24706" y="68801"/>
                                  </a:moveTo>
                                  <a:lnTo>
                                    <a:pt x="24551" y="69277"/>
                                  </a:lnTo>
                                  <a:cubicBezTo>
                                    <a:pt x="25194" y="69491"/>
                                    <a:pt x="25849" y="69682"/>
                                    <a:pt x="26503" y="69849"/>
                                  </a:cubicBezTo>
                                  <a:lnTo>
                                    <a:pt x="26622" y="69360"/>
                                  </a:lnTo>
                                  <a:cubicBezTo>
                                    <a:pt x="25991" y="69194"/>
                                    <a:pt x="25337" y="69003"/>
                                    <a:pt x="24706" y="68801"/>
                                  </a:cubicBezTo>
                                  <a:close/>
                                  <a:moveTo>
                                    <a:pt x="28575" y="69813"/>
                                  </a:moveTo>
                                  <a:lnTo>
                                    <a:pt x="28480" y="70313"/>
                                  </a:lnTo>
                                  <a:cubicBezTo>
                                    <a:pt x="29135" y="70444"/>
                                    <a:pt x="29801" y="70551"/>
                                    <a:pt x="30468" y="70646"/>
                                  </a:cubicBezTo>
                                  <a:lnTo>
                                    <a:pt x="30540" y="70146"/>
                                  </a:lnTo>
                                  <a:cubicBezTo>
                                    <a:pt x="29885" y="70063"/>
                                    <a:pt x="29218" y="69944"/>
                                    <a:pt x="28575" y="69813"/>
                                  </a:cubicBezTo>
                                  <a:close/>
                                  <a:moveTo>
                                    <a:pt x="42470" y="69801"/>
                                  </a:moveTo>
                                  <a:cubicBezTo>
                                    <a:pt x="41827" y="69932"/>
                                    <a:pt x="41160" y="70051"/>
                                    <a:pt x="40505" y="70146"/>
                                  </a:cubicBezTo>
                                  <a:lnTo>
                                    <a:pt x="40577" y="70646"/>
                                  </a:lnTo>
                                  <a:cubicBezTo>
                                    <a:pt x="41243" y="70551"/>
                                    <a:pt x="41910" y="70432"/>
                                    <a:pt x="42577" y="70301"/>
                                  </a:cubicBezTo>
                                  <a:lnTo>
                                    <a:pt x="42470" y="69801"/>
                                  </a:lnTo>
                                  <a:close/>
                                  <a:moveTo>
                                    <a:pt x="32528" y="70372"/>
                                  </a:moveTo>
                                  <a:lnTo>
                                    <a:pt x="32492" y="70873"/>
                                  </a:lnTo>
                                  <a:cubicBezTo>
                                    <a:pt x="33159" y="70932"/>
                                    <a:pt x="33838" y="70968"/>
                                    <a:pt x="34516" y="70992"/>
                                  </a:cubicBezTo>
                                  <a:lnTo>
                                    <a:pt x="34528" y="70492"/>
                                  </a:lnTo>
                                  <a:cubicBezTo>
                                    <a:pt x="33861" y="70468"/>
                                    <a:pt x="33183" y="70432"/>
                                    <a:pt x="32528" y="70372"/>
                                  </a:cubicBezTo>
                                  <a:close/>
                                  <a:moveTo>
                                    <a:pt x="38517" y="70372"/>
                                  </a:moveTo>
                                  <a:cubicBezTo>
                                    <a:pt x="37862" y="70432"/>
                                    <a:pt x="37183" y="70468"/>
                                    <a:pt x="36528" y="70480"/>
                                  </a:cubicBezTo>
                                  <a:lnTo>
                                    <a:pt x="36540" y="70992"/>
                                  </a:lnTo>
                                  <a:cubicBezTo>
                                    <a:pt x="37207" y="70968"/>
                                    <a:pt x="37898" y="70932"/>
                                    <a:pt x="38564" y="70873"/>
                                  </a:cubicBezTo>
                                  <a:lnTo>
                                    <a:pt x="38517" y="703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10" name="Google Shape;1537;p34"/>
                          <wps:cNvSpPr>
                            <a:spLocks/>
                          </wps:cNvSpPr>
                          <wps:spPr bwMode="auto">
                            <a:xfrm>
                              <a:off x="49976" y="18068"/>
                              <a:ext cx="1140" cy="1141"/>
                            </a:xfrm>
                            <a:custGeom>
                              <a:avLst/>
                              <a:gdLst>
                                <a:gd name="T0" fmla="*/ 2286 w 4561"/>
                                <a:gd name="T1" fmla="*/ 0 h 4561"/>
                                <a:gd name="T2" fmla="*/ 0 w 4561"/>
                                <a:gd name="T3" fmla="*/ 2274 h 4561"/>
                                <a:gd name="T4" fmla="*/ 2286 w 4561"/>
                                <a:gd name="T5" fmla="*/ 4560 h 4561"/>
                                <a:gd name="T6" fmla="*/ 4560 w 4561"/>
                                <a:gd name="T7" fmla="*/ 2274 h 4561"/>
                                <a:gd name="T8" fmla="*/ 2286 w 4561"/>
                                <a:gd name="T9" fmla="*/ 0 h 4561"/>
                              </a:gdLst>
                              <a:ahLst/>
                              <a:cxnLst>
                                <a:cxn ang="0">
                                  <a:pos x="T0" y="T1"/>
                                </a:cxn>
                                <a:cxn ang="0">
                                  <a:pos x="T2" y="T3"/>
                                </a:cxn>
                                <a:cxn ang="0">
                                  <a:pos x="T4" y="T5"/>
                                </a:cxn>
                                <a:cxn ang="0">
                                  <a:pos x="T6" y="T7"/>
                                </a:cxn>
                                <a:cxn ang="0">
                                  <a:pos x="T8" y="T9"/>
                                </a:cxn>
                              </a:cxnLst>
                              <a:rect l="0" t="0" r="r" b="b"/>
                              <a:pathLst>
                                <a:path w="4561" h="4561" extrusionOk="0">
                                  <a:moveTo>
                                    <a:pt x="2286" y="0"/>
                                  </a:moveTo>
                                  <a:cubicBezTo>
                                    <a:pt x="1024" y="0"/>
                                    <a:pt x="0" y="1024"/>
                                    <a:pt x="0" y="2274"/>
                                  </a:cubicBezTo>
                                  <a:cubicBezTo>
                                    <a:pt x="0" y="3536"/>
                                    <a:pt x="1024" y="4560"/>
                                    <a:pt x="2286" y="4560"/>
                                  </a:cubicBezTo>
                                  <a:cubicBezTo>
                                    <a:pt x="3536" y="4560"/>
                                    <a:pt x="4560" y="3536"/>
                                    <a:pt x="4560" y="2274"/>
                                  </a:cubicBezTo>
                                  <a:cubicBezTo>
                                    <a:pt x="4560" y="1024"/>
                                    <a:pt x="3536" y="0"/>
                                    <a:pt x="2286"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11" name="Google Shape;1538;p34"/>
                          <wps:cNvSpPr>
                            <a:spLocks/>
                          </wps:cNvSpPr>
                          <wps:spPr bwMode="auto">
                            <a:xfrm>
                              <a:off x="34795" y="13124"/>
                              <a:ext cx="1141" cy="1141"/>
                            </a:xfrm>
                            <a:custGeom>
                              <a:avLst/>
                              <a:gdLst>
                                <a:gd name="T0" fmla="*/ 2274 w 4561"/>
                                <a:gd name="T1" fmla="*/ 0 h 4561"/>
                                <a:gd name="T2" fmla="*/ 0 w 4561"/>
                                <a:gd name="T3" fmla="*/ 2274 h 4561"/>
                                <a:gd name="T4" fmla="*/ 2274 w 4561"/>
                                <a:gd name="T5" fmla="*/ 4560 h 4561"/>
                                <a:gd name="T6" fmla="*/ 4560 w 4561"/>
                                <a:gd name="T7" fmla="*/ 2274 h 4561"/>
                                <a:gd name="T8" fmla="*/ 2274 w 4561"/>
                                <a:gd name="T9" fmla="*/ 0 h 4561"/>
                              </a:gdLst>
                              <a:ahLst/>
                              <a:cxnLst>
                                <a:cxn ang="0">
                                  <a:pos x="T0" y="T1"/>
                                </a:cxn>
                                <a:cxn ang="0">
                                  <a:pos x="T2" y="T3"/>
                                </a:cxn>
                                <a:cxn ang="0">
                                  <a:pos x="T4" y="T5"/>
                                </a:cxn>
                                <a:cxn ang="0">
                                  <a:pos x="T6" y="T7"/>
                                </a:cxn>
                                <a:cxn ang="0">
                                  <a:pos x="T8" y="T9"/>
                                </a:cxn>
                              </a:cxnLst>
                              <a:rect l="0" t="0" r="r" b="b"/>
                              <a:pathLst>
                                <a:path w="4561" h="4561" extrusionOk="0">
                                  <a:moveTo>
                                    <a:pt x="2274" y="0"/>
                                  </a:moveTo>
                                  <a:cubicBezTo>
                                    <a:pt x="1012" y="0"/>
                                    <a:pt x="0" y="1024"/>
                                    <a:pt x="0" y="2274"/>
                                  </a:cubicBezTo>
                                  <a:cubicBezTo>
                                    <a:pt x="0" y="3536"/>
                                    <a:pt x="1012" y="4560"/>
                                    <a:pt x="2274" y="4560"/>
                                  </a:cubicBezTo>
                                  <a:cubicBezTo>
                                    <a:pt x="3537" y="4560"/>
                                    <a:pt x="4560" y="3536"/>
                                    <a:pt x="4560" y="2274"/>
                                  </a:cubicBezTo>
                                  <a:cubicBezTo>
                                    <a:pt x="4560" y="1024"/>
                                    <a:pt x="3537" y="0"/>
                                    <a:pt x="2274"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12" name="Google Shape;1539;p34"/>
                          <wps:cNvSpPr>
                            <a:spLocks/>
                          </wps:cNvSpPr>
                          <wps:spPr bwMode="auto">
                            <a:xfrm>
                              <a:off x="35495" y="13788"/>
                              <a:ext cx="3751" cy="0"/>
                            </a:xfrm>
                            <a:custGeom>
                              <a:avLst/>
                              <a:gdLst>
                                <a:gd name="T0" fmla="*/ 15002 w 15003"/>
                                <a:gd name="T1" fmla="*/ 0 h 1"/>
                                <a:gd name="T2" fmla="*/ 0 w 15003"/>
                                <a:gd name="T3" fmla="*/ 0 h 1"/>
                              </a:gdLst>
                              <a:ahLst/>
                              <a:cxnLst>
                                <a:cxn ang="0">
                                  <a:pos x="T0" y="T1"/>
                                </a:cxn>
                                <a:cxn ang="0">
                                  <a:pos x="T2" y="T3"/>
                                </a:cxn>
                              </a:cxnLst>
                              <a:rect l="0" t="0" r="r" b="b"/>
                              <a:pathLst>
                                <a:path w="15003" h="1" fill="none" extrusionOk="0">
                                  <a:moveTo>
                                    <a:pt x="15002" y="0"/>
                                  </a:moveTo>
                                  <a:lnTo>
                                    <a:pt x="0" y="0"/>
                                  </a:lnTo>
                                </a:path>
                              </a:pathLst>
                            </a:custGeom>
                            <a:noFill/>
                            <a:ln w="247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13" name="Google Shape;1540;p34"/>
                          <wps:cNvSpPr>
                            <a:spLocks/>
                          </wps:cNvSpPr>
                          <wps:spPr bwMode="auto">
                            <a:xfrm>
                              <a:off x="52711" y="13788"/>
                              <a:ext cx="3751" cy="0"/>
                            </a:xfrm>
                            <a:custGeom>
                              <a:avLst/>
                              <a:gdLst>
                                <a:gd name="T0" fmla="*/ 0 w 15002"/>
                                <a:gd name="T1" fmla="*/ 0 h 1"/>
                                <a:gd name="T2" fmla="*/ 15002 w 15002"/>
                                <a:gd name="T3" fmla="*/ 0 h 1"/>
                              </a:gdLst>
                              <a:ahLst/>
                              <a:cxnLst>
                                <a:cxn ang="0">
                                  <a:pos x="T0" y="T1"/>
                                </a:cxn>
                                <a:cxn ang="0">
                                  <a:pos x="T2" y="T3"/>
                                </a:cxn>
                              </a:cxnLst>
                              <a:rect l="0" t="0" r="r" b="b"/>
                              <a:pathLst>
                                <a:path w="15002" h="1" fill="none" extrusionOk="0">
                                  <a:moveTo>
                                    <a:pt x="0" y="0"/>
                                  </a:moveTo>
                                  <a:lnTo>
                                    <a:pt x="15002" y="0"/>
                                  </a:lnTo>
                                </a:path>
                              </a:pathLst>
                            </a:custGeom>
                            <a:noFill/>
                            <a:ln w="247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14" name="Google Shape;1541;p34"/>
                          <wps:cNvSpPr>
                            <a:spLocks/>
                          </wps:cNvSpPr>
                          <wps:spPr bwMode="auto">
                            <a:xfrm>
                              <a:off x="55890" y="13124"/>
                              <a:ext cx="1140" cy="1141"/>
                            </a:xfrm>
                            <a:custGeom>
                              <a:avLst/>
                              <a:gdLst>
                                <a:gd name="T0" fmla="*/ 2287 w 4561"/>
                                <a:gd name="T1" fmla="*/ 0 h 4561"/>
                                <a:gd name="T2" fmla="*/ 1 w 4561"/>
                                <a:gd name="T3" fmla="*/ 2274 h 4561"/>
                                <a:gd name="T4" fmla="*/ 2287 w 4561"/>
                                <a:gd name="T5" fmla="*/ 4560 h 4561"/>
                                <a:gd name="T6" fmla="*/ 4561 w 4561"/>
                                <a:gd name="T7" fmla="*/ 2274 h 4561"/>
                                <a:gd name="T8" fmla="*/ 2287 w 4561"/>
                                <a:gd name="T9" fmla="*/ 0 h 4561"/>
                              </a:gdLst>
                              <a:ahLst/>
                              <a:cxnLst>
                                <a:cxn ang="0">
                                  <a:pos x="T0" y="T1"/>
                                </a:cxn>
                                <a:cxn ang="0">
                                  <a:pos x="T2" y="T3"/>
                                </a:cxn>
                                <a:cxn ang="0">
                                  <a:pos x="T4" y="T5"/>
                                </a:cxn>
                                <a:cxn ang="0">
                                  <a:pos x="T6" y="T7"/>
                                </a:cxn>
                                <a:cxn ang="0">
                                  <a:pos x="T8" y="T9"/>
                                </a:cxn>
                              </a:cxnLst>
                              <a:rect l="0" t="0" r="r" b="b"/>
                              <a:pathLst>
                                <a:path w="4561" h="4561" extrusionOk="0">
                                  <a:moveTo>
                                    <a:pt x="2287" y="0"/>
                                  </a:moveTo>
                                  <a:cubicBezTo>
                                    <a:pt x="1025" y="0"/>
                                    <a:pt x="1" y="1024"/>
                                    <a:pt x="1" y="2274"/>
                                  </a:cubicBezTo>
                                  <a:cubicBezTo>
                                    <a:pt x="1" y="3536"/>
                                    <a:pt x="1025" y="4560"/>
                                    <a:pt x="2287" y="4560"/>
                                  </a:cubicBezTo>
                                  <a:cubicBezTo>
                                    <a:pt x="3549" y="4560"/>
                                    <a:pt x="4561" y="3536"/>
                                    <a:pt x="4561" y="2274"/>
                                  </a:cubicBezTo>
                                  <a:cubicBezTo>
                                    <a:pt x="4561" y="1024"/>
                                    <a:pt x="3549" y="0"/>
                                    <a:pt x="2287"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15" name="Google Shape;1542;p34"/>
                          <wps:cNvSpPr>
                            <a:spLocks/>
                          </wps:cNvSpPr>
                          <wps:spPr bwMode="auto">
                            <a:xfrm>
                              <a:off x="39269" y="6963"/>
                              <a:ext cx="13460" cy="13463"/>
                            </a:xfrm>
                            <a:custGeom>
                              <a:avLst/>
                              <a:gdLst>
                                <a:gd name="T0" fmla="*/ 26920 w 53841"/>
                                <a:gd name="T1" fmla="*/ 0 h 53852"/>
                                <a:gd name="T2" fmla="*/ 0 w 53841"/>
                                <a:gd name="T3" fmla="*/ 26920 h 53852"/>
                                <a:gd name="T4" fmla="*/ 26920 w 53841"/>
                                <a:gd name="T5" fmla="*/ 53852 h 53852"/>
                                <a:gd name="T6" fmla="*/ 53841 w 53841"/>
                                <a:gd name="T7" fmla="*/ 26920 h 53852"/>
                                <a:gd name="T8" fmla="*/ 26920 w 53841"/>
                                <a:gd name="T9" fmla="*/ 0 h 53852"/>
                              </a:gdLst>
                              <a:ahLst/>
                              <a:cxnLst>
                                <a:cxn ang="0">
                                  <a:pos x="T0" y="T1"/>
                                </a:cxn>
                                <a:cxn ang="0">
                                  <a:pos x="T2" y="T3"/>
                                </a:cxn>
                                <a:cxn ang="0">
                                  <a:pos x="T4" y="T5"/>
                                </a:cxn>
                                <a:cxn ang="0">
                                  <a:pos x="T6" y="T7"/>
                                </a:cxn>
                                <a:cxn ang="0">
                                  <a:pos x="T8" y="T9"/>
                                </a:cxn>
                              </a:cxnLst>
                              <a:rect l="0" t="0" r="r" b="b"/>
                              <a:pathLst>
                                <a:path w="53841" h="53852" extrusionOk="0">
                                  <a:moveTo>
                                    <a:pt x="26920" y="0"/>
                                  </a:moveTo>
                                  <a:cubicBezTo>
                                    <a:pt x="12050" y="0"/>
                                    <a:pt x="0" y="12049"/>
                                    <a:pt x="0" y="26920"/>
                                  </a:cubicBezTo>
                                  <a:cubicBezTo>
                                    <a:pt x="0" y="41791"/>
                                    <a:pt x="12050" y="53852"/>
                                    <a:pt x="26920" y="53852"/>
                                  </a:cubicBezTo>
                                  <a:cubicBezTo>
                                    <a:pt x="41791" y="53852"/>
                                    <a:pt x="53841" y="41791"/>
                                    <a:pt x="53841" y="26920"/>
                                  </a:cubicBezTo>
                                  <a:cubicBezTo>
                                    <a:pt x="53841" y="12049"/>
                                    <a:pt x="41791" y="0"/>
                                    <a:pt x="26920" y="0"/>
                                  </a:cubicBezTo>
                                  <a:close/>
                                </a:path>
                              </a:pathLst>
                            </a:custGeom>
                            <a:solidFill>
                              <a:srgbClr val="EEEEEE"/>
                            </a:solidFill>
                            <a:ln w="23825">
                              <a:solidFill>
                                <a:srgbClr val="000000"/>
                              </a:solidFill>
                              <a:miter lim="11906"/>
                              <a:headEnd type="none" w="sm" len="sm"/>
                              <a:tailEnd type="none" w="sm" len="sm"/>
                            </a:ln>
                          </wps:spPr>
                          <wps:bodyPr rot="0" vert="horz" wrap="square" lIns="91440" tIns="45720" rIns="91440" bIns="45720" anchor="ctr" anchorCtr="0" upright="1">
                            <a:noAutofit/>
                          </wps:bodyPr>
                        </wps:wsp>
                        <wps:wsp>
                          <wps:cNvPr id="1616" name="Google Shape;1568;p34"/>
                          <wps:cNvSpPr>
                            <a:spLocks/>
                          </wps:cNvSpPr>
                          <wps:spPr bwMode="auto">
                            <a:xfrm>
                              <a:off x="40894" y="8344"/>
                              <a:ext cx="1141" cy="1140"/>
                            </a:xfrm>
                            <a:custGeom>
                              <a:avLst/>
                              <a:gdLst>
                                <a:gd name="T0" fmla="*/ 2274 w 4561"/>
                                <a:gd name="T1" fmla="*/ 1 h 4561"/>
                                <a:gd name="T2" fmla="*/ 0 w 4561"/>
                                <a:gd name="T3" fmla="*/ 2287 h 4561"/>
                                <a:gd name="T4" fmla="*/ 2274 w 4561"/>
                                <a:gd name="T5" fmla="*/ 4561 h 4561"/>
                                <a:gd name="T6" fmla="*/ 4560 w 4561"/>
                                <a:gd name="T7" fmla="*/ 2287 h 4561"/>
                                <a:gd name="T8" fmla="*/ 2274 w 4561"/>
                                <a:gd name="T9" fmla="*/ 1 h 4561"/>
                              </a:gdLst>
                              <a:ahLst/>
                              <a:cxnLst>
                                <a:cxn ang="0">
                                  <a:pos x="T0" y="T1"/>
                                </a:cxn>
                                <a:cxn ang="0">
                                  <a:pos x="T2" y="T3"/>
                                </a:cxn>
                                <a:cxn ang="0">
                                  <a:pos x="T4" y="T5"/>
                                </a:cxn>
                                <a:cxn ang="0">
                                  <a:pos x="T6" y="T7"/>
                                </a:cxn>
                                <a:cxn ang="0">
                                  <a:pos x="T8" y="T9"/>
                                </a:cxn>
                              </a:cxnLst>
                              <a:rect l="0" t="0" r="r" b="b"/>
                              <a:pathLst>
                                <a:path w="4561" h="4561" extrusionOk="0">
                                  <a:moveTo>
                                    <a:pt x="2274" y="1"/>
                                  </a:moveTo>
                                  <a:cubicBezTo>
                                    <a:pt x="1024" y="1"/>
                                    <a:pt x="0" y="1025"/>
                                    <a:pt x="0" y="2287"/>
                                  </a:cubicBezTo>
                                  <a:cubicBezTo>
                                    <a:pt x="0" y="3537"/>
                                    <a:pt x="1024" y="4561"/>
                                    <a:pt x="2274" y="4561"/>
                                  </a:cubicBezTo>
                                  <a:cubicBezTo>
                                    <a:pt x="3536" y="4561"/>
                                    <a:pt x="4560" y="3537"/>
                                    <a:pt x="4560" y="2287"/>
                                  </a:cubicBezTo>
                                  <a:cubicBezTo>
                                    <a:pt x="4560" y="1025"/>
                                    <a:pt x="3536" y="1"/>
                                    <a:pt x="2274" y="1"/>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17" name="Google Shape;1569;p34"/>
                          <wps:cNvSpPr>
                            <a:spLocks/>
                          </wps:cNvSpPr>
                          <wps:spPr bwMode="auto">
                            <a:xfrm>
                              <a:off x="40894" y="18068"/>
                              <a:ext cx="1141" cy="1141"/>
                            </a:xfrm>
                            <a:custGeom>
                              <a:avLst/>
                              <a:gdLst>
                                <a:gd name="T0" fmla="*/ 2274 w 4561"/>
                                <a:gd name="T1" fmla="*/ 0 h 4561"/>
                                <a:gd name="T2" fmla="*/ 0 w 4561"/>
                                <a:gd name="T3" fmla="*/ 2274 h 4561"/>
                                <a:gd name="T4" fmla="*/ 2274 w 4561"/>
                                <a:gd name="T5" fmla="*/ 4560 h 4561"/>
                                <a:gd name="T6" fmla="*/ 4560 w 4561"/>
                                <a:gd name="T7" fmla="*/ 2274 h 4561"/>
                                <a:gd name="T8" fmla="*/ 2274 w 4561"/>
                                <a:gd name="T9" fmla="*/ 0 h 4561"/>
                              </a:gdLst>
                              <a:ahLst/>
                              <a:cxnLst>
                                <a:cxn ang="0">
                                  <a:pos x="T0" y="T1"/>
                                </a:cxn>
                                <a:cxn ang="0">
                                  <a:pos x="T2" y="T3"/>
                                </a:cxn>
                                <a:cxn ang="0">
                                  <a:pos x="T4" y="T5"/>
                                </a:cxn>
                                <a:cxn ang="0">
                                  <a:pos x="T6" y="T7"/>
                                </a:cxn>
                                <a:cxn ang="0">
                                  <a:pos x="T8" y="T9"/>
                                </a:cxn>
                              </a:cxnLst>
                              <a:rect l="0" t="0" r="r" b="b"/>
                              <a:pathLst>
                                <a:path w="4561" h="4561" extrusionOk="0">
                                  <a:moveTo>
                                    <a:pt x="2274" y="0"/>
                                  </a:moveTo>
                                  <a:cubicBezTo>
                                    <a:pt x="1024" y="0"/>
                                    <a:pt x="0" y="1024"/>
                                    <a:pt x="0" y="2274"/>
                                  </a:cubicBezTo>
                                  <a:cubicBezTo>
                                    <a:pt x="0" y="3536"/>
                                    <a:pt x="1024" y="4560"/>
                                    <a:pt x="2274" y="4560"/>
                                  </a:cubicBezTo>
                                  <a:cubicBezTo>
                                    <a:pt x="3536" y="4560"/>
                                    <a:pt x="4560" y="3536"/>
                                    <a:pt x="4560" y="2274"/>
                                  </a:cubicBezTo>
                                  <a:cubicBezTo>
                                    <a:pt x="4560" y="1024"/>
                                    <a:pt x="3536" y="0"/>
                                    <a:pt x="2274"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18" name="Google Shape;1570;p34"/>
                          <wps:cNvSpPr>
                            <a:spLocks/>
                          </wps:cNvSpPr>
                          <wps:spPr bwMode="auto">
                            <a:xfrm>
                              <a:off x="50101" y="8344"/>
                              <a:ext cx="1140" cy="1140"/>
                            </a:xfrm>
                            <a:custGeom>
                              <a:avLst/>
                              <a:gdLst>
                                <a:gd name="T0" fmla="*/ 2286 w 4561"/>
                                <a:gd name="T1" fmla="*/ 1 h 4561"/>
                                <a:gd name="T2" fmla="*/ 0 w 4561"/>
                                <a:gd name="T3" fmla="*/ 2287 h 4561"/>
                                <a:gd name="T4" fmla="*/ 2286 w 4561"/>
                                <a:gd name="T5" fmla="*/ 4561 h 4561"/>
                                <a:gd name="T6" fmla="*/ 4560 w 4561"/>
                                <a:gd name="T7" fmla="*/ 2287 h 4561"/>
                                <a:gd name="T8" fmla="*/ 2286 w 4561"/>
                                <a:gd name="T9" fmla="*/ 1 h 4561"/>
                              </a:gdLst>
                              <a:ahLst/>
                              <a:cxnLst>
                                <a:cxn ang="0">
                                  <a:pos x="T0" y="T1"/>
                                </a:cxn>
                                <a:cxn ang="0">
                                  <a:pos x="T2" y="T3"/>
                                </a:cxn>
                                <a:cxn ang="0">
                                  <a:pos x="T4" y="T5"/>
                                </a:cxn>
                                <a:cxn ang="0">
                                  <a:pos x="T6" y="T7"/>
                                </a:cxn>
                                <a:cxn ang="0">
                                  <a:pos x="T8" y="T9"/>
                                </a:cxn>
                              </a:cxnLst>
                              <a:rect l="0" t="0" r="r" b="b"/>
                              <a:pathLst>
                                <a:path w="4561" h="4561" extrusionOk="0">
                                  <a:moveTo>
                                    <a:pt x="2286" y="1"/>
                                  </a:moveTo>
                                  <a:cubicBezTo>
                                    <a:pt x="1024" y="1"/>
                                    <a:pt x="0" y="1025"/>
                                    <a:pt x="0" y="2287"/>
                                  </a:cubicBezTo>
                                  <a:cubicBezTo>
                                    <a:pt x="0" y="3537"/>
                                    <a:pt x="1024" y="4561"/>
                                    <a:pt x="2286" y="4561"/>
                                  </a:cubicBezTo>
                                  <a:cubicBezTo>
                                    <a:pt x="3548" y="4561"/>
                                    <a:pt x="4560" y="3537"/>
                                    <a:pt x="4560" y="2287"/>
                                  </a:cubicBezTo>
                                  <a:cubicBezTo>
                                    <a:pt x="4560" y="1025"/>
                                    <a:pt x="3548" y="1"/>
                                    <a:pt x="2286" y="1"/>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g:cNvPr id="1619" name="Google Shape;1571;p34"/>
                        <wpg:cNvGrpSpPr>
                          <a:grpSpLocks/>
                        </wpg:cNvGrpSpPr>
                        <wpg:grpSpPr bwMode="auto">
                          <a:xfrm>
                            <a:off x="46752" y="-1102"/>
                            <a:ext cx="38487" cy="8993"/>
                            <a:chOff x="46752" y="-1469"/>
                            <a:chExt cx="51315" cy="11991"/>
                          </a:xfrm>
                        </wpg:grpSpPr>
                        <wps:wsp>
                          <wps:cNvPr id="1620" name="Google Shape;1572;p34"/>
                          <wps:cNvSpPr>
                            <a:spLocks/>
                          </wps:cNvSpPr>
                          <wps:spPr bwMode="auto">
                            <a:xfrm>
                              <a:off x="46752" y="2241"/>
                              <a:ext cx="7555" cy="8281"/>
                            </a:xfrm>
                            <a:custGeom>
                              <a:avLst/>
                              <a:gdLst>
                                <a:gd name="T0" fmla="*/ 30218 w 30219"/>
                                <a:gd name="T1" fmla="*/ 1 h 33124"/>
                                <a:gd name="T2" fmla="*/ 15276 w 30219"/>
                                <a:gd name="T3" fmla="*/ 1 h 33124"/>
                                <a:gd name="T4" fmla="*/ 12109 w 30219"/>
                                <a:gd name="T5" fmla="*/ 2953 h 33124"/>
                                <a:gd name="T6" fmla="*/ 12109 w 30219"/>
                                <a:gd name="T7" fmla="*/ 22551 h 33124"/>
                                <a:gd name="T8" fmla="*/ 0 w 30219"/>
                                <a:gd name="T9" fmla="*/ 22551 h 33124"/>
                                <a:gd name="T10" fmla="*/ 0 w 30219"/>
                                <a:gd name="T11" fmla="*/ 33124 h 33124"/>
                              </a:gdLst>
                              <a:ahLst/>
                              <a:cxnLst>
                                <a:cxn ang="0">
                                  <a:pos x="T0" y="T1"/>
                                </a:cxn>
                                <a:cxn ang="0">
                                  <a:pos x="T2" y="T3"/>
                                </a:cxn>
                                <a:cxn ang="0">
                                  <a:pos x="T4" y="T5"/>
                                </a:cxn>
                                <a:cxn ang="0">
                                  <a:pos x="T6" y="T7"/>
                                </a:cxn>
                                <a:cxn ang="0">
                                  <a:pos x="T8" y="T9"/>
                                </a:cxn>
                                <a:cxn ang="0">
                                  <a:pos x="T10" y="T11"/>
                                </a:cxn>
                              </a:cxnLst>
                              <a:rect l="0" t="0" r="r" b="b"/>
                              <a:pathLst>
                                <a:path w="30219" h="33124" fill="none" extrusionOk="0">
                                  <a:moveTo>
                                    <a:pt x="30218" y="1"/>
                                  </a:moveTo>
                                  <a:lnTo>
                                    <a:pt x="15276" y="1"/>
                                  </a:lnTo>
                                  <a:cubicBezTo>
                                    <a:pt x="12645" y="1"/>
                                    <a:pt x="12109" y="2953"/>
                                    <a:pt x="12109" y="2953"/>
                                  </a:cubicBezTo>
                                  <a:lnTo>
                                    <a:pt x="12109" y="22551"/>
                                  </a:lnTo>
                                  <a:lnTo>
                                    <a:pt x="0" y="22551"/>
                                  </a:lnTo>
                                  <a:lnTo>
                                    <a:pt x="0" y="33124"/>
                                  </a:lnTo>
                                </a:path>
                              </a:pathLst>
                            </a:custGeom>
                            <a:noFill/>
                            <a:ln w="265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21" name="Google Shape;1573;p34"/>
                          <wps:cNvSpPr>
                            <a:spLocks/>
                          </wps:cNvSpPr>
                          <wps:spPr bwMode="auto">
                            <a:xfrm>
                              <a:off x="52604" y="2241"/>
                              <a:ext cx="15735" cy="0"/>
                            </a:xfrm>
                            <a:custGeom>
                              <a:avLst/>
                              <a:gdLst>
                                <a:gd name="T0" fmla="*/ 1 w 62938"/>
                                <a:gd name="T1" fmla="*/ 1 h 1"/>
                                <a:gd name="T2" fmla="*/ 62937 w 62938"/>
                                <a:gd name="T3" fmla="*/ 1 h 1"/>
                              </a:gdLst>
                              <a:ahLst/>
                              <a:cxnLst>
                                <a:cxn ang="0">
                                  <a:pos x="T0" y="T1"/>
                                </a:cxn>
                                <a:cxn ang="0">
                                  <a:pos x="T2" y="T3"/>
                                </a:cxn>
                              </a:cxnLst>
                              <a:rect l="0" t="0" r="r" b="b"/>
                              <a:pathLst>
                                <a:path w="62938" h="1" fill="none" extrusionOk="0">
                                  <a:moveTo>
                                    <a:pt x="1" y="1"/>
                                  </a:moveTo>
                                  <a:lnTo>
                                    <a:pt x="62937" y="1"/>
                                  </a:lnTo>
                                </a:path>
                              </a:pathLst>
                            </a:custGeom>
                            <a:noFill/>
                            <a:ln w="247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22" name="Google Shape;1574;p34"/>
                          <wps:cNvSpPr>
                            <a:spLocks/>
                          </wps:cNvSpPr>
                          <wps:spPr bwMode="auto">
                            <a:xfrm>
                              <a:off x="68338" y="1708"/>
                              <a:ext cx="1141" cy="1140"/>
                            </a:xfrm>
                            <a:custGeom>
                              <a:avLst/>
                              <a:gdLst>
                                <a:gd name="T0" fmla="*/ 2286 w 4561"/>
                                <a:gd name="T1" fmla="*/ 0 h 4561"/>
                                <a:gd name="T2" fmla="*/ 0 w 4561"/>
                                <a:gd name="T3" fmla="*/ 2274 h 4561"/>
                                <a:gd name="T4" fmla="*/ 2286 w 4561"/>
                                <a:gd name="T5" fmla="*/ 4560 h 4561"/>
                                <a:gd name="T6" fmla="*/ 4560 w 4561"/>
                                <a:gd name="T7" fmla="*/ 2274 h 4561"/>
                                <a:gd name="T8" fmla="*/ 2286 w 4561"/>
                                <a:gd name="T9" fmla="*/ 0 h 4561"/>
                              </a:gdLst>
                              <a:ahLst/>
                              <a:cxnLst>
                                <a:cxn ang="0">
                                  <a:pos x="T0" y="T1"/>
                                </a:cxn>
                                <a:cxn ang="0">
                                  <a:pos x="T2" y="T3"/>
                                </a:cxn>
                                <a:cxn ang="0">
                                  <a:pos x="T4" y="T5"/>
                                </a:cxn>
                                <a:cxn ang="0">
                                  <a:pos x="T6" y="T7"/>
                                </a:cxn>
                                <a:cxn ang="0">
                                  <a:pos x="T8" y="T9"/>
                                </a:cxn>
                              </a:cxnLst>
                              <a:rect l="0" t="0" r="r" b="b"/>
                              <a:pathLst>
                                <a:path w="4561" h="4561" extrusionOk="0">
                                  <a:moveTo>
                                    <a:pt x="2286" y="0"/>
                                  </a:moveTo>
                                  <a:cubicBezTo>
                                    <a:pt x="1024" y="0"/>
                                    <a:pt x="0" y="1024"/>
                                    <a:pt x="0" y="2274"/>
                                  </a:cubicBezTo>
                                  <a:cubicBezTo>
                                    <a:pt x="0" y="3536"/>
                                    <a:pt x="1024" y="4560"/>
                                    <a:pt x="2286" y="4560"/>
                                  </a:cubicBezTo>
                                  <a:cubicBezTo>
                                    <a:pt x="3548" y="4560"/>
                                    <a:pt x="4560" y="3536"/>
                                    <a:pt x="4560" y="2274"/>
                                  </a:cubicBezTo>
                                  <a:cubicBezTo>
                                    <a:pt x="4560" y="1024"/>
                                    <a:pt x="3548" y="0"/>
                                    <a:pt x="2286" y="0"/>
                                  </a:cubicBezTo>
                                  <a:close/>
                                </a:path>
                              </a:pathLst>
                            </a:custGeom>
                            <a:solidFill>
                              <a:srgbClr val="5EB2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23" name="Google Shape;1575;p34"/>
                          <wps:cNvSpPr>
                            <a:spLocks/>
                          </wps:cNvSpPr>
                          <wps:spPr bwMode="auto">
                            <a:xfrm>
                              <a:off x="52976" y="0"/>
                              <a:ext cx="7912" cy="4572"/>
                            </a:xfrm>
                            <a:custGeom>
                              <a:avLst/>
                              <a:gdLst>
                                <a:gd name="T0" fmla="*/ 4227 w 31647"/>
                                <a:gd name="T1" fmla="*/ 0 h 18289"/>
                                <a:gd name="T2" fmla="*/ 0 w 31647"/>
                                <a:gd name="T3" fmla="*/ 5108 h 18289"/>
                                <a:gd name="T4" fmla="*/ 0 w 31647"/>
                                <a:gd name="T5" fmla="*/ 13180 h 18289"/>
                                <a:gd name="T6" fmla="*/ 4227 w 31647"/>
                                <a:gd name="T7" fmla="*/ 18288 h 18289"/>
                                <a:gd name="T8" fmla="*/ 27432 w 31647"/>
                                <a:gd name="T9" fmla="*/ 18288 h 18289"/>
                                <a:gd name="T10" fmla="*/ 31647 w 31647"/>
                                <a:gd name="T11" fmla="*/ 13180 h 18289"/>
                                <a:gd name="T12" fmla="*/ 31647 w 31647"/>
                                <a:gd name="T13" fmla="*/ 5108 h 18289"/>
                                <a:gd name="T14" fmla="*/ 27432 w 31647"/>
                                <a:gd name="T15" fmla="*/ 0 h 18289"/>
                                <a:gd name="T16" fmla="*/ 4227 w 31647"/>
                                <a:gd name="T17" fmla="*/ 0 h 18289"/>
                                <a:gd name="T18" fmla="*/ 0 w 31647"/>
                                <a:gd name="T19" fmla="*/ 0 h 18289"/>
                                <a:gd name="T20" fmla="*/ 31647 w 31647"/>
                                <a:gd name="T21" fmla="*/ 18289 h 18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31647" h="18289" extrusionOk="0">
                                  <a:moveTo>
                                    <a:pt x="4227" y="0"/>
                                  </a:moveTo>
                                  <a:cubicBezTo>
                                    <a:pt x="1893" y="0"/>
                                    <a:pt x="0" y="2286"/>
                                    <a:pt x="0" y="5108"/>
                                  </a:cubicBezTo>
                                  <a:lnTo>
                                    <a:pt x="0" y="13180"/>
                                  </a:lnTo>
                                  <a:cubicBezTo>
                                    <a:pt x="0" y="16002"/>
                                    <a:pt x="1893" y="18288"/>
                                    <a:pt x="4227" y="18288"/>
                                  </a:cubicBezTo>
                                  <a:lnTo>
                                    <a:pt x="27432" y="18288"/>
                                  </a:lnTo>
                                  <a:cubicBezTo>
                                    <a:pt x="29754" y="18288"/>
                                    <a:pt x="31647" y="16002"/>
                                    <a:pt x="31647" y="13180"/>
                                  </a:cubicBezTo>
                                  <a:lnTo>
                                    <a:pt x="31647" y="5108"/>
                                  </a:lnTo>
                                  <a:cubicBezTo>
                                    <a:pt x="31647" y="2286"/>
                                    <a:pt x="29754" y="0"/>
                                    <a:pt x="27432" y="0"/>
                                  </a:cubicBezTo>
                                  <a:lnTo>
                                    <a:pt x="4227" y="0"/>
                                  </a:lnTo>
                                  <a:close/>
                                </a:path>
                              </a:pathLst>
                            </a:custGeom>
                            <a:solidFill>
                              <a:srgbClr val="5EB2FC"/>
                            </a:solidFill>
                            <a:ln w="12500">
                              <a:solidFill>
                                <a:srgbClr val="000000"/>
                              </a:solidFill>
                              <a:miter lim="11906"/>
                              <a:headEnd type="none" w="sm" len="sm"/>
                              <a:tailEnd type="none" w="sm" len="sm"/>
                            </a:ln>
                          </wps:spPr>
                          <wps:txbx>
                            <w:txbxContent>
                              <w:p w:rsidR="00693FEF" w:rsidRPr="00AF035F" w:rsidRDefault="00693FEF" w:rsidP="000D0CA1">
                                <w:pPr>
                                  <w:bidi w:val="0"/>
                                  <w:jc w:val="center"/>
                                  <w:rPr>
                                    <w:rFonts w:asciiTheme="majorBidi" w:eastAsia="Fira Sans Extra Condensed" w:hAnsiTheme="majorBidi" w:cstheme="majorBidi"/>
                                    <w:color w:val="FFFFFF"/>
                                    <w:sz w:val="29"/>
                                    <w:szCs w:val="29"/>
                                  </w:rPr>
                                </w:pPr>
                                <w:r w:rsidRPr="00AF035F">
                                  <w:rPr>
                                    <w:rFonts w:asciiTheme="majorBidi" w:eastAsia="Fira Sans Extra Condensed" w:hAnsiTheme="majorBidi" w:cstheme="majorBidi"/>
                                    <w:color w:val="FFFFFF"/>
                                    <w:sz w:val="29"/>
                                    <w:szCs w:val="29"/>
                                  </w:rPr>
                                  <w:t>01</w:t>
                                </w:r>
                              </w:p>
                            </w:txbxContent>
                          </wps:txbx>
                          <wps:bodyPr rot="0" vert="horz" wrap="square" lIns="68569" tIns="36000" rIns="68569" bIns="0" anchor="ctr" anchorCtr="0" upright="1">
                            <a:noAutofit/>
                          </wps:bodyPr>
                        </wps:wsp>
                        <wps:wsp>
                          <wps:cNvPr id="1624" name="Google Shape;1576;p34"/>
                          <wps:cNvSpPr txBox="1">
                            <a:spLocks noChangeArrowheads="1"/>
                          </wps:cNvSpPr>
                          <wps:spPr bwMode="auto">
                            <a:xfrm>
                              <a:off x="69411" y="-1469"/>
                              <a:ext cx="28657" cy="6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F564BE" w:rsidRDefault="00693FEF" w:rsidP="000D0CA1">
                                <w:pPr>
                                  <w:spacing w:line="240" w:lineRule="auto"/>
                                  <w:jc w:val="center"/>
                                  <w:rPr>
                                    <w:rFonts w:ascii="Sakkal Majalla" w:eastAsia="Fira Sans Extra Condensed" w:hAnsi="Sakkal Majalla"/>
                                    <w:b/>
                                    <w:bCs/>
                                    <w:color w:val="4472C4" w:themeColor="accent1"/>
                                    <w:sz w:val="34"/>
                                    <w:lang w:bidi="ar-SY"/>
                                  </w:rPr>
                                </w:pPr>
                                <w:r w:rsidRPr="00F564BE">
                                  <w:rPr>
                                    <w:rFonts w:ascii="Sakkal Majalla" w:eastAsia="Fira Sans Extra Condensed" w:hAnsi="Sakkal Majalla" w:hint="cs"/>
                                    <w:b/>
                                    <w:bCs/>
                                    <w:color w:val="4472C4" w:themeColor="accent1"/>
                                    <w:sz w:val="34"/>
                                    <w:rtl/>
                                    <w:lang w:bidi="ar-SY"/>
                                  </w:rPr>
                                  <w:t>معوقات لغوية</w:t>
                                </w:r>
                              </w:p>
                            </w:txbxContent>
                          </wps:txbx>
                          <wps:bodyPr rot="0" vert="horz" wrap="square" lIns="0" tIns="0" rIns="0" bIns="0" anchor="ctr" anchorCtr="0" upright="1">
                            <a:noAutofit/>
                          </wps:bodyPr>
                        </wps:wsp>
                      </wpg:grpSp>
                      <wpg:grpSp>
                        <wpg:cNvPr id="1625" name="Google Shape;1577;p34"/>
                        <wpg:cNvGrpSpPr>
                          <a:grpSpLocks/>
                        </wpg:cNvGrpSpPr>
                        <wpg:grpSpPr bwMode="auto">
                          <a:xfrm>
                            <a:off x="46563" y="15182"/>
                            <a:ext cx="36901" cy="11963"/>
                            <a:chOff x="46563" y="15182"/>
                            <a:chExt cx="49202" cy="15950"/>
                          </a:xfrm>
                        </wpg:grpSpPr>
                        <wps:wsp>
                          <wps:cNvPr id="1626" name="Google Shape;1578;p34"/>
                          <wps:cNvSpPr>
                            <a:spLocks/>
                          </wps:cNvSpPr>
                          <wps:spPr bwMode="auto">
                            <a:xfrm>
                              <a:off x="46563" y="15182"/>
                              <a:ext cx="7557" cy="7903"/>
                            </a:xfrm>
                            <a:custGeom>
                              <a:avLst/>
                              <a:gdLst>
                                <a:gd name="T0" fmla="*/ 30230 w 30231"/>
                                <a:gd name="T1" fmla="*/ 31611 h 31612"/>
                                <a:gd name="T2" fmla="*/ 15288 w 30231"/>
                                <a:gd name="T3" fmla="*/ 31611 h 31612"/>
                                <a:gd name="T4" fmla="*/ 12121 w 30231"/>
                                <a:gd name="T5" fmla="*/ 28659 h 31612"/>
                                <a:gd name="T6" fmla="*/ 12121 w 30231"/>
                                <a:gd name="T7" fmla="*/ 9061 h 31612"/>
                                <a:gd name="T8" fmla="*/ 0 w 30231"/>
                                <a:gd name="T9" fmla="*/ 9061 h 31612"/>
                                <a:gd name="T10" fmla="*/ 0 w 30231"/>
                                <a:gd name="T11" fmla="*/ 0 h 31612"/>
                              </a:gdLst>
                              <a:ahLst/>
                              <a:cxnLst>
                                <a:cxn ang="0">
                                  <a:pos x="T0" y="T1"/>
                                </a:cxn>
                                <a:cxn ang="0">
                                  <a:pos x="T2" y="T3"/>
                                </a:cxn>
                                <a:cxn ang="0">
                                  <a:pos x="T4" y="T5"/>
                                </a:cxn>
                                <a:cxn ang="0">
                                  <a:pos x="T6" y="T7"/>
                                </a:cxn>
                                <a:cxn ang="0">
                                  <a:pos x="T8" y="T9"/>
                                </a:cxn>
                                <a:cxn ang="0">
                                  <a:pos x="T10" y="T11"/>
                                </a:cxn>
                              </a:cxnLst>
                              <a:rect l="0" t="0" r="r" b="b"/>
                              <a:pathLst>
                                <a:path w="30231" h="31612" fill="none" extrusionOk="0">
                                  <a:moveTo>
                                    <a:pt x="30230" y="31611"/>
                                  </a:moveTo>
                                  <a:lnTo>
                                    <a:pt x="15288" y="31611"/>
                                  </a:lnTo>
                                  <a:cubicBezTo>
                                    <a:pt x="12645" y="31611"/>
                                    <a:pt x="12121" y="28659"/>
                                    <a:pt x="12121" y="28659"/>
                                  </a:cubicBezTo>
                                  <a:lnTo>
                                    <a:pt x="12121" y="9061"/>
                                  </a:lnTo>
                                  <a:lnTo>
                                    <a:pt x="0" y="9061"/>
                                  </a:lnTo>
                                  <a:lnTo>
                                    <a:pt x="0" y="0"/>
                                  </a:lnTo>
                                </a:path>
                              </a:pathLst>
                            </a:custGeom>
                            <a:noFill/>
                            <a:ln w="265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27" name="Google Shape;1579;p34"/>
                          <wps:cNvSpPr>
                            <a:spLocks/>
                          </wps:cNvSpPr>
                          <wps:spPr bwMode="auto">
                            <a:xfrm>
                              <a:off x="56745" y="23085"/>
                              <a:ext cx="11657" cy="0"/>
                            </a:xfrm>
                            <a:custGeom>
                              <a:avLst/>
                              <a:gdLst>
                                <a:gd name="T0" fmla="*/ 1 w 46626"/>
                                <a:gd name="T1" fmla="*/ 0 h 1"/>
                                <a:gd name="T2" fmla="*/ 46625 w 46626"/>
                                <a:gd name="T3" fmla="*/ 0 h 1"/>
                              </a:gdLst>
                              <a:ahLst/>
                              <a:cxnLst>
                                <a:cxn ang="0">
                                  <a:pos x="T0" y="T1"/>
                                </a:cxn>
                                <a:cxn ang="0">
                                  <a:pos x="T2" y="T3"/>
                                </a:cxn>
                              </a:cxnLst>
                              <a:rect l="0" t="0" r="r" b="b"/>
                              <a:pathLst>
                                <a:path w="46626" h="1" fill="none" extrusionOk="0">
                                  <a:moveTo>
                                    <a:pt x="1" y="0"/>
                                  </a:moveTo>
                                  <a:lnTo>
                                    <a:pt x="46625" y="0"/>
                                  </a:lnTo>
                                </a:path>
                              </a:pathLst>
                            </a:custGeom>
                            <a:noFill/>
                            <a:ln w="21125"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28" name="Google Shape;1580;p34"/>
                          <wps:cNvSpPr>
                            <a:spLocks/>
                          </wps:cNvSpPr>
                          <wps:spPr bwMode="auto">
                            <a:xfrm>
                              <a:off x="68402" y="22478"/>
                              <a:ext cx="1140" cy="1140"/>
                            </a:xfrm>
                            <a:custGeom>
                              <a:avLst/>
                              <a:gdLst>
                                <a:gd name="T0" fmla="*/ 2286 w 4561"/>
                                <a:gd name="T1" fmla="*/ 1 h 4561"/>
                                <a:gd name="T2" fmla="*/ 0 w 4561"/>
                                <a:gd name="T3" fmla="*/ 2287 h 4561"/>
                                <a:gd name="T4" fmla="*/ 2286 w 4561"/>
                                <a:gd name="T5" fmla="*/ 4561 h 4561"/>
                                <a:gd name="T6" fmla="*/ 4560 w 4561"/>
                                <a:gd name="T7" fmla="*/ 2287 h 4561"/>
                                <a:gd name="T8" fmla="*/ 2286 w 4561"/>
                                <a:gd name="T9" fmla="*/ 1 h 4561"/>
                              </a:gdLst>
                              <a:ahLst/>
                              <a:cxnLst>
                                <a:cxn ang="0">
                                  <a:pos x="T0" y="T1"/>
                                </a:cxn>
                                <a:cxn ang="0">
                                  <a:pos x="T2" y="T3"/>
                                </a:cxn>
                                <a:cxn ang="0">
                                  <a:pos x="T4" y="T5"/>
                                </a:cxn>
                                <a:cxn ang="0">
                                  <a:pos x="T6" y="T7"/>
                                </a:cxn>
                                <a:cxn ang="0">
                                  <a:pos x="T8" y="T9"/>
                                </a:cxn>
                              </a:cxnLst>
                              <a:rect l="0" t="0" r="r" b="b"/>
                              <a:pathLst>
                                <a:path w="4561" h="4561" extrusionOk="0">
                                  <a:moveTo>
                                    <a:pt x="2286" y="1"/>
                                  </a:moveTo>
                                  <a:cubicBezTo>
                                    <a:pt x="1024" y="1"/>
                                    <a:pt x="0" y="1024"/>
                                    <a:pt x="0" y="2287"/>
                                  </a:cubicBezTo>
                                  <a:cubicBezTo>
                                    <a:pt x="0" y="3549"/>
                                    <a:pt x="1024" y="4561"/>
                                    <a:pt x="2286" y="4561"/>
                                  </a:cubicBezTo>
                                  <a:cubicBezTo>
                                    <a:pt x="3548" y="4561"/>
                                    <a:pt x="4560" y="3549"/>
                                    <a:pt x="4560" y="2287"/>
                                  </a:cubicBezTo>
                                  <a:cubicBezTo>
                                    <a:pt x="4560" y="1024"/>
                                    <a:pt x="3548" y="1"/>
                                    <a:pt x="2286" y="1"/>
                                  </a:cubicBezTo>
                                  <a:close/>
                                </a:path>
                              </a:pathLst>
                            </a:custGeom>
                            <a:solidFill>
                              <a:srgbClr val="EC3A3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29" name="Google Shape;1581;p34"/>
                          <wps:cNvSpPr>
                            <a:spLocks/>
                          </wps:cNvSpPr>
                          <wps:spPr bwMode="auto">
                            <a:xfrm>
                              <a:off x="52706" y="20754"/>
                              <a:ext cx="7909" cy="4572"/>
                            </a:xfrm>
                            <a:custGeom>
                              <a:avLst/>
                              <a:gdLst>
                                <a:gd name="T0" fmla="*/ 4216 w 31636"/>
                                <a:gd name="T1" fmla="*/ 1 h 18289"/>
                                <a:gd name="T2" fmla="*/ 1 w 31636"/>
                                <a:gd name="T3" fmla="*/ 5109 h 18289"/>
                                <a:gd name="T4" fmla="*/ 1 w 31636"/>
                                <a:gd name="T5" fmla="*/ 13181 h 18289"/>
                                <a:gd name="T6" fmla="*/ 4216 w 31636"/>
                                <a:gd name="T7" fmla="*/ 18289 h 18289"/>
                                <a:gd name="T8" fmla="*/ 27421 w 31636"/>
                                <a:gd name="T9" fmla="*/ 18289 h 18289"/>
                                <a:gd name="T10" fmla="*/ 31636 w 31636"/>
                                <a:gd name="T11" fmla="*/ 13181 h 18289"/>
                                <a:gd name="T12" fmla="*/ 31636 w 31636"/>
                                <a:gd name="T13" fmla="*/ 5109 h 18289"/>
                                <a:gd name="T14" fmla="*/ 27421 w 31636"/>
                                <a:gd name="T15" fmla="*/ 1 h 18289"/>
                                <a:gd name="T16" fmla="*/ 4216 w 31636"/>
                                <a:gd name="T17" fmla="*/ 1 h 18289"/>
                                <a:gd name="T18" fmla="*/ 0 w 31636"/>
                                <a:gd name="T19" fmla="*/ 0 h 18289"/>
                                <a:gd name="T20" fmla="*/ 31636 w 31636"/>
                                <a:gd name="T21" fmla="*/ 18289 h 18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31636" h="18289" extrusionOk="0">
                                  <a:moveTo>
                                    <a:pt x="4216" y="1"/>
                                  </a:moveTo>
                                  <a:cubicBezTo>
                                    <a:pt x="1882" y="1"/>
                                    <a:pt x="1" y="2287"/>
                                    <a:pt x="1" y="5109"/>
                                  </a:cubicBezTo>
                                  <a:lnTo>
                                    <a:pt x="1" y="13181"/>
                                  </a:lnTo>
                                  <a:cubicBezTo>
                                    <a:pt x="1" y="16003"/>
                                    <a:pt x="1882" y="18289"/>
                                    <a:pt x="4216" y="18289"/>
                                  </a:cubicBezTo>
                                  <a:lnTo>
                                    <a:pt x="27421" y="18289"/>
                                  </a:lnTo>
                                  <a:cubicBezTo>
                                    <a:pt x="29754" y="18289"/>
                                    <a:pt x="31636" y="16003"/>
                                    <a:pt x="31636" y="13181"/>
                                  </a:cubicBezTo>
                                  <a:lnTo>
                                    <a:pt x="31636" y="5109"/>
                                  </a:lnTo>
                                  <a:cubicBezTo>
                                    <a:pt x="31636" y="2287"/>
                                    <a:pt x="29754" y="1"/>
                                    <a:pt x="27421" y="1"/>
                                  </a:cubicBezTo>
                                  <a:lnTo>
                                    <a:pt x="4216" y="1"/>
                                  </a:lnTo>
                                  <a:close/>
                                </a:path>
                              </a:pathLst>
                            </a:custGeom>
                            <a:solidFill>
                              <a:srgbClr val="EC3A3B"/>
                            </a:solidFill>
                            <a:ln w="12500">
                              <a:solidFill>
                                <a:srgbClr val="000000"/>
                              </a:solidFill>
                              <a:miter lim="11906"/>
                              <a:headEnd type="none" w="sm" len="sm"/>
                              <a:tailEnd type="none" w="sm" len="sm"/>
                            </a:ln>
                          </wps:spPr>
                          <wps:txbx>
                            <w:txbxContent>
                              <w:p w:rsidR="00693FEF" w:rsidRDefault="00693FEF" w:rsidP="000D0CA1">
                                <w:pPr>
                                  <w:bidi w:val="0"/>
                                  <w:jc w:val="center"/>
                                  <w:rPr>
                                    <w:rFonts w:ascii="Fira Sans Extra Condensed" w:eastAsia="Fira Sans Extra Condensed" w:hAnsi="Fira Sans Extra Condensed" w:cs="Fira Sans Extra Condensed"/>
                                    <w:color w:val="FFFFFF"/>
                                    <w:sz w:val="29"/>
                                    <w:szCs w:val="29"/>
                                  </w:rPr>
                                </w:pPr>
                                <w:r>
                                  <w:rPr>
                                    <w:rFonts w:ascii="Fira Sans Extra Condensed" w:eastAsia="Fira Sans Extra Condensed" w:hAnsi="Fira Sans Extra Condensed" w:cs="Fira Sans Extra Condensed"/>
                                    <w:color w:val="FFFFFF"/>
                                    <w:sz w:val="29"/>
                                    <w:szCs w:val="29"/>
                                  </w:rPr>
                                  <w:t>04</w:t>
                                </w:r>
                              </w:p>
                            </w:txbxContent>
                          </wps:txbx>
                          <wps:bodyPr rot="0" vert="horz" wrap="square" lIns="68569" tIns="36000" rIns="68569" bIns="36000" anchor="ctr" anchorCtr="0" upright="1">
                            <a:noAutofit/>
                          </wps:bodyPr>
                        </wps:wsp>
                        <wps:wsp>
                          <wps:cNvPr id="1630" name="Google Shape;1582;p34"/>
                          <wps:cNvSpPr txBox="1">
                            <a:spLocks noChangeArrowheads="1"/>
                          </wps:cNvSpPr>
                          <wps:spPr bwMode="auto">
                            <a:xfrm>
                              <a:off x="66763" y="21663"/>
                              <a:ext cx="29002" cy="9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F564BE" w:rsidRDefault="00693FEF" w:rsidP="000D0CA1">
                                <w:pPr>
                                  <w:bidi w:val="0"/>
                                  <w:spacing w:line="240" w:lineRule="auto"/>
                                  <w:jc w:val="right"/>
                                  <w:rPr>
                                    <w:rFonts w:ascii="Sakkal Majalla" w:eastAsia="Fira Sans Extra Condensed" w:hAnsi="Sakkal Majalla"/>
                                    <w:b/>
                                    <w:bCs/>
                                    <w:color w:val="FF0000"/>
                                    <w:sz w:val="34"/>
                                    <w:lang w:bidi="ar-SY"/>
                                  </w:rPr>
                                </w:pPr>
                                <w:r w:rsidRPr="00F564BE">
                                  <w:rPr>
                                    <w:rFonts w:ascii="Sakkal Majalla" w:eastAsia="Fira Sans Extra Condensed" w:hAnsi="Sakkal Majalla" w:hint="cs"/>
                                    <w:b/>
                                    <w:bCs/>
                                    <w:color w:val="FF0000"/>
                                    <w:sz w:val="34"/>
                                    <w:rtl/>
                                    <w:lang w:bidi="ar-SY"/>
                                  </w:rPr>
                                  <w:t>معوقات تنظيمية</w:t>
                                </w:r>
                              </w:p>
                            </w:txbxContent>
                          </wps:txbx>
                          <wps:bodyPr rot="0" vert="horz" wrap="square" lIns="0" tIns="0" rIns="0" bIns="0" anchor="ctr" anchorCtr="0" upright="1">
                            <a:noAutofit/>
                          </wps:bodyPr>
                        </wps:wsp>
                      </wpg:grpSp>
                      <wpg:grpSp>
                        <wpg:cNvPr id="1631" name="Google Shape;1583;p34"/>
                        <wpg:cNvGrpSpPr>
                          <a:grpSpLocks/>
                        </wpg:cNvGrpSpPr>
                        <wpg:grpSpPr bwMode="auto">
                          <a:xfrm>
                            <a:off x="51045" y="5370"/>
                            <a:ext cx="33934" cy="6610"/>
                            <a:chOff x="51045" y="4990"/>
                            <a:chExt cx="45245" cy="8813"/>
                          </a:xfrm>
                        </wpg:grpSpPr>
                        <wpg:grpSp>
                          <wpg:cNvPr id="1632" name="Google Shape;1584;p34"/>
                          <wpg:cNvGrpSpPr>
                            <a:grpSpLocks/>
                          </wpg:cNvGrpSpPr>
                          <wpg:grpSpPr bwMode="auto">
                            <a:xfrm rot="10800000" flipH="1">
                              <a:off x="51045" y="8351"/>
                              <a:ext cx="19103" cy="5452"/>
                              <a:chOff x="51045" y="8351"/>
                              <a:chExt cx="17385" cy="4962"/>
                            </a:xfrm>
                          </wpg:grpSpPr>
                          <wps:wsp>
                            <wps:cNvPr id="1633" name="Google Shape;1585;p34"/>
                            <wps:cNvSpPr>
                              <a:spLocks/>
                            </wps:cNvSpPr>
                            <wps:spPr bwMode="auto">
                              <a:xfrm rot="10800000">
                                <a:off x="51045" y="8351"/>
                                <a:ext cx="4962" cy="4962"/>
                              </a:xfrm>
                              <a:custGeom>
                                <a:avLst/>
                                <a:gdLst>
                                  <a:gd name="T0" fmla="*/ 248100 w 496200"/>
                                  <a:gd name="T1" fmla="*/ 0 h 496200"/>
                                  <a:gd name="T2" fmla="*/ 496200 w 496200"/>
                                  <a:gd name="T3" fmla="*/ 248100 h 496200"/>
                                  <a:gd name="T4" fmla="*/ 0 60000 65536"/>
                                  <a:gd name="T5" fmla="*/ 0 60000 65536"/>
                                </a:gdLst>
                                <a:ahLst/>
                                <a:cxnLst>
                                  <a:cxn ang="T4">
                                    <a:pos x="T0" y="T1"/>
                                  </a:cxn>
                                  <a:cxn ang="T5">
                                    <a:pos x="T2" y="T3"/>
                                  </a:cxn>
                                </a:cxnLst>
                                <a:rect l="0" t="0" r="r" b="b"/>
                                <a:pathLst>
                                  <a:path w="496200" h="496200" stroke="0">
                                    <a:moveTo>
                                      <a:pt x="248100" y="0"/>
                                    </a:moveTo>
                                    <a:cubicBezTo>
                                      <a:pt x="385122" y="0"/>
                                      <a:pt x="496200" y="111078"/>
                                      <a:pt x="496200" y="248100"/>
                                    </a:cubicBezTo>
                                    <a:lnTo>
                                      <a:pt x="248100" y="248100"/>
                                    </a:lnTo>
                                    <a:lnTo>
                                      <a:pt x="248100" y="0"/>
                                    </a:lnTo>
                                    <a:close/>
                                  </a:path>
                                  <a:path w="496200" h="496200" fill="none">
                                    <a:moveTo>
                                      <a:pt x="248100" y="0"/>
                                    </a:moveTo>
                                    <a:cubicBezTo>
                                      <a:pt x="385122" y="0"/>
                                      <a:pt x="496200" y="111078"/>
                                      <a:pt x="496200" y="248100"/>
                                    </a:cubicBezTo>
                                  </a:path>
                                </a:pathLst>
                              </a:custGeom>
                              <a:noFill/>
                              <a:ln w="28575">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34" name="Google Shape;1586;p34"/>
                            <wps:cNvCnPr>
                              <a:cxnSpLocks noChangeShapeType="1"/>
                            </wps:cNvCnPr>
                            <wps:spPr bwMode="auto">
                              <a:xfrm>
                                <a:off x="53526" y="13313"/>
                                <a:ext cx="14904"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35" name="Google Shape;1587;p34"/>
                            <wps:cNvCnPr>
                              <a:cxnSpLocks noChangeShapeType="1"/>
                            </wps:cNvCnPr>
                            <wps:spPr bwMode="auto">
                              <a:xfrm rot="10800000">
                                <a:off x="51045" y="8792"/>
                                <a:ext cx="0" cy="204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s:wsp>
                          <wps:cNvPr id="1636" name="Google Shape;1588;p34"/>
                          <wps:cNvSpPr>
                            <a:spLocks/>
                          </wps:cNvSpPr>
                          <wps:spPr bwMode="auto">
                            <a:xfrm>
                              <a:off x="54992" y="6511"/>
                              <a:ext cx="7912" cy="4570"/>
                            </a:xfrm>
                            <a:custGeom>
                              <a:avLst/>
                              <a:gdLst>
                                <a:gd name="T0" fmla="*/ 4215 w 31648"/>
                                <a:gd name="T1" fmla="*/ 1 h 18277"/>
                                <a:gd name="T2" fmla="*/ 1 w 31648"/>
                                <a:gd name="T3" fmla="*/ 5096 h 18277"/>
                                <a:gd name="T4" fmla="*/ 1 w 31648"/>
                                <a:gd name="T5" fmla="*/ 13181 h 18277"/>
                                <a:gd name="T6" fmla="*/ 4215 w 31648"/>
                                <a:gd name="T7" fmla="*/ 18277 h 18277"/>
                                <a:gd name="T8" fmla="*/ 27421 w 31648"/>
                                <a:gd name="T9" fmla="*/ 18277 h 18277"/>
                                <a:gd name="T10" fmla="*/ 31647 w 31648"/>
                                <a:gd name="T11" fmla="*/ 13181 h 18277"/>
                                <a:gd name="T12" fmla="*/ 31647 w 31648"/>
                                <a:gd name="T13" fmla="*/ 5096 h 18277"/>
                                <a:gd name="T14" fmla="*/ 27421 w 31648"/>
                                <a:gd name="T15" fmla="*/ 1 h 18277"/>
                                <a:gd name="T16" fmla="*/ 4215 w 31648"/>
                                <a:gd name="T17" fmla="*/ 1 h 18277"/>
                                <a:gd name="T18" fmla="*/ 0 w 31648"/>
                                <a:gd name="T19" fmla="*/ 0 h 18277"/>
                                <a:gd name="T20" fmla="*/ 31648 w 31648"/>
                                <a:gd name="T21" fmla="*/ 18277 h 182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31648" h="18277" extrusionOk="0">
                                  <a:moveTo>
                                    <a:pt x="4215" y="1"/>
                                  </a:moveTo>
                                  <a:cubicBezTo>
                                    <a:pt x="1894" y="1"/>
                                    <a:pt x="1" y="2287"/>
                                    <a:pt x="1" y="5096"/>
                                  </a:cubicBezTo>
                                  <a:lnTo>
                                    <a:pt x="1" y="13181"/>
                                  </a:lnTo>
                                  <a:cubicBezTo>
                                    <a:pt x="1" y="16003"/>
                                    <a:pt x="1894" y="18277"/>
                                    <a:pt x="4215" y="18277"/>
                                  </a:cubicBezTo>
                                  <a:lnTo>
                                    <a:pt x="27421" y="18277"/>
                                  </a:lnTo>
                                  <a:cubicBezTo>
                                    <a:pt x="29754" y="18277"/>
                                    <a:pt x="31647" y="16003"/>
                                    <a:pt x="31647" y="13181"/>
                                  </a:cubicBezTo>
                                  <a:lnTo>
                                    <a:pt x="31647" y="5096"/>
                                  </a:lnTo>
                                  <a:cubicBezTo>
                                    <a:pt x="31647" y="2287"/>
                                    <a:pt x="29754" y="1"/>
                                    <a:pt x="27421" y="1"/>
                                  </a:cubicBezTo>
                                  <a:lnTo>
                                    <a:pt x="4215" y="1"/>
                                  </a:lnTo>
                                  <a:close/>
                                </a:path>
                              </a:pathLst>
                            </a:custGeom>
                            <a:solidFill>
                              <a:srgbClr val="69E781"/>
                            </a:solidFill>
                            <a:ln w="12500">
                              <a:solidFill>
                                <a:srgbClr val="000000"/>
                              </a:solidFill>
                              <a:miter lim="11906"/>
                              <a:headEnd type="none" w="sm" len="sm"/>
                              <a:tailEnd type="none" w="sm" len="sm"/>
                            </a:ln>
                          </wps:spPr>
                          <wps:txbx>
                            <w:txbxContent>
                              <w:p w:rsidR="00693FEF" w:rsidRDefault="00693FEF" w:rsidP="000D0CA1">
                                <w:pPr>
                                  <w:bidi w:val="0"/>
                                  <w:jc w:val="center"/>
                                  <w:rPr>
                                    <w:rFonts w:ascii="Fira Sans Extra Condensed" w:eastAsia="Fira Sans Extra Condensed" w:hAnsi="Fira Sans Extra Condensed" w:cs="Fira Sans Extra Condensed"/>
                                    <w:color w:val="FFFFFF"/>
                                    <w:sz w:val="29"/>
                                    <w:szCs w:val="29"/>
                                  </w:rPr>
                                </w:pPr>
                                <w:r>
                                  <w:rPr>
                                    <w:rFonts w:ascii="Fira Sans Extra Condensed" w:eastAsia="Fira Sans Extra Condensed" w:hAnsi="Fira Sans Extra Condensed" w:cs="Fira Sans Extra Condensed"/>
                                    <w:color w:val="FFFFFF"/>
                                    <w:sz w:val="29"/>
                                    <w:szCs w:val="29"/>
                                  </w:rPr>
                                  <w:t>02</w:t>
                                </w:r>
                              </w:p>
                            </w:txbxContent>
                          </wps:txbx>
                          <wps:bodyPr rot="0" vert="horz" wrap="square" lIns="68569" tIns="36000" rIns="68569" bIns="0" anchor="ctr" anchorCtr="0" upright="1">
                            <a:noAutofit/>
                          </wps:bodyPr>
                        </wps:wsp>
                        <wps:wsp>
                          <wps:cNvPr id="1637" name="Google Shape;1589;p34"/>
                          <wps:cNvSpPr>
                            <a:spLocks/>
                          </wps:cNvSpPr>
                          <wps:spPr bwMode="auto">
                            <a:xfrm>
                              <a:off x="69857" y="7702"/>
                              <a:ext cx="1140" cy="1140"/>
                            </a:xfrm>
                            <a:custGeom>
                              <a:avLst/>
                              <a:gdLst>
                                <a:gd name="T0" fmla="*/ 2275 w 4561"/>
                                <a:gd name="T1" fmla="*/ 0 h 4561"/>
                                <a:gd name="T2" fmla="*/ 0 w 4561"/>
                                <a:gd name="T3" fmla="*/ 2274 h 4561"/>
                                <a:gd name="T4" fmla="*/ 2275 w 4561"/>
                                <a:gd name="T5" fmla="*/ 4560 h 4561"/>
                                <a:gd name="T6" fmla="*/ 4561 w 4561"/>
                                <a:gd name="T7" fmla="*/ 2274 h 4561"/>
                                <a:gd name="T8" fmla="*/ 2275 w 4561"/>
                                <a:gd name="T9" fmla="*/ 0 h 4561"/>
                              </a:gdLst>
                              <a:ahLst/>
                              <a:cxnLst>
                                <a:cxn ang="0">
                                  <a:pos x="T0" y="T1"/>
                                </a:cxn>
                                <a:cxn ang="0">
                                  <a:pos x="T2" y="T3"/>
                                </a:cxn>
                                <a:cxn ang="0">
                                  <a:pos x="T4" y="T5"/>
                                </a:cxn>
                                <a:cxn ang="0">
                                  <a:pos x="T6" y="T7"/>
                                </a:cxn>
                                <a:cxn ang="0">
                                  <a:pos x="T8" y="T9"/>
                                </a:cxn>
                              </a:cxnLst>
                              <a:rect l="0" t="0" r="r" b="b"/>
                              <a:pathLst>
                                <a:path w="4561" h="4561" extrusionOk="0">
                                  <a:moveTo>
                                    <a:pt x="2275" y="0"/>
                                  </a:moveTo>
                                  <a:cubicBezTo>
                                    <a:pt x="1013" y="0"/>
                                    <a:pt x="0" y="1024"/>
                                    <a:pt x="0" y="2274"/>
                                  </a:cubicBezTo>
                                  <a:cubicBezTo>
                                    <a:pt x="0" y="3536"/>
                                    <a:pt x="1013" y="4560"/>
                                    <a:pt x="2275" y="4560"/>
                                  </a:cubicBezTo>
                                  <a:cubicBezTo>
                                    <a:pt x="3537" y="4560"/>
                                    <a:pt x="4561" y="3536"/>
                                    <a:pt x="4561" y="2274"/>
                                  </a:cubicBezTo>
                                  <a:cubicBezTo>
                                    <a:pt x="4561" y="1024"/>
                                    <a:pt x="3537" y="0"/>
                                    <a:pt x="2275" y="0"/>
                                  </a:cubicBezTo>
                                  <a:close/>
                                </a:path>
                              </a:pathLst>
                            </a:custGeom>
                            <a:solidFill>
                              <a:srgbClr val="69E78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38" name="Google Shape;1590;p34"/>
                          <wps:cNvSpPr txBox="1">
                            <a:spLocks noChangeArrowheads="1"/>
                          </wps:cNvSpPr>
                          <wps:spPr bwMode="auto">
                            <a:xfrm>
                              <a:off x="70956" y="4990"/>
                              <a:ext cx="25335" cy="6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F564BE" w:rsidRDefault="00693FEF" w:rsidP="000D0CA1">
                                <w:pPr>
                                  <w:spacing w:line="240" w:lineRule="auto"/>
                                  <w:jc w:val="center"/>
                                  <w:rPr>
                                    <w:rFonts w:ascii="Sakkal Majalla" w:eastAsia="Fira Sans Extra Condensed" w:hAnsi="Sakkal Majalla"/>
                                    <w:b/>
                                    <w:bCs/>
                                    <w:color w:val="66FF66"/>
                                    <w:sz w:val="34"/>
                                    <w:lang w:bidi="ar-SY"/>
                                  </w:rPr>
                                </w:pPr>
                                <w:r w:rsidRPr="00F564BE">
                                  <w:rPr>
                                    <w:rFonts w:ascii="Sakkal Majalla" w:eastAsia="Fira Sans Extra Condensed" w:hAnsi="Sakkal Majalla" w:hint="cs"/>
                                    <w:b/>
                                    <w:bCs/>
                                    <w:color w:val="66FF66"/>
                                    <w:sz w:val="34"/>
                                    <w:rtl/>
                                    <w:lang w:bidi="ar-SY"/>
                                  </w:rPr>
                                  <w:t>صعوبات نفسية</w:t>
                                </w:r>
                              </w:p>
                            </w:txbxContent>
                          </wps:txbx>
                          <wps:bodyPr rot="0" vert="horz" wrap="square" lIns="0" tIns="0" rIns="0" bIns="0" anchor="ctr" anchorCtr="0" upright="1">
                            <a:noAutofit/>
                          </wps:bodyPr>
                        </wps:wsp>
                      </wpg:grpSp>
                      <wpg:grpSp>
                        <wpg:cNvPr id="1639" name="Google Shape;1591;p34"/>
                        <wpg:cNvGrpSpPr>
                          <a:grpSpLocks/>
                        </wpg:cNvGrpSpPr>
                        <wpg:grpSpPr bwMode="auto">
                          <a:xfrm>
                            <a:off x="51045" y="11083"/>
                            <a:ext cx="34651" cy="8428"/>
                            <a:chOff x="51045" y="11083"/>
                            <a:chExt cx="46200" cy="11237"/>
                          </a:xfrm>
                        </wpg:grpSpPr>
                        <wpg:grpSp>
                          <wpg:cNvPr id="1640" name="Google Shape;1592;p34"/>
                          <wpg:cNvGrpSpPr>
                            <a:grpSpLocks/>
                          </wpg:cNvGrpSpPr>
                          <wpg:grpSpPr bwMode="auto">
                            <a:xfrm>
                              <a:off x="51045" y="11083"/>
                              <a:ext cx="19103" cy="5452"/>
                              <a:chOff x="51045" y="11083"/>
                              <a:chExt cx="17385" cy="4962"/>
                            </a:xfrm>
                          </wpg:grpSpPr>
                          <wps:wsp>
                            <wps:cNvPr id="1641" name="Google Shape;1593;p34"/>
                            <wps:cNvSpPr>
                              <a:spLocks/>
                            </wps:cNvSpPr>
                            <wps:spPr bwMode="auto">
                              <a:xfrm rot="10800000">
                                <a:off x="51045" y="11083"/>
                                <a:ext cx="4962" cy="4962"/>
                              </a:xfrm>
                              <a:custGeom>
                                <a:avLst/>
                                <a:gdLst>
                                  <a:gd name="T0" fmla="*/ 248100 w 496200"/>
                                  <a:gd name="T1" fmla="*/ 0 h 496200"/>
                                  <a:gd name="T2" fmla="*/ 496200 w 496200"/>
                                  <a:gd name="T3" fmla="*/ 248100 h 496200"/>
                                  <a:gd name="T4" fmla="*/ 0 60000 65536"/>
                                  <a:gd name="T5" fmla="*/ 0 60000 65536"/>
                                </a:gdLst>
                                <a:ahLst/>
                                <a:cxnLst>
                                  <a:cxn ang="T4">
                                    <a:pos x="T0" y="T1"/>
                                  </a:cxn>
                                  <a:cxn ang="T5">
                                    <a:pos x="T2" y="T3"/>
                                  </a:cxn>
                                </a:cxnLst>
                                <a:rect l="0" t="0" r="r" b="b"/>
                                <a:pathLst>
                                  <a:path w="496200" h="496200" stroke="0">
                                    <a:moveTo>
                                      <a:pt x="248100" y="0"/>
                                    </a:moveTo>
                                    <a:cubicBezTo>
                                      <a:pt x="385122" y="0"/>
                                      <a:pt x="496200" y="111078"/>
                                      <a:pt x="496200" y="248100"/>
                                    </a:cubicBezTo>
                                    <a:lnTo>
                                      <a:pt x="248100" y="248100"/>
                                    </a:lnTo>
                                    <a:lnTo>
                                      <a:pt x="248100" y="0"/>
                                    </a:lnTo>
                                    <a:close/>
                                  </a:path>
                                  <a:path w="496200" h="496200" fill="none">
                                    <a:moveTo>
                                      <a:pt x="248100" y="0"/>
                                    </a:moveTo>
                                    <a:cubicBezTo>
                                      <a:pt x="385122" y="0"/>
                                      <a:pt x="496200" y="111078"/>
                                      <a:pt x="496200" y="248100"/>
                                    </a:cubicBezTo>
                                  </a:path>
                                </a:pathLst>
                              </a:custGeom>
                              <a:noFill/>
                              <a:ln w="28575">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42" name="Google Shape;1594;p34"/>
                            <wps:cNvCnPr>
                              <a:cxnSpLocks noChangeShapeType="1"/>
                            </wps:cNvCnPr>
                            <wps:spPr bwMode="auto">
                              <a:xfrm>
                                <a:off x="53526" y="16045"/>
                                <a:ext cx="14904"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43" name="Google Shape;1595;p34"/>
                            <wps:cNvCnPr>
                              <a:cxnSpLocks noChangeShapeType="1"/>
                            </wps:cNvCnPr>
                            <wps:spPr bwMode="auto">
                              <a:xfrm rot="10800000">
                                <a:off x="51045" y="11524"/>
                                <a:ext cx="0" cy="204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s:wsp>
                          <wps:cNvPr id="1644" name="Google Shape;1596;p34"/>
                          <wps:cNvSpPr>
                            <a:spLocks/>
                          </wps:cNvSpPr>
                          <wps:spPr bwMode="auto">
                            <a:xfrm>
                              <a:off x="55013" y="13858"/>
                              <a:ext cx="7912" cy="4572"/>
                            </a:xfrm>
                            <a:custGeom>
                              <a:avLst/>
                              <a:gdLst>
                                <a:gd name="T0" fmla="*/ 4227 w 31647"/>
                                <a:gd name="T1" fmla="*/ 0 h 18289"/>
                                <a:gd name="T2" fmla="*/ 0 w 31647"/>
                                <a:gd name="T3" fmla="*/ 5108 h 18289"/>
                                <a:gd name="T4" fmla="*/ 0 w 31647"/>
                                <a:gd name="T5" fmla="*/ 13180 h 18289"/>
                                <a:gd name="T6" fmla="*/ 4227 w 31647"/>
                                <a:gd name="T7" fmla="*/ 18288 h 18289"/>
                                <a:gd name="T8" fmla="*/ 27432 w 31647"/>
                                <a:gd name="T9" fmla="*/ 18288 h 18289"/>
                                <a:gd name="T10" fmla="*/ 31647 w 31647"/>
                                <a:gd name="T11" fmla="*/ 13180 h 18289"/>
                                <a:gd name="T12" fmla="*/ 31647 w 31647"/>
                                <a:gd name="T13" fmla="*/ 5108 h 18289"/>
                                <a:gd name="T14" fmla="*/ 27432 w 31647"/>
                                <a:gd name="T15" fmla="*/ 0 h 18289"/>
                                <a:gd name="T16" fmla="*/ 4227 w 31647"/>
                                <a:gd name="T17" fmla="*/ 0 h 18289"/>
                                <a:gd name="T18" fmla="*/ 0 w 31647"/>
                                <a:gd name="T19" fmla="*/ 0 h 18289"/>
                                <a:gd name="T20" fmla="*/ 31647 w 31647"/>
                                <a:gd name="T21" fmla="*/ 18289 h 18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31647" h="18289" extrusionOk="0">
                                  <a:moveTo>
                                    <a:pt x="4227" y="0"/>
                                  </a:moveTo>
                                  <a:cubicBezTo>
                                    <a:pt x="1893" y="0"/>
                                    <a:pt x="0" y="2286"/>
                                    <a:pt x="0" y="5108"/>
                                  </a:cubicBezTo>
                                  <a:lnTo>
                                    <a:pt x="0" y="13180"/>
                                  </a:lnTo>
                                  <a:cubicBezTo>
                                    <a:pt x="0" y="16002"/>
                                    <a:pt x="1893" y="18288"/>
                                    <a:pt x="4227" y="18288"/>
                                  </a:cubicBezTo>
                                  <a:lnTo>
                                    <a:pt x="27432" y="18288"/>
                                  </a:lnTo>
                                  <a:cubicBezTo>
                                    <a:pt x="29754" y="18288"/>
                                    <a:pt x="31647" y="16002"/>
                                    <a:pt x="31647" y="13180"/>
                                  </a:cubicBezTo>
                                  <a:lnTo>
                                    <a:pt x="31647" y="5108"/>
                                  </a:lnTo>
                                  <a:cubicBezTo>
                                    <a:pt x="31647" y="2286"/>
                                    <a:pt x="29754" y="0"/>
                                    <a:pt x="27432" y="0"/>
                                  </a:cubicBezTo>
                                  <a:lnTo>
                                    <a:pt x="4227" y="0"/>
                                  </a:lnTo>
                                  <a:close/>
                                </a:path>
                              </a:pathLst>
                            </a:custGeom>
                            <a:solidFill>
                              <a:srgbClr val="FCBD24"/>
                            </a:solidFill>
                            <a:ln w="12500">
                              <a:solidFill>
                                <a:srgbClr val="000000"/>
                              </a:solidFill>
                              <a:miter lim="11906"/>
                              <a:headEnd type="none" w="sm" len="sm"/>
                              <a:tailEnd type="none" w="sm" len="sm"/>
                            </a:ln>
                          </wps:spPr>
                          <wps:txbx>
                            <w:txbxContent>
                              <w:p w:rsidR="00693FEF" w:rsidRDefault="00693FEF" w:rsidP="000D0CA1">
                                <w:pPr>
                                  <w:bidi w:val="0"/>
                                  <w:jc w:val="center"/>
                                  <w:rPr>
                                    <w:rFonts w:ascii="Fira Sans Extra Condensed" w:eastAsia="Fira Sans Extra Condensed" w:hAnsi="Fira Sans Extra Condensed" w:cs="Fira Sans Extra Condensed"/>
                                    <w:color w:val="FFFFFF"/>
                                    <w:sz w:val="29"/>
                                    <w:szCs w:val="29"/>
                                  </w:rPr>
                                </w:pPr>
                                <w:r>
                                  <w:rPr>
                                    <w:rFonts w:ascii="Fira Sans Extra Condensed" w:eastAsia="Fira Sans Extra Condensed" w:hAnsi="Fira Sans Extra Condensed" w:cs="Fira Sans Extra Condensed"/>
                                    <w:color w:val="FFFFFF"/>
                                    <w:sz w:val="29"/>
                                    <w:szCs w:val="29"/>
                                  </w:rPr>
                                  <w:t>03</w:t>
                                </w:r>
                              </w:p>
                            </w:txbxContent>
                          </wps:txbx>
                          <wps:bodyPr rot="0" vert="horz" wrap="square" lIns="68569" tIns="36000" rIns="68569" bIns="36000" anchor="ctr" anchorCtr="0" upright="1">
                            <a:noAutofit/>
                          </wps:bodyPr>
                        </wps:wsp>
                        <wps:wsp>
                          <wps:cNvPr id="1645" name="Google Shape;1597;p34"/>
                          <wps:cNvSpPr>
                            <a:spLocks/>
                          </wps:cNvSpPr>
                          <wps:spPr bwMode="auto">
                            <a:xfrm>
                              <a:off x="69857" y="15840"/>
                              <a:ext cx="1140" cy="1140"/>
                            </a:xfrm>
                            <a:custGeom>
                              <a:avLst/>
                              <a:gdLst>
                                <a:gd name="T0" fmla="*/ 2275 w 4561"/>
                                <a:gd name="T1" fmla="*/ 1 h 4561"/>
                                <a:gd name="T2" fmla="*/ 0 w 4561"/>
                                <a:gd name="T3" fmla="*/ 2287 h 4561"/>
                                <a:gd name="T4" fmla="*/ 2275 w 4561"/>
                                <a:gd name="T5" fmla="*/ 4561 h 4561"/>
                                <a:gd name="T6" fmla="*/ 4561 w 4561"/>
                                <a:gd name="T7" fmla="*/ 2287 h 4561"/>
                                <a:gd name="T8" fmla="*/ 2275 w 4561"/>
                                <a:gd name="T9" fmla="*/ 1 h 4561"/>
                              </a:gdLst>
                              <a:ahLst/>
                              <a:cxnLst>
                                <a:cxn ang="0">
                                  <a:pos x="T0" y="T1"/>
                                </a:cxn>
                                <a:cxn ang="0">
                                  <a:pos x="T2" y="T3"/>
                                </a:cxn>
                                <a:cxn ang="0">
                                  <a:pos x="T4" y="T5"/>
                                </a:cxn>
                                <a:cxn ang="0">
                                  <a:pos x="T6" y="T7"/>
                                </a:cxn>
                                <a:cxn ang="0">
                                  <a:pos x="T8" y="T9"/>
                                </a:cxn>
                              </a:cxnLst>
                              <a:rect l="0" t="0" r="r" b="b"/>
                              <a:pathLst>
                                <a:path w="4561" h="4561" extrusionOk="0">
                                  <a:moveTo>
                                    <a:pt x="2275" y="1"/>
                                  </a:moveTo>
                                  <a:cubicBezTo>
                                    <a:pt x="1013" y="1"/>
                                    <a:pt x="0" y="1025"/>
                                    <a:pt x="0" y="2287"/>
                                  </a:cubicBezTo>
                                  <a:cubicBezTo>
                                    <a:pt x="0" y="3549"/>
                                    <a:pt x="1013" y="4561"/>
                                    <a:pt x="2275" y="4561"/>
                                  </a:cubicBezTo>
                                  <a:cubicBezTo>
                                    <a:pt x="3537" y="4561"/>
                                    <a:pt x="4561" y="3549"/>
                                    <a:pt x="4561" y="2287"/>
                                  </a:cubicBezTo>
                                  <a:cubicBezTo>
                                    <a:pt x="4561" y="1025"/>
                                    <a:pt x="3537" y="1"/>
                                    <a:pt x="2275"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46" name="Google Shape;1598;p34"/>
                          <wps:cNvSpPr txBox="1">
                            <a:spLocks noChangeArrowheads="1"/>
                          </wps:cNvSpPr>
                          <wps:spPr bwMode="auto">
                            <a:xfrm>
                              <a:off x="71892" y="11083"/>
                              <a:ext cx="25353" cy="11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F564BE" w:rsidRDefault="00693FEF" w:rsidP="000D0CA1">
                                <w:pPr>
                                  <w:spacing w:line="240" w:lineRule="auto"/>
                                  <w:jc w:val="center"/>
                                  <w:rPr>
                                    <w:rFonts w:ascii="Sakkal Majalla" w:eastAsia="Fira Sans Extra Condensed" w:hAnsi="Sakkal Majalla"/>
                                    <w:b/>
                                    <w:bCs/>
                                    <w:color w:val="FFC000"/>
                                    <w:sz w:val="34"/>
                                    <w:lang w:bidi="ar-SY"/>
                                  </w:rPr>
                                </w:pPr>
                                <w:r w:rsidRPr="00F564BE">
                                  <w:rPr>
                                    <w:rFonts w:ascii="Sakkal Majalla" w:eastAsia="Fira Sans Extra Condensed" w:hAnsi="Sakkal Majalla" w:hint="cs"/>
                                    <w:b/>
                                    <w:bCs/>
                                    <w:color w:val="FFC000"/>
                                    <w:sz w:val="34"/>
                                    <w:rtl/>
                                    <w:lang w:bidi="ar-SY"/>
                                  </w:rPr>
                                  <w:t>معوقات ناشئة عن الفروق الفردية</w:t>
                                </w:r>
                              </w:p>
                            </w:txbxContent>
                          </wps:txbx>
                          <wps:bodyPr rot="0" vert="horz" wrap="square" lIns="0" tIns="0" rIns="0" bIns="0" anchor="ctr" anchorCtr="0" upright="1">
                            <a:noAutofit/>
                          </wps:bodyPr>
                        </wps:wsp>
                      </wpg:grpSp>
                      <wpg:grpSp>
                        <wpg:cNvPr id="1647" name="Google Shape;1599;p34"/>
                        <wpg:cNvGrpSpPr>
                          <a:grpSpLocks/>
                        </wpg:cNvGrpSpPr>
                        <wpg:grpSpPr bwMode="auto">
                          <a:xfrm>
                            <a:off x="-1377" y="-1740"/>
                            <a:ext cx="41178" cy="9631"/>
                            <a:chOff x="-3118" y="-2320"/>
                            <a:chExt cx="54904" cy="12842"/>
                          </a:xfrm>
                        </wpg:grpSpPr>
                        <wps:wsp>
                          <wps:cNvPr id="1648" name="Google Shape;1600;p34"/>
                          <wps:cNvSpPr>
                            <a:spLocks/>
                          </wps:cNvSpPr>
                          <wps:spPr bwMode="auto">
                            <a:xfrm>
                              <a:off x="44231" y="2241"/>
                              <a:ext cx="7555" cy="8281"/>
                            </a:xfrm>
                            <a:custGeom>
                              <a:avLst/>
                              <a:gdLst>
                                <a:gd name="T0" fmla="*/ 0 w 30219"/>
                                <a:gd name="T1" fmla="*/ 1 h 33124"/>
                                <a:gd name="T2" fmla="*/ 14942 w 30219"/>
                                <a:gd name="T3" fmla="*/ 1 h 33124"/>
                                <a:gd name="T4" fmla="*/ 18110 w 30219"/>
                                <a:gd name="T5" fmla="*/ 2953 h 33124"/>
                                <a:gd name="T6" fmla="*/ 18110 w 30219"/>
                                <a:gd name="T7" fmla="*/ 22551 h 33124"/>
                                <a:gd name="T8" fmla="*/ 30218 w 30219"/>
                                <a:gd name="T9" fmla="*/ 22551 h 33124"/>
                                <a:gd name="T10" fmla="*/ 30218 w 30219"/>
                                <a:gd name="T11" fmla="*/ 33124 h 33124"/>
                              </a:gdLst>
                              <a:ahLst/>
                              <a:cxnLst>
                                <a:cxn ang="0">
                                  <a:pos x="T0" y="T1"/>
                                </a:cxn>
                                <a:cxn ang="0">
                                  <a:pos x="T2" y="T3"/>
                                </a:cxn>
                                <a:cxn ang="0">
                                  <a:pos x="T4" y="T5"/>
                                </a:cxn>
                                <a:cxn ang="0">
                                  <a:pos x="T6" y="T7"/>
                                </a:cxn>
                                <a:cxn ang="0">
                                  <a:pos x="T8" y="T9"/>
                                </a:cxn>
                                <a:cxn ang="0">
                                  <a:pos x="T10" y="T11"/>
                                </a:cxn>
                              </a:cxnLst>
                              <a:rect l="0" t="0" r="r" b="b"/>
                              <a:pathLst>
                                <a:path w="30219" h="33124" fill="none" extrusionOk="0">
                                  <a:moveTo>
                                    <a:pt x="0" y="1"/>
                                  </a:moveTo>
                                  <a:lnTo>
                                    <a:pt x="14942" y="1"/>
                                  </a:lnTo>
                                  <a:cubicBezTo>
                                    <a:pt x="17574" y="1"/>
                                    <a:pt x="18110" y="2953"/>
                                    <a:pt x="18110" y="2953"/>
                                  </a:cubicBezTo>
                                  <a:lnTo>
                                    <a:pt x="18110" y="22551"/>
                                  </a:lnTo>
                                  <a:lnTo>
                                    <a:pt x="30218" y="22551"/>
                                  </a:lnTo>
                                  <a:lnTo>
                                    <a:pt x="30218" y="33124"/>
                                  </a:lnTo>
                                </a:path>
                              </a:pathLst>
                            </a:custGeom>
                            <a:noFill/>
                            <a:ln w="253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49" name="Google Shape;1601;p34"/>
                          <wps:cNvSpPr>
                            <a:spLocks/>
                          </wps:cNvSpPr>
                          <wps:spPr bwMode="auto">
                            <a:xfrm>
                              <a:off x="29551" y="2241"/>
                              <a:ext cx="16127" cy="0"/>
                            </a:xfrm>
                            <a:custGeom>
                              <a:avLst/>
                              <a:gdLst>
                                <a:gd name="T0" fmla="*/ 64509 w 64509"/>
                                <a:gd name="T1" fmla="*/ 1 h 1"/>
                                <a:gd name="T2" fmla="*/ 0 w 64509"/>
                                <a:gd name="T3" fmla="*/ 1 h 1"/>
                              </a:gdLst>
                              <a:ahLst/>
                              <a:cxnLst>
                                <a:cxn ang="0">
                                  <a:pos x="T0" y="T1"/>
                                </a:cxn>
                                <a:cxn ang="0">
                                  <a:pos x="T2" y="T3"/>
                                </a:cxn>
                              </a:cxnLst>
                              <a:rect l="0" t="0" r="r" b="b"/>
                              <a:pathLst>
                                <a:path w="64509" h="1" fill="none" extrusionOk="0">
                                  <a:moveTo>
                                    <a:pt x="64509" y="1"/>
                                  </a:moveTo>
                                  <a:lnTo>
                                    <a:pt x="0" y="1"/>
                                  </a:lnTo>
                                </a:path>
                              </a:pathLst>
                            </a:custGeom>
                            <a:noFill/>
                            <a:ln w="253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50" name="Google Shape;1602;p34"/>
                          <wps:cNvSpPr>
                            <a:spLocks/>
                          </wps:cNvSpPr>
                          <wps:spPr bwMode="auto">
                            <a:xfrm>
                              <a:off x="28545" y="1708"/>
                              <a:ext cx="1140" cy="1140"/>
                            </a:xfrm>
                            <a:custGeom>
                              <a:avLst/>
                              <a:gdLst>
                                <a:gd name="T0" fmla="*/ 2274 w 4561"/>
                                <a:gd name="T1" fmla="*/ 0 h 4561"/>
                                <a:gd name="T2" fmla="*/ 0 w 4561"/>
                                <a:gd name="T3" fmla="*/ 2274 h 4561"/>
                                <a:gd name="T4" fmla="*/ 2274 w 4561"/>
                                <a:gd name="T5" fmla="*/ 4560 h 4561"/>
                                <a:gd name="T6" fmla="*/ 4560 w 4561"/>
                                <a:gd name="T7" fmla="*/ 2274 h 4561"/>
                                <a:gd name="T8" fmla="*/ 2274 w 4561"/>
                                <a:gd name="T9" fmla="*/ 0 h 4561"/>
                              </a:gdLst>
                              <a:ahLst/>
                              <a:cxnLst>
                                <a:cxn ang="0">
                                  <a:pos x="T0" y="T1"/>
                                </a:cxn>
                                <a:cxn ang="0">
                                  <a:pos x="T2" y="T3"/>
                                </a:cxn>
                                <a:cxn ang="0">
                                  <a:pos x="T4" y="T5"/>
                                </a:cxn>
                                <a:cxn ang="0">
                                  <a:pos x="T6" y="T7"/>
                                </a:cxn>
                                <a:cxn ang="0">
                                  <a:pos x="T8" y="T9"/>
                                </a:cxn>
                              </a:cxnLst>
                              <a:rect l="0" t="0" r="r" b="b"/>
                              <a:pathLst>
                                <a:path w="4561" h="4561" extrusionOk="0">
                                  <a:moveTo>
                                    <a:pt x="2274" y="0"/>
                                  </a:moveTo>
                                  <a:cubicBezTo>
                                    <a:pt x="1012" y="0"/>
                                    <a:pt x="0" y="1024"/>
                                    <a:pt x="0" y="2274"/>
                                  </a:cubicBezTo>
                                  <a:cubicBezTo>
                                    <a:pt x="0" y="3536"/>
                                    <a:pt x="1012" y="4560"/>
                                    <a:pt x="2274" y="4560"/>
                                  </a:cubicBezTo>
                                  <a:cubicBezTo>
                                    <a:pt x="3536" y="4560"/>
                                    <a:pt x="4560" y="3536"/>
                                    <a:pt x="4560" y="2274"/>
                                  </a:cubicBezTo>
                                  <a:cubicBezTo>
                                    <a:pt x="4560" y="1024"/>
                                    <a:pt x="3536" y="0"/>
                                    <a:pt x="2274" y="0"/>
                                  </a:cubicBezTo>
                                  <a:close/>
                                </a:path>
                              </a:pathLst>
                            </a:custGeom>
                            <a:solidFill>
                              <a:srgbClr val="5EB2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51" name="Google Shape;1603;p34"/>
                          <wps:cNvSpPr>
                            <a:spLocks/>
                          </wps:cNvSpPr>
                          <wps:spPr bwMode="auto">
                            <a:xfrm>
                              <a:off x="37364" y="0"/>
                              <a:ext cx="7909" cy="4572"/>
                            </a:xfrm>
                            <a:custGeom>
                              <a:avLst/>
                              <a:gdLst>
                                <a:gd name="T0" fmla="*/ 4215 w 31636"/>
                                <a:gd name="T1" fmla="*/ 0 h 18289"/>
                                <a:gd name="T2" fmla="*/ 0 w 31636"/>
                                <a:gd name="T3" fmla="*/ 5108 h 18289"/>
                                <a:gd name="T4" fmla="*/ 0 w 31636"/>
                                <a:gd name="T5" fmla="*/ 13180 h 18289"/>
                                <a:gd name="T6" fmla="*/ 4215 w 31636"/>
                                <a:gd name="T7" fmla="*/ 18288 h 18289"/>
                                <a:gd name="T8" fmla="*/ 27420 w 31636"/>
                                <a:gd name="T9" fmla="*/ 18288 h 18289"/>
                                <a:gd name="T10" fmla="*/ 31635 w 31636"/>
                                <a:gd name="T11" fmla="*/ 13180 h 18289"/>
                                <a:gd name="T12" fmla="*/ 31635 w 31636"/>
                                <a:gd name="T13" fmla="*/ 5108 h 18289"/>
                                <a:gd name="T14" fmla="*/ 27420 w 31636"/>
                                <a:gd name="T15" fmla="*/ 0 h 18289"/>
                                <a:gd name="T16" fmla="*/ 4215 w 31636"/>
                                <a:gd name="T17" fmla="*/ 0 h 18289"/>
                                <a:gd name="T18" fmla="*/ 0 w 31636"/>
                                <a:gd name="T19" fmla="*/ 0 h 18289"/>
                                <a:gd name="T20" fmla="*/ 31636 w 31636"/>
                                <a:gd name="T21" fmla="*/ 18289 h 18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31636" h="18289" extrusionOk="0">
                                  <a:moveTo>
                                    <a:pt x="4215" y="0"/>
                                  </a:moveTo>
                                  <a:cubicBezTo>
                                    <a:pt x="1882" y="0"/>
                                    <a:pt x="0" y="2286"/>
                                    <a:pt x="0" y="5108"/>
                                  </a:cubicBezTo>
                                  <a:lnTo>
                                    <a:pt x="0" y="13180"/>
                                  </a:lnTo>
                                  <a:cubicBezTo>
                                    <a:pt x="0" y="16002"/>
                                    <a:pt x="1882" y="18288"/>
                                    <a:pt x="4215" y="18288"/>
                                  </a:cubicBezTo>
                                  <a:lnTo>
                                    <a:pt x="27420" y="18288"/>
                                  </a:lnTo>
                                  <a:cubicBezTo>
                                    <a:pt x="29754" y="18288"/>
                                    <a:pt x="31635" y="16002"/>
                                    <a:pt x="31635" y="13180"/>
                                  </a:cubicBezTo>
                                  <a:lnTo>
                                    <a:pt x="31635" y="5108"/>
                                  </a:lnTo>
                                  <a:cubicBezTo>
                                    <a:pt x="31635" y="2286"/>
                                    <a:pt x="29754" y="0"/>
                                    <a:pt x="27420" y="0"/>
                                  </a:cubicBezTo>
                                  <a:lnTo>
                                    <a:pt x="4215" y="0"/>
                                  </a:lnTo>
                                  <a:close/>
                                </a:path>
                              </a:pathLst>
                            </a:custGeom>
                            <a:solidFill>
                              <a:srgbClr val="5EB2FC"/>
                            </a:solidFill>
                            <a:ln w="12500">
                              <a:solidFill>
                                <a:srgbClr val="000000"/>
                              </a:solidFill>
                              <a:miter lim="11906"/>
                              <a:headEnd type="none" w="sm" len="sm"/>
                              <a:tailEnd type="none" w="sm" len="sm"/>
                            </a:ln>
                          </wps:spPr>
                          <wps:txbx>
                            <w:txbxContent>
                              <w:p w:rsidR="00693FEF" w:rsidRDefault="00693FEF" w:rsidP="000D0CA1">
                                <w:pPr>
                                  <w:bidi w:val="0"/>
                                  <w:jc w:val="center"/>
                                  <w:rPr>
                                    <w:rFonts w:ascii="Fira Sans Extra Condensed" w:eastAsia="Fira Sans Extra Condensed" w:hAnsi="Fira Sans Extra Condensed" w:cs="Fira Sans Extra Condensed"/>
                                    <w:color w:val="FFFFFF"/>
                                    <w:sz w:val="29"/>
                                    <w:szCs w:val="29"/>
                                    <w:lang w:bidi="ar-SY"/>
                                  </w:rPr>
                                </w:pPr>
                                <w:r>
                                  <w:rPr>
                                    <w:rFonts w:ascii="Fira Sans Extra Condensed" w:eastAsia="Fira Sans Extra Condensed" w:hAnsi="Fira Sans Extra Condensed" w:cs="Times New Roman" w:hint="cs"/>
                                    <w:color w:val="FFFFFF"/>
                                    <w:sz w:val="29"/>
                                    <w:szCs w:val="29"/>
                                    <w:rtl/>
                                    <w:lang w:bidi="ar-SY"/>
                                  </w:rPr>
                                  <w:t>05</w:t>
                                </w:r>
                              </w:p>
                            </w:txbxContent>
                          </wps:txbx>
                          <wps:bodyPr rot="0" vert="horz" wrap="square" lIns="68569" tIns="36000" rIns="68569" bIns="36000" anchor="ctr" anchorCtr="0" upright="1">
                            <a:noAutofit/>
                          </wps:bodyPr>
                        </wps:wsp>
                        <wps:wsp>
                          <wps:cNvPr id="1652" name="Google Shape;1604;p34"/>
                          <wps:cNvSpPr txBox="1">
                            <a:spLocks noChangeArrowheads="1"/>
                          </wps:cNvSpPr>
                          <wps:spPr bwMode="auto">
                            <a:xfrm>
                              <a:off x="-3118" y="-2320"/>
                              <a:ext cx="31654" cy="90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F564BE" w:rsidRDefault="00693FEF" w:rsidP="000D0CA1">
                                <w:pPr>
                                  <w:spacing w:line="240" w:lineRule="auto"/>
                                  <w:jc w:val="left"/>
                                  <w:rPr>
                                    <w:rFonts w:ascii="Sakkal Majalla" w:eastAsia="Fira Sans Extra Condensed" w:hAnsi="Sakkal Majalla"/>
                                    <w:b/>
                                    <w:bCs/>
                                    <w:color w:val="4472C4" w:themeColor="accent1"/>
                                    <w:sz w:val="34"/>
                                    <w:lang w:bidi="ar-SY"/>
                                  </w:rPr>
                                </w:pPr>
                                <w:r w:rsidRPr="00F564BE">
                                  <w:rPr>
                                    <w:rFonts w:ascii="Sakkal Majalla" w:eastAsia="Fira Sans Extra Condensed" w:hAnsi="Sakkal Majalla" w:hint="cs"/>
                                    <w:b/>
                                    <w:bCs/>
                                    <w:color w:val="4472C4" w:themeColor="accent1"/>
                                    <w:sz w:val="34"/>
                                    <w:rtl/>
                                    <w:lang w:bidi="ar-SY"/>
                                  </w:rPr>
                                  <w:t>إساءة استعمال أدوات الاتصال</w:t>
                                </w:r>
                              </w:p>
                            </w:txbxContent>
                          </wps:txbx>
                          <wps:bodyPr rot="0" vert="horz" wrap="square" lIns="0" tIns="0" rIns="0" bIns="0" anchor="ctr" anchorCtr="0" upright="1">
                            <a:noAutofit/>
                          </wps:bodyPr>
                        </wps:wsp>
                      </wpg:grpSp>
                      <wpg:grpSp>
                        <wpg:cNvPr id="1653" name="Google Shape;1605;p34"/>
                        <wpg:cNvGrpSpPr>
                          <a:grpSpLocks/>
                        </wpg:cNvGrpSpPr>
                        <wpg:grpSpPr bwMode="auto">
                          <a:xfrm>
                            <a:off x="-466" y="15611"/>
                            <a:ext cx="40267" cy="11948"/>
                            <a:chOff x="-621" y="15611"/>
                            <a:chExt cx="53689" cy="15930"/>
                          </a:xfrm>
                        </wpg:grpSpPr>
                        <wps:wsp>
                          <wps:cNvPr id="1654" name="Google Shape;1606;p34"/>
                          <wps:cNvSpPr>
                            <a:spLocks/>
                          </wps:cNvSpPr>
                          <wps:spPr bwMode="auto">
                            <a:xfrm>
                              <a:off x="45513" y="15611"/>
                              <a:ext cx="7555" cy="7331"/>
                            </a:xfrm>
                            <a:custGeom>
                              <a:avLst/>
                              <a:gdLst>
                                <a:gd name="T0" fmla="*/ 0 w 30219"/>
                                <a:gd name="T1" fmla="*/ 29325 h 29326"/>
                                <a:gd name="T2" fmla="*/ 14942 w 30219"/>
                                <a:gd name="T3" fmla="*/ 29325 h 29326"/>
                                <a:gd name="T4" fmla="*/ 18110 w 30219"/>
                                <a:gd name="T5" fmla="*/ 26373 h 29326"/>
                                <a:gd name="T6" fmla="*/ 18110 w 30219"/>
                                <a:gd name="T7" fmla="*/ 6775 h 29326"/>
                                <a:gd name="T8" fmla="*/ 30218 w 30219"/>
                                <a:gd name="T9" fmla="*/ 6775 h 29326"/>
                                <a:gd name="T10" fmla="*/ 30218 w 30219"/>
                                <a:gd name="T11" fmla="*/ 0 h 29326"/>
                              </a:gdLst>
                              <a:ahLst/>
                              <a:cxnLst>
                                <a:cxn ang="0">
                                  <a:pos x="T0" y="T1"/>
                                </a:cxn>
                                <a:cxn ang="0">
                                  <a:pos x="T2" y="T3"/>
                                </a:cxn>
                                <a:cxn ang="0">
                                  <a:pos x="T4" y="T5"/>
                                </a:cxn>
                                <a:cxn ang="0">
                                  <a:pos x="T6" y="T7"/>
                                </a:cxn>
                                <a:cxn ang="0">
                                  <a:pos x="T8" y="T9"/>
                                </a:cxn>
                                <a:cxn ang="0">
                                  <a:pos x="T10" y="T11"/>
                                </a:cxn>
                              </a:cxnLst>
                              <a:rect l="0" t="0" r="r" b="b"/>
                              <a:pathLst>
                                <a:path w="30219" h="29326" fill="none" extrusionOk="0">
                                  <a:moveTo>
                                    <a:pt x="0" y="29325"/>
                                  </a:moveTo>
                                  <a:lnTo>
                                    <a:pt x="14942" y="29325"/>
                                  </a:lnTo>
                                  <a:cubicBezTo>
                                    <a:pt x="17574" y="29325"/>
                                    <a:pt x="18110" y="26373"/>
                                    <a:pt x="18110" y="26373"/>
                                  </a:cubicBezTo>
                                  <a:lnTo>
                                    <a:pt x="18110" y="6775"/>
                                  </a:lnTo>
                                  <a:lnTo>
                                    <a:pt x="30218" y="6775"/>
                                  </a:lnTo>
                                  <a:lnTo>
                                    <a:pt x="30218" y="0"/>
                                  </a:lnTo>
                                </a:path>
                              </a:pathLst>
                            </a:custGeom>
                            <a:noFill/>
                            <a:ln w="265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55" name="Google Shape;1607;p34"/>
                          <wps:cNvSpPr>
                            <a:spLocks/>
                          </wps:cNvSpPr>
                          <wps:spPr bwMode="auto">
                            <a:xfrm>
                              <a:off x="30833" y="22942"/>
                              <a:ext cx="16130" cy="0"/>
                            </a:xfrm>
                            <a:custGeom>
                              <a:avLst/>
                              <a:gdLst>
                                <a:gd name="T0" fmla="*/ 64520 w 64521"/>
                                <a:gd name="T1" fmla="*/ 0 h 1"/>
                                <a:gd name="T2" fmla="*/ 0 w 64521"/>
                                <a:gd name="T3" fmla="*/ 0 h 1"/>
                              </a:gdLst>
                              <a:ahLst/>
                              <a:cxnLst>
                                <a:cxn ang="0">
                                  <a:pos x="T0" y="T1"/>
                                </a:cxn>
                                <a:cxn ang="0">
                                  <a:pos x="T2" y="T3"/>
                                </a:cxn>
                              </a:cxnLst>
                              <a:rect l="0" t="0" r="r" b="b"/>
                              <a:pathLst>
                                <a:path w="64521" h="1" fill="none" extrusionOk="0">
                                  <a:moveTo>
                                    <a:pt x="64520" y="0"/>
                                  </a:moveTo>
                                  <a:lnTo>
                                    <a:pt x="0" y="0"/>
                                  </a:lnTo>
                                </a:path>
                              </a:pathLst>
                            </a:custGeom>
                            <a:noFill/>
                            <a:ln w="247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56" name="Google Shape;1608;p34"/>
                          <wps:cNvSpPr>
                            <a:spLocks/>
                          </wps:cNvSpPr>
                          <wps:spPr bwMode="auto">
                            <a:xfrm>
                              <a:off x="38646" y="20611"/>
                              <a:ext cx="7909" cy="4573"/>
                            </a:xfrm>
                            <a:custGeom>
                              <a:avLst/>
                              <a:gdLst>
                                <a:gd name="T0" fmla="*/ 4215 w 31636"/>
                                <a:gd name="T1" fmla="*/ 1 h 18289"/>
                                <a:gd name="T2" fmla="*/ 0 w 31636"/>
                                <a:gd name="T3" fmla="*/ 5109 h 18289"/>
                                <a:gd name="T4" fmla="*/ 0 w 31636"/>
                                <a:gd name="T5" fmla="*/ 13181 h 18289"/>
                                <a:gd name="T6" fmla="*/ 4215 w 31636"/>
                                <a:gd name="T7" fmla="*/ 18289 h 18289"/>
                                <a:gd name="T8" fmla="*/ 27420 w 31636"/>
                                <a:gd name="T9" fmla="*/ 18289 h 18289"/>
                                <a:gd name="T10" fmla="*/ 31635 w 31636"/>
                                <a:gd name="T11" fmla="*/ 13181 h 18289"/>
                                <a:gd name="T12" fmla="*/ 31635 w 31636"/>
                                <a:gd name="T13" fmla="*/ 5109 h 18289"/>
                                <a:gd name="T14" fmla="*/ 27420 w 31636"/>
                                <a:gd name="T15" fmla="*/ 1 h 18289"/>
                                <a:gd name="T16" fmla="*/ 4215 w 31636"/>
                                <a:gd name="T17" fmla="*/ 1 h 18289"/>
                                <a:gd name="T18" fmla="*/ 0 w 31636"/>
                                <a:gd name="T19" fmla="*/ 0 h 18289"/>
                                <a:gd name="T20" fmla="*/ 31636 w 31636"/>
                                <a:gd name="T21" fmla="*/ 18289 h 18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31636" h="18289" extrusionOk="0">
                                  <a:moveTo>
                                    <a:pt x="4215" y="1"/>
                                  </a:moveTo>
                                  <a:cubicBezTo>
                                    <a:pt x="1882" y="1"/>
                                    <a:pt x="0" y="2287"/>
                                    <a:pt x="0" y="5109"/>
                                  </a:cubicBezTo>
                                  <a:lnTo>
                                    <a:pt x="0" y="13181"/>
                                  </a:lnTo>
                                  <a:cubicBezTo>
                                    <a:pt x="0" y="16003"/>
                                    <a:pt x="1882" y="18289"/>
                                    <a:pt x="4215" y="18289"/>
                                  </a:cubicBezTo>
                                  <a:lnTo>
                                    <a:pt x="27420" y="18289"/>
                                  </a:lnTo>
                                  <a:cubicBezTo>
                                    <a:pt x="29754" y="18289"/>
                                    <a:pt x="31635" y="16003"/>
                                    <a:pt x="31635" y="13181"/>
                                  </a:cubicBezTo>
                                  <a:lnTo>
                                    <a:pt x="31635" y="5109"/>
                                  </a:lnTo>
                                  <a:cubicBezTo>
                                    <a:pt x="31635" y="2287"/>
                                    <a:pt x="29754" y="1"/>
                                    <a:pt x="27420" y="1"/>
                                  </a:cubicBezTo>
                                  <a:lnTo>
                                    <a:pt x="4215" y="1"/>
                                  </a:lnTo>
                                  <a:close/>
                                </a:path>
                              </a:pathLst>
                            </a:custGeom>
                            <a:solidFill>
                              <a:srgbClr val="EC3A3B"/>
                            </a:solidFill>
                            <a:ln w="12500">
                              <a:solidFill>
                                <a:srgbClr val="000000"/>
                              </a:solidFill>
                              <a:miter lim="11906"/>
                              <a:headEnd type="none" w="sm" len="sm"/>
                              <a:tailEnd type="none" w="sm" len="sm"/>
                            </a:ln>
                          </wps:spPr>
                          <wps:txbx>
                            <w:txbxContent>
                              <w:p w:rsidR="00693FEF" w:rsidRDefault="00693FEF" w:rsidP="000D0CA1">
                                <w:pPr>
                                  <w:bidi w:val="0"/>
                                  <w:jc w:val="center"/>
                                  <w:rPr>
                                    <w:rFonts w:ascii="Fira Sans Extra Condensed" w:eastAsia="Fira Sans Extra Condensed" w:hAnsi="Fira Sans Extra Condensed" w:cs="Fira Sans Extra Condensed"/>
                                    <w:color w:val="FFFFFF"/>
                                    <w:sz w:val="29"/>
                                    <w:szCs w:val="29"/>
                                    <w:lang w:bidi="ar-SY"/>
                                  </w:rPr>
                                </w:pPr>
                                <w:r>
                                  <w:rPr>
                                    <w:rFonts w:ascii="Fira Sans Extra Condensed" w:eastAsia="Fira Sans Extra Condensed" w:hAnsi="Fira Sans Extra Condensed" w:cs="Times New Roman" w:hint="cs"/>
                                    <w:color w:val="FFFFFF"/>
                                    <w:sz w:val="29"/>
                                    <w:szCs w:val="29"/>
                                    <w:rtl/>
                                    <w:lang w:bidi="ar-SY"/>
                                  </w:rPr>
                                  <w:t>08</w:t>
                                </w:r>
                              </w:p>
                            </w:txbxContent>
                          </wps:txbx>
                          <wps:bodyPr rot="0" vert="horz" wrap="square" lIns="68569" tIns="36000" rIns="68569" bIns="36000" anchor="ctr" anchorCtr="0" upright="1">
                            <a:noAutofit/>
                          </wps:bodyPr>
                        </wps:wsp>
                        <wps:wsp>
                          <wps:cNvPr id="1657" name="Google Shape;1609;p34"/>
                          <wps:cNvSpPr>
                            <a:spLocks/>
                          </wps:cNvSpPr>
                          <wps:spPr bwMode="auto">
                            <a:xfrm>
                              <a:off x="29827" y="22335"/>
                              <a:ext cx="1140" cy="1140"/>
                            </a:xfrm>
                            <a:custGeom>
                              <a:avLst/>
                              <a:gdLst>
                                <a:gd name="T0" fmla="*/ 2274 w 4561"/>
                                <a:gd name="T1" fmla="*/ 1 h 4561"/>
                                <a:gd name="T2" fmla="*/ 0 w 4561"/>
                                <a:gd name="T3" fmla="*/ 2287 h 4561"/>
                                <a:gd name="T4" fmla="*/ 2274 w 4561"/>
                                <a:gd name="T5" fmla="*/ 4561 h 4561"/>
                                <a:gd name="T6" fmla="*/ 4560 w 4561"/>
                                <a:gd name="T7" fmla="*/ 2287 h 4561"/>
                                <a:gd name="T8" fmla="*/ 2274 w 4561"/>
                                <a:gd name="T9" fmla="*/ 1 h 4561"/>
                              </a:gdLst>
                              <a:ahLst/>
                              <a:cxnLst>
                                <a:cxn ang="0">
                                  <a:pos x="T0" y="T1"/>
                                </a:cxn>
                                <a:cxn ang="0">
                                  <a:pos x="T2" y="T3"/>
                                </a:cxn>
                                <a:cxn ang="0">
                                  <a:pos x="T4" y="T5"/>
                                </a:cxn>
                                <a:cxn ang="0">
                                  <a:pos x="T6" y="T7"/>
                                </a:cxn>
                                <a:cxn ang="0">
                                  <a:pos x="T8" y="T9"/>
                                </a:cxn>
                              </a:cxnLst>
                              <a:rect l="0" t="0" r="r" b="b"/>
                              <a:pathLst>
                                <a:path w="4561" h="4561" extrusionOk="0">
                                  <a:moveTo>
                                    <a:pt x="2274" y="1"/>
                                  </a:moveTo>
                                  <a:cubicBezTo>
                                    <a:pt x="1012" y="1"/>
                                    <a:pt x="0" y="1024"/>
                                    <a:pt x="0" y="2287"/>
                                  </a:cubicBezTo>
                                  <a:cubicBezTo>
                                    <a:pt x="0" y="3549"/>
                                    <a:pt x="1012" y="4561"/>
                                    <a:pt x="2274" y="4561"/>
                                  </a:cubicBezTo>
                                  <a:cubicBezTo>
                                    <a:pt x="3536" y="4561"/>
                                    <a:pt x="4560" y="3549"/>
                                    <a:pt x="4560" y="2287"/>
                                  </a:cubicBezTo>
                                  <a:cubicBezTo>
                                    <a:pt x="4560" y="1024"/>
                                    <a:pt x="3536" y="1"/>
                                    <a:pt x="2274" y="1"/>
                                  </a:cubicBezTo>
                                  <a:close/>
                                </a:path>
                              </a:pathLst>
                            </a:custGeom>
                            <a:solidFill>
                              <a:srgbClr val="EC3A3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58" name="Google Shape;1610;p34"/>
                          <wps:cNvSpPr txBox="1">
                            <a:spLocks noChangeArrowheads="1"/>
                          </wps:cNvSpPr>
                          <wps:spPr bwMode="auto">
                            <a:xfrm>
                              <a:off x="-621" y="21160"/>
                              <a:ext cx="28542" cy="10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F564BE" w:rsidRDefault="00693FEF" w:rsidP="000D0CA1">
                                <w:pPr>
                                  <w:spacing w:line="240" w:lineRule="auto"/>
                                  <w:jc w:val="center"/>
                                  <w:rPr>
                                    <w:rFonts w:ascii="Sakkal Majalla" w:eastAsia="Fira Sans Extra Condensed" w:hAnsi="Sakkal Majalla"/>
                                    <w:b/>
                                    <w:bCs/>
                                    <w:color w:val="FF0000"/>
                                    <w:sz w:val="34"/>
                                    <w:lang w:bidi="ar-SY"/>
                                  </w:rPr>
                                </w:pPr>
                                <w:r>
                                  <w:rPr>
                                    <w:rFonts w:ascii="Sakkal Majalla" w:eastAsia="Fira Sans Extra Condensed" w:hAnsi="Sakkal Majalla" w:hint="cs"/>
                                    <w:b/>
                                    <w:bCs/>
                                    <w:color w:val="FF0000"/>
                                    <w:sz w:val="34"/>
                                    <w:rtl/>
                                    <w:lang w:bidi="ar-SY"/>
                                  </w:rPr>
                                  <w:t>غياب المعلومات المرتدة</w:t>
                                </w:r>
                              </w:p>
                            </w:txbxContent>
                          </wps:txbx>
                          <wps:bodyPr rot="0" vert="horz" wrap="square" lIns="0" tIns="0" rIns="0" bIns="0" anchor="ctr" anchorCtr="0" upright="1">
                            <a:noAutofit/>
                          </wps:bodyPr>
                        </wps:wsp>
                      </wpg:grpSp>
                      <wpg:grpSp>
                        <wpg:cNvPr id="1659" name="Google Shape;1611;p34"/>
                        <wpg:cNvGrpSpPr>
                          <a:grpSpLocks/>
                        </wpg:cNvGrpSpPr>
                        <wpg:grpSpPr bwMode="auto">
                          <a:xfrm>
                            <a:off x="-1925" y="5515"/>
                            <a:ext cx="37145" cy="6972"/>
                            <a:chOff x="-3849" y="5182"/>
                            <a:chExt cx="49527" cy="9296"/>
                          </a:xfrm>
                        </wpg:grpSpPr>
                        <wpg:grpSp>
                          <wpg:cNvPr id="1660" name="Google Shape;1612;p34"/>
                          <wpg:cNvGrpSpPr>
                            <a:grpSpLocks/>
                          </wpg:cNvGrpSpPr>
                          <wpg:grpSpPr bwMode="auto">
                            <a:xfrm rot="10800000">
                              <a:off x="26575" y="8351"/>
                              <a:ext cx="19103" cy="5452"/>
                              <a:chOff x="26575" y="8351"/>
                              <a:chExt cx="17385" cy="4962"/>
                            </a:xfrm>
                          </wpg:grpSpPr>
                          <wps:wsp>
                            <wps:cNvPr id="1661" name="Google Shape;1613;p34"/>
                            <wps:cNvSpPr>
                              <a:spLocks/>
                            </wps:cNvSpPr>
                            <wps:spPr bwMode="auto">
                              <a:xfrm rot="10800000">
                                <a:off x="26575" y="8351"/>
                                <a:ext cx="4962" cy="4962"/>
                              </a:xfrm>
                              <a:custGeom>
                                <a:avLst/>
                                <a:gdLst>
                                  <a:gd name="T0" fmla="*/ 248100 w 496200"/>
                                  <a:gd name="T1" fmla="*/ 0 h 496200"/>
                                  <a:gd name="T2" fmla="*/ 496200 w 496200"/>
                                  <a:gd name="T3" fmla="*/ 248100 h 496200"/>
                                  <a:gd name="T4" fmla="*/ 0 60000 65536"/>
                                  <a:gd name="T5" fmla="*/ 0 60000 65536"/>
                                </a:gdLst>
                                <a:ahLst/>
                                <a:cxnLst>
                                  <a:cxn ang="T4">
                                    <a:pos x="T0" y="T1"/>
                                  </a:cxn>
                                  <a:cxn ang="T5">
                                    <a:pos x="T2" y="T3"/>
                                  </a:cxn>
                                </a:cxnLst>
                                <a:rect l="0" t="0" r="r" b="b"/>
                                <a:pathLst>
                                  <a:path w="496200" h="496200" stroke="0">
                                    <a:moveTo>
                                      <a:pt x="248100" y="0"/>
                                    </a:moveTo>
                                    <a:cubicBezTo>
                                      <a:pt x="385122" y="0"/>
                                      <a:pt x="496200" y="111078"/>
                                      <a:pt x="496200" y="248100"/>
                                    </a:cubicBezTo>
                                    <a:lnTo>
                                      <a:pt x="248100" y="248100"/>
                                    </a:lnTo>
                                    <a:lnTo>
                                      <a:pt x="248100" y="0"/>
                                    </a:lnTo>
                                    <a:close/>
                                  </a:path>
                                  <a:path w="496200" h="496200" fill="none">
                                    <a:moveTo>
                                      <a:pt x="248100" y="0"/>
                                    </a:moveTo>
                                    <a:cubicBezTo>
                                      <a:pt x="385122" y="0"/>
                                      <a:pt x="496200" y="111078"/>
                                      <a:pt x="496200" y="248100"/>
                                    </a:cubicBezTo>
                                  </a:path>
                                </a:pathLst>
                              </a:custGeom>
                              <a:noFill/>
                              <a:ln w="28575">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62" name="Google Shape;1614;p34"/>
                            <wps:cNvCnPr>
                              <a:cxnSpLocks noChangeShapeType="1"/>
                            </wps:cNvCnPr>
                            <wps:spPr bwMode="auto">
                              <a:xfrm>
                                <a:off x="29056" y="13313"/>
                                <a:ext cx="14904"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63" name="Google Shape;1615;p34"/>
                            <wps:cNvCnPr>
                              <a:cxnSpLocks noChangeShapeType="1"/>
                            </wps:cNvCnPr>
                            <wps:spPr bwMode="auto">
                              <a:xfrm rot="10800000">
                                <a:off x="26575" y="8792"/>
                                <a:ext cx="0" cy="204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s:wsp>
                          <wps:cNvPr id="1664" name="Google Shape;1616;p34"/>
                          <wps:cNvSpPr>
                            <a:spLocks/>
                          </wps:cNvSpPr>
                          <wps:spPr bwMode="auto">
                            <a:xfrm>
                              <a:off x="34289" y="6511"/>
                              <a:ext cx="7909" cy="4570"/>
                            </a:xfrm>
                            <a:custGeom>
                              <a:avLst/>
                              <a:gdLst>
                                <a:gd name="T0" fmla="*/ 4215 w 31636"/>
                                <a:gd name="T1" fmla="*/ 1 h 18277"/>
                                <a:gd name="T2" fmla="*/ 0 w 31636"/>
                                <a:gd name="T3" fmla="*/ 5096 h 18277"/>
                                <a:gd name="T4" fmla="*/ 0 w 31636"/>
                                <a:gd name="T5" fmla="*/ 13181 h 18277"/>
                                <a:gd name="T6" fmla="*/ 4215 w 31636"/>
                                <a:gd name="T7" fmla="*/ 18277 h 18277"/>
                                <a:gd name="T8" fmla="*/ 27420 w 31636"/>
                                <a:gd name="T9" fmla="*/ 18277 h 18277"/>
                                <a:gd name="T10" fmla="*/ 31635 w 31636"/>
                                <a:gd name="T11" fmla="*/ 13181 h 18277"/>
                                <a:gd name="T12" fmla="*/ 31635 w 31636"/>
                                <a:gd name="T13" fmla="*/ 5096 h 18277"/>
                                <a:gd name="T14" fmla="*/ 27420 w 31636"/>
                                <a:gd name="T15" fmla="*/ 1 h 18277"/>
                                <a:gd name="T16" fmla="*/ 4215 w 31636"/>
                                <a:gd name="T17" fmla="*/ 1 h 18277"/>
                                <a:gd name="T18" fmla="*/ 0 w 31636"/>
                                <a:gd name="T19" fmla="*/ 0 h 18277"/>
                                <a:gd name="T20" fmla="*/ 31636 w 31636"/>
                                <a:gd name="T21" fmla="*/ 18277 h 182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31636" h="18277" extrusionOk="0">
                                  <a:moveTo>
                                    <a:pt x="4215" y="1"/>
                                  </a:moveTo>
                                  <a:cubicBezTo>
                                    <a:pt x="1881" y="1"/>
                                    <a:pt x="0" y="2287"/>
                                    <a:pt x="0" y="5096"/>
                                  </a:cubicBezTo>
                                  <a:lnTo>
                                    <a:pt x="0" y="13181"/>
                                  </a:lnTo>
                                  <a:cubicBezTo>
                                    <a:pt x="0" y="16003"/>
                                    <a:pt x="1881" y="18277"/>
                                    <a:pt x="4215" y="18277"/>
                                  </a:cubicBezTo>
                                  <a:lnTo>
                                    <a:pt x="27420" y="18277"/>
                                  </a:lnTo>
                                  <a:cubicBezTo>
                                    <a:pt x="29754" y="18277"/>
                                    <a:pt x="31635" y="16003"/>
                                    <a:pt x="31635" y="13181"/>
                                  </a:cubicBezTo>
                                  <a:lnTo>
                                    <a:pt x="31635" y="5096"/>
                                  </a:lnTo>
                                  <a:cubicBezTo>
                                    <a:pt x="31635" y="2287"/>
                                    <a:pt x="29754" y="1"/>
                                    <a:pt x="27420" y="1"/>
                                  </a:cubicBezTo>
                                  <a:lnTo>
                                    <a:pt x="4215" y="1"/>
                                  </a:lnTo>
                                  <a:close/>
                                </a:path>
                              </a:pathLst>
                            </a:custGeom>
                            <a:solidFill>
                              <a:srgbClr val="69E781"/>
                            </a:solidFill>
                            <a:ln w="12500">
                              <a:solidFill>
                                <a:srgbClr val="000000"/>
                              </a:solidFill>
                              <a:miter lim="11906"/>
                              <a:headEnd type="none" w="sm" len="sm"/>
                              <a:tailEnd type="none" w="sm" len="sm"/>
                            </a:ln>
                          </wps:spPr>
                          <wps:txbx>
                            <w:txbxContent>
                              <w:p w:rsidR="00693FEF" w:rsidRDefault="00693FEF" w:rsidP="000D0CA1">
                                <w:pPr>
                                  <w:bidi w:val="0"/>
                                  <w:jc w:val="center"/>
                                  <w:rPr>
                                    <w:rFonts w:ascii="Fira Sans Extra Condensed" w:eastAsia="Fira Sans Extra Condensed" w:hAnsi="Fira Sans Extra Condensed" w:cs="Fira Sans Extra Condensed"/>
                                    <w:color w:val="FFFFFF"/>
                                    <w:sz w:val="29"/>
                                    <w:szCs w:val="29"/>
                                    <w:lang w:bidi="ar-SY"/>
                                  </w:rPr>
                                </w:pPr>
                                <w:r>
                                  <w:rPr>
                                    <w:rFonts w:ascii="Fira Sans Extra Condensed" w:eastAsia="Fira Sans Extra Condensed" w:hAnsi="Fira Sans Extra Condensed" w:cs="Times New Roman" w:hint="cs"/>
                                    <w:color w:val="FFFFFF"/>
                                    <w:sz w:val="29"/>
                                    <w:szCs w:val="29"/>
                                    <w:rtl/>
                                    <w:lang w:bidi="ar-SY"/>
                                  </w:rPr>
                                  <w:t>06</w:t>
                                </w:r>
                              </w:p>
                            </w:txbxContent>
                          </wps:txbx>
                          <wps:bodyPr rot="0" vert="horz" wrap="square" lIns="68569" tIns="36000" rIns="68569" bIns="36000" anchor="ctr" anchorCtr="0" upright="1">
                            <a:noAutofit/>
                          </wps:bodyPr>
                        </wps:wsp>
                        <wps:wsp>
                          <wps:cNvPr id="1665" name="Google Shape;1617;p34"/>
                          <wps:cNvSpPr>
                            <a:spLocks/>
                          </wps:cNvSpPr>
                          <wps:spPr bwMode="auto">
                            <a:xfrm>
                              <a:off x="25860" y="7827"/>
                              <a:ext cx="1140" cy="1140"/>
                            </a:xfrm>
                            <a:custGeom>
                              <a:avLst/>
                              <a:gdLst>
                                <a:gd name="T0" fmla="*/ 2275 w 4561"/>
                                <a:gd name="T1" fmla="*/ 0 h 4561"/>
                                <a:gd name="T2" fmla="*/ 1 w 4561"/>
                                <a:gd name="T3" fmla="*/ 2286 h 4561"/>
                                <a:gd name="T4" fmla="*/ 2275 w 4561"/>
                                <a:gd name="T5" fmla="*/ 4560 h 4561"/>
                                <a:gd name="T6" fmla="*/ 4561 w 4561"/>
                                <a:gd name="T7" fmla="*/ 2286 h 4561"/>
                                <a:gd name="T8" fmla="*/ 2275 w 4561"/>
                                <a:gd name="T9" fmla="*/ 0 h 4561"/>
                              </a:gdLst>
                              <a:ahLst/>
                              <a:cxnLst>
                                <a:cxn ang="0">
                                  <a:pos x="T0" y="T1"/>
                                </a:cxn>
                                <a:cxn ang="0">
                                  <a:pos x="T2" y="T3"/>
                                </a:cxn>
                                <a:cxn ang="0">
                                  <a:pos x="T4" y="T5"/>
                                </a:cxn>
                                <a:cxn ang="0">
                                  <a:pos x="T6" y="T7"/>
                                </a:cxn>
                                <a:cxn ang="0">
                                  <a:pos x="T8" y="T9"/>
                                </a:cxn>
                              </a:cxnLst>
                              <a:rect l="0" t="0" r="r" b="b"/>
                              <a:pathLst>
                                <a:path w="4561" h="4561" extrusionOk="0">
                                  <a:moveTo>
                                    <a:pt x="2275" y="0"/>
                                  </a:moveTo>
                                  <a:cubicBezTo>
                                    <a:pt x="1025" y="0"/>
                                    <a:pt x="1" y="1024"/>
                                    <a:pt x="1" y="2286"/>
                                  </a:cubicBezTo>
                                  <a:cubicBezTo>
                                    <a:pt x="1" y="3548"/>
                                    <a:pt x="1025" y="4560"/>
                                    <a:pt x="2275" y="4560"/>
                                  </a:cubicBezTo>
                                  <a:cubicBezTo>
                                    <a:pt x="3537" y="4560"/>
                                    <a:pt x="4561" y="3548"/>
                                    <a:pt x="4561" y="2286"/>
                                  </a:cubicBezTo>
                                  <a:cubicBezTo>
                                    <a:pt x="4561" y="1024"/>
                                    <a:pt x="3537" y="0"/>
                                    <a:pt x="2275" y="0"/>
                                  </a:cubicBezTo>
                                  <a:close/>
                                </a:path>
                              </a:pathLst>
                            </a:custGeom>
                            <a:solidFill>
                              <a:srgbClr val="69E78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66" name="Google Shape;1618;p34"/>
                          <wps:cNvSpPr txBox="1">
                            <a:spLocks noChangeArrowheads="1"/>
                          </wps:cNvSpPr>
                          <wps:spPr bwMode="auto">
                            <a:xfrm>
                              <a:off x="-3849" y="5182"/>
                              <a:ext cx="29709" cy="9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F564BE" w:rsidRDefault="00693FEF" w:rsidP="000D0CA1">
                                <w:pPr>
                                  <w:spacing w:line="240" w:lineRule="auto"/>
                                  <w:jc w:val="center"/>
                                  <w:rPr>
                                    <w:rFonts w:ascii="Sakkal Majalla" w:eastAsia="Fira Sans Extra Condensed" w:hAnsi="Sakkal Majalla"/>
                                    <w:b/>
                                    <w:bCs/>
                                    <w:color w:val="66FF66"/>
                                    <w:sz w:val="34"/>
                                    <w:lang w:bidi="ar-SY"/>
                                  </w:rPr>
                                </w:pPr>
                                <w:r>
                                  <w:rPr>
                                    <w:rFonts w:ascii="Sakkal Majalla" w:eastAsia="Fira Sans Extra Condensed" w:hAnsi="Sakkal Majalla" w:hint="cs"/>
                                    <w:b/>
                                    <w:bCs/>
                                    <w:color w:val="66FF66"/>
                                    <w:sz w:val="34"/>
                                    <w:rtl/>
                                    <w:lang w:bidi="ar-SY"/>
                                  </w:rPr>
                                  <w:t>المقاطعة المادية للاتصال</w:t>
                                </w:r>
                              </w:p>
                            </w:txbxContent>
                          </wps:txbx>
                          <wps:bodyPr rot="0" vert="horz" wrap="square" lIns="0" tIns="0" rIns="0" bIns="0" anchor="ctr" anchorCtr="0" upright="1">
                            <a:noAutofit/>
                          </wps:bodyPr>
                        </wps:wsp>
                      </wpg:grpSp>
                      <wpg:grpSp>
                        <wpg:cNvPr id="1667" name="Google Shape;1619;p34"/>
                        <wpg:cNvGrpSpPr>
                          <a:grpSpLocks/>
                        </wpg:cNvGrpSpPr>
                        <wpg:grpSpPr bwMode="auto">
                          <a:xfrm>
                            <a:off x="-1375" y="11083"/>
                            <a:ext cx="36595" cy="8690"/>
                            <a:chOff x="-2444" y="11083"/>
                            <a:chExt cx="48793" cy="11587"/>
                          </a:xfrm>
                        </wpg:grpSpPr>
                        <wpg:grpSp>
                          <wpg:cNvPr id="1668" name="Google Shape;1620;p34"/>
                          <wpg:cNvGrpSpPr>
                            <a:grpSpLocks/>
                          </wpg:cNvGrpSpPr>
                          <wpg:grpSpPr bwMode="auto">
                            <a:xfrm flipH="1">
                              <a:off x="27246" y="11083"/>
                              <a:ext cx="19103" cy="5452"/>
                              <a:chOff x="27246" y="11083"/>
                              <a:chExt cx="17385" cy="4962"/>
                            </a:xfrm>
                          </wpg:grpSpPr>
                          <wps:wsp>
                            <wps:cNvPr id="1669" name="Google Shape;1621;p34"/>
                            <wps:cNvSpPr>
                              <a:spLocks/>
                            </wps:cNvSpPr>
                            <wps:spPr bwMode="auto">
                              <a:xfrm rot="10800000">
                                <a:off x="27246" y="11083"/>
                                <a:ext cx="4962" cy="4962"/>
                              </a:xfrm>
                              <a:custGeom>
                                <a:avLst/>
                                <a:gdLst>
                                  <a:gd name="T0" fmla="*/ 248100 w 496200"/>
                                  <a:gd name="T1" fmla="*/ 0 h 496200"/>
                                  <a:gd name="T2" fmla="*/ 496200 w 496200"/>
                                  <a:gd name="T3" fmla="*/ 248100 h 496200"/>
                                  <a:gd name="T4" fmla="*/ 0 60000 65536"/>
                                  <a:gd name="T5" fmla="*/ 0 60000 65536"/>
                                </a:gdLst>
                                <a:ahLst/>
                                <a:cxnLst>
                                  <a:cxn ang="T4">
                                    <a:pos x="T0" y="T1"/>
                                  </a:cxn>
                                  <a:cxn ang="T5">
                                    <a:pos x="T2" y="T3"/>
                                  </a:cxn>
                                </a:cxnLst>
                                <a:rect l="0" t="0" r="r" b="b"/>
                                <a:pathLst>
                                  <a:path w="496200" h="496200" stroke="0">
                                    <a:moveTo>
                                      <a:pt x="248100" y="0"/>
                                    </a:moveTo>
                                    <a:cubicBezTo>
                                      <a:pt x="385122" y="0"/>
                                      <a:pt x="496200" y="111078"/>
                                      <a:pt x="496200" y="248100"/>
                                    </a:cubicBezTo>
                                    <a:lnTo>
                                      <a:pt x="248100" y="248100"/>
                                    </a:lnTo>
                                    <a:lnTo>
                                      <a:pt x="248100" y="0"/>
                                    </a:lnTo>
                                    <a:close/>
                                  </a:path>
                                  <a:path w="496200" h="496200" fill="none">
                                    <a:moveTo>
                                      <a:pt x="248100" y="0"/>
                                    </a:moveTo>
                                    <a:cubicBezTo>
                                      <a:pt x="385122" y="0"/>
                                      <a:pt x="496200" y="111078"/>
                                      <a:pt x="496200" y="248100"/>
                                    </a:cubicBezTo>
                                  </a:path>
                                </a:pathLst>
                              </a:custGeom>
                              <a:noFill/>
                              <a:ln w="28575">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70" name="Google Shape;1622;p34"/>
                            <wps:cNvCnPr>
                              <a:cxnSpLocks noChangeShapeType="1"/>
                            </wps:cNvCnPr>
                            <wps:spPr bwMode="auto">
                              <a:xfrm>
                                <a:off x="29727" y="16045"/>
                                <a:ext cx="14904"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71" name="Google Shape;1623;p34"/>
                            <wps:cNvCnPr>
                              <a:cxnSpLocks noChangeShapeType="1"/>
                            </wps:cNvCnPr>
                            <wps:spPr bwMode="auto">
                              <a:xfrm rot="10800000">
                                <a:off x="27246" y="11524"/>
                                <a:ext cx="0" cy="204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s:wsp>
                          <wps:cNvPr id="1672" name="Google Shape;1624;p34"/>
                          <wps:cNvSpPr>
                            <a:spLocks/>
                          </wps:cNvSpPr>
                          <wps:spPr bwMode="auto">
                            <a:xfrm>
                              <a:off x="34594" y="13858"/>
                              <a:ext cx="7909" cy="4572"/>
                            </a:xfrm>
                            <a:custGeom>
                              <a:avLst/>
                              <a:gdLst>
                                <a:gd name="T0" fmla="*/ 4216 w 31636"/>
                                <a:gd name="T1" fmla="*/ 0 h 18289"/>
                                <a:gd name="T2" fmla="*/ 1 w 31636"/>
                                <a:gd name="T3" fmla="*/ 5108 h 18289"/>
                                <a:gd name="T4" fmla="*/ 1 w 31636"/>
                                <a:gd name="T5" fmla="*/ 13180 h 18289"/>
                                <a:gd name="T6" fmla="*/ 4216 w 31636"/>
                                <a:gd name="T7" fmla="*/ 18288 h 18289"/>
                                <a:gd name="T8" fmla="*/ 27421 w 31636"/>
                                <a:gd name="T9" fmla="*/ 18288 h 18289"/>
                                <a:gd name="T10" fmla="*/ 31636 w 31636"/>
                                <a:gd name="T11" fmla="*/ 13180 h 18289"/>
                                <a:gd name="T12" fmla="*/ 31636 w 31636"/>
                                <a:gd name="T13" fmla="*/ 5108 h 18289"/>
                                <a:gd name="T14" fmla="*/ 27421 w 31636"/>
                                <a:gd name="T15" fmla="*/ 0 h 18289"/>
                                <a:gd name="T16" fmla="*/ 4216 w 31636"/>
                                <a:gd name="T17" fmla="*/ 0 h 18289"/>
                                <a:gd name="T18" fmla="*/ 0 w 31636"/>
                                <a:gd name="T19" fmla="*/ 0 h 18289"/>
                                <a:gd name="T20" fmla="*/ 31636 w 31636"/>
                                <a:gd name="T21" fmla="*/ 18289 h 18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31636" h="18289" extrusionOk="0">
                                  <a:moveTo>
                                    <a:pt x="4216" y="0"/>
                                  </a:moveTo>
                                  <a:cubicBezTo>
                                    <a:pt x="1882" y="0"/>
                                    <a:pt x="1" y="2286"/>
                                    <a:pt x="1" y="5108"/>
                                  </a:cubicBezTo>
                                  <a:lnTo>
                                    <a:pt x="1" y="13180"/>
                                  </a:lnTo>
                                  <a:cubicBezTo>
                                    <a:pt x="1" y="16002"/>
                                    <a:pt x="1882" y="18288"/>
                                    <a:pt x="4216" y="18288"/>
                                  </a:cubicBezTo>
                                  <a:lnTo>
                                    <a:pt x="27421" y="18288"/>
                                  </a:lnTo>
                                  <a:cubicBezTo>
                                    <a:pt x="29754" y="18288"/>
                                    <a:pt x="31636" y="16002"/>
                                    <a:pt x="31636" y="13180"/>
                                  </a:cubicBezTo>
                                  <a:lnTo>
                                    <a:pt x="31636" y="5108"/>
                                  </a:lnTo>
                                  <a:cubicBezTo>
                                    <a:pt x="31636" y="2286"/>
                                    <a:pt x="29754" y="0"/>
                                    <a:pt x="27421" y="0"/>
                                  </a:cubicBezTo>
                                  <a:lnTo>
                                    <a:pt x="4216" y="0"/>
                                  </a:lnTo>
                                  <a:close/>
                                </a:path>
                              </a:pathLst>
                            </a:custGeom>
                            <a:solidFill>
                              <a:srgbClr val="FCBD24"/>
                            </a:solidFill>
                            <a:ln w="12500">
                              <a:solidFill>
                                <a:srgbClr val="000000"/>
                              </a:solidFill>
                              <a:miter lim="11906"/>
                              <a:headEnd type="none" w="sm" len="sm"/>
                              <a:tailEnd type="none" w="sm" len="sm"/>
                            </a:ln>
                          </wps:spPr>
                          <wps:txbx>
                            <w:txbxContent>
                              <w:p w:rsidR="00693FEF" w:rsidRDefault="00693FEF" w:rsidP="000D0CA1">
                                <w:pPr>
                                  <w:bidi w:val="0"/>
                                  <w:jc w:val="center"/>
                                  <w:rPr>
                                    <w:rFonts w:ascii="Fira Sans Extra Condensed" w:eastAsia="Fira Sans Extra Condensed" w:hAnsi="Fira Sans Extra Condensed" w:cs="Fira Sans Extra Condensed"/>
                                    <w:color w:val="FFFFFF"/>
                                    <w:sz w:val="29"/>
                                    <w:szCs w:val="29"/>
                                    <w:lang w:bidi="ar-SY"/>
                                  </w:rPr>
                                </w:pPr>
                                <w:r>
                                  <w:rPr>
                                    <w:rFonts w:ascii="Fira Sans Extra Condensed" w:eastAsia="Fira Sans Extra Condensed" w:hAnsi="Fira Sans Extra Condensed" w:cs="Times New Roman" w:hint="cs"/>
                                    <w:color w:val="FFFFFF"/>
                                    <w:sz w:val="29"/>
                                    <w:szCs w:val="29"/>
                                    <w:rtl/>
                                    <w:lang w:bidi="ar-SY"/>
                                  </w:rPr>
                                  <w:t>07</w:t>
                                </w:r>
                              </w:p>
                            </w:txbxContent>
                          </wps:txbx>
                          <wps:bodyPr rot="0" vert="horz" wrap="square" lIns="68569" tIns="36000" rIns="68569" bIns="36000" anchor="ctr" anchorCtr="0" upright="1">
                            <a:noAutofit/>
                          </wps:bodyPr>
                        </wps:wsp>
                        <wps:wsp>
                          <wps:cNvPr id="1673" name="Google Shape;1625;p34"/>
                          <wps:cNvSpPr>
                            <a:spLocks/>
                          </wps:cNvSpPr>
                          <wps:spPr bwMode="auto">
                            <a:xfrm>
                              <a:off x="26531" y="15834"/>
                              <a:ext cx="1140" cy="1140"/>
                            </a:xfrm>
                            <a:custGeom>
                              <a:avLst/>
                              <a:gdLst>
                                <a:gd name="T0" fmla="*/ 2275 w 4561"/>
                                <a:gd name="T1" fmla="*/ 1 h 4561"/>
                                <a:gd name="T2" fmla="*/ 1 w 4561"/>
                                <a:gd name="T3" fmla="*/ 2287 h 4561"/>
                                <a:gd name="T4" fmla="*/ 2275 w 4561"/>
                                <a:gd name="T5" fmla="*/ 4561 h 4561"/>
                                <a:gd name="T6" fmla="*/ 4561 w 4561"/>
                                <a:gd name="T7" fmla="*/ 2287 h 4561"/>
                                <a:gd name="T8" fmla="*/ 2275 w 4561"/>
                                <a:gd name="T9" fmla="*/ 1 h 4561"/>
                              </a:gdLst>
                              <a:ahLst/>
                              <a:cxnLst>
                                <a:cxn ang="0">
                                  <a:pos x="T0" y="T1"/>
                                </a:cxn>
                                <a:cxn ang="0">
                                  <a:pos x="T2" y="T3"/>
                                </a:cxn>
                                <a:cxn ang="0">
                                  <a:pos x="T4" y="T5"/>
                                </a:cxn>
                                <a:cxn ang="0">
                                  <a:pos x="T6" y="T7"/>
                                </a:cxn>
                                <a:cxn ang="0">
                                  <a:pos x="T8" y="T9"/>
                                </a:cxn>
                              </a:cxnLst>
                              <a:rect l="0" t="0" r="r" b="b"/>
                              <a:pathLst>
                                <a:path w="4561" h="4561" extrusionOk="0">
                                  <a:moveTo>
                                    <a:pt x="2275" y="1"/>
                                  </a:moveTo>
                                  <a:cubicBezTo>
                                    <a:pt x="1025" y="1"/>
                                    <a:pt x="1" y="1025"/>
                                    <a:pt x="1" y="2287"/>
                                  </a:cubicBezTo>
                                  <a:cubicBezTo>
                                    <a:pt x="1" y="3549"/>
                                    <a:pt x="1025" y="4561"/>
                                    <a:pt x="2275" y="4561"/>
                                  </a:cubicBezTo>
                                  <a:cubicBezTo>
                                    <a:pt x="3537" y="4561"/>
                                    <a:pt x="4561" y="3549"/>
                                    <a:pt x="4561" y="2287"/>
                                  </a:cubicBezTo>
                                  <a:cubicBezTo>
                                    <a:pt x="4561" y="1025"/>
                                    <a:pt x="3537" y="1"/>
                                    <a:pt x="2275"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74" name="Google Shape;1626;p34"/>
                          <wps:cNvSpPr txBox="1">
                            <a:spLocks noChangeArrowheads="1"/>
                          </wps:cNvSpPr>
                          <wps:spPr bwMode="auto">
                            <a:xfrm>
                              <a:off x="-2444" y="12784"/>
                              <a:ext cx="28975" cy="98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F564BE" w:rsidRDefault="00693FEF" w:rsidP="000D0CA1">
                                <w:pPr>
                                  <w:jc w:val="center"/>
                                  <w:rPr>
                                    <w:rFonts w:ascii="Sakkal Majalla" w:eastAsia="Fira Sans Extra Condensed" w:hAnsi="Sakkal Majalla"/>
                                    <w:b/>
                                    <w:bCs/>
                                    <w:color w:val="FFC000"/>
                                    <w:sz w:val="34"/>
                                    <w:lang w:bidi="ar-SY"/>
                                  </w:rPr>
                                </w:pPr>
                                <w:r>
                                  <w:rPr>
                                    <w:rFonts w:ascii="Sakkal Majalla" w:eastAsia="Fira Sans Extra Condensed" w:hAnsi="Sakkal Majalla" w:hint="cs"/>
                                    <w:b/>
                                    <w:bCs/>
                                    <w:color w:val="FFC000"/>
                                    <w:sz w:val="34"/>
                                    <w:rtl/>
                                    <w:lang w:bidi="ar-SY"/>
                                  </w:rPr>
                                  <w:t xml:space="preserve">الاختيار </w:t>
                                </w:r>
                                <w:r w:rsidRPr="00F564BE">
                                  <w:rPr>
                                    <w:rFonts w:ascii="Sakkal Majalla" w:eastAsia="Fira Sans Extra Condensed" w:hAnsi="Sakkal Majalla" w:hint="cs"/>
                                    <w:b/>
                                    <w:bCs/>
                                    <w:color w:val="FFC000"/>
                                    <w:sz w:val="34"/>
                                    <w:rtl/>
                                    <w:lang w:bidi="ar-SY"/>
                                  </w:rPr>
                                  <w:t>الخاطئ لوسي</w:t>
                                </w:r>
                                <w:r>
                                  <w:rPr>
                                    <w:rFonts w:ascii="Sakkal Majalla" w:eastAsia="Fira Sans Extra Condensed" w:hAnsi="Sakkal Majalla" w:hint="cs"/>
                                    <w:b/>
                                    <w:bCs/>
                                    <w:color w:val="FFC000"/>
                                    <w:sz w:val="34"/>
                                    <w:rtl/>
                                    <w:lang w:bidi="ar-SY"/>
                                  </w:rPr>
                                  <w:t>لة الا</w:t>
                                </w:r>
                                <w:r w:rsidRPr="00F564BE">
                                  <w:rPr>
                                    <w:rFonts w:ascii="Sakkal Majalla" w:eastAsia="Fira Sans Extra Condensed" w:hAnsi="Sakkal Majalla" w:hint="cs"/>
                                    <w:b/>
                                    <w:bCs/>
                                    <w:color w:val="FFC000"/>
                                    <w:sz w:val="34"/>
                                    <w:rtl/>
                                    <w:lang w:bidi="ar-SY"/>
                                  </w:rPr>
                                  <w:t>تصال</w:t>
                                </w:r>
                              </w:p>
                            </w:txbxContent>
                          </wps:txbx>
                          <wps:bodyPr rot="0" vert="horz" wrap="square" lIns="0" tIns="0" rIns="0" bIns="0" anchor="ctr" anchorCtr="0" upright="1">
                            <a:noAutofit/>
                          </wps:bodyPr>
                        </wps:wsp>
                      </wpg:grpSp>
                      <wps:wsp>
                        <wps:cNvPr id="1675" name="TextBox 3"/>
                        <wps:cNvSpPr txBox="1">
                          <a:spLocks noChangeArrowheads="1"/>
                        </wps:cNvSpPr>
                        <wps:spPr bwMode="auto">
                          <a:xfrm>
                            <a:off x="37992" y="7901"/>
                            <a:ext cx="10528" cy="69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AF035F" w:rsidRDefault="00693FEF" w:rsidP="000D0CA1">
                              <w:pPr>
                                <w:jc w:val="center"/>
                                <w:rPr>
                                  <w:rFonts w:ascii="Adobe Arabic" w:eastAsia="Arial" w:hAnsi="Adobe Arabic" w:cs="Adobe Arabic"/>
                                  <w:b/>
                                  <w:bCs/>
                                  <w:color w:val="000000"/>
                                  <w:sz w:val="32"/>
                                  <w:szCs w:val="32"/>
                                  <w:lang w:bidi="ar-SY"/>
                                </w:rPr>
                              </w:pPr>
                              <w:r>
                                <w:rPr>
                                  <w:rFonts w:ascii="Adobe Arabic" w:eastAsia="Arial" w:hAnsi="Adobe Arabic" w:cs="Adobe Arabic" w:hint="cs"/>
                                  <w:b/>
                                  <w:bCs/>
                                  <w:color w:val="000000"/>
                                  <w:sz w:val="32"/>
                                  <w:szCs w:val="32"/>
                                  <w:rtl/>
                                  <w:lang w:bidi="ar-SY"/>
                                </w:rPr>
                                <w:t>معوقات الاتصال</w:t>
                              </w:r>
                            </w:p>
                          </w:txbxContent>
                        </wps:txbx>
                        <wps:bodyPr rot="0" vert="horz" wrap="square" lIns="91440" tIns="45720" rIns="91440" bIns="45720" anchor="t" anchorCtr="0" upright="1">
                          <a:noAutofit/>
                        </wps:bodyPr>
                      </wps:wsp>
                    </wpg:wgp>
                  </a:graphicData>
                </a:graphic>
              </wp:inline>
            </w:drawing>
          </mc:Choice>
          <mc:Fallback>
            <w:pict>
              <v:group id="Group 645" o:spid="_x0000_s1807" style="width:453.65pt;height:187.1pt;mso-position-horizontal-relative:char;mso-position-vertical-relative:line" coordorigin="-1925,-1740" coordsize="87621,292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">
                <v:group id="Google Shape;1535;p34" o:spid="_x0000_s1808" style="position:absolute;left:34795;top:4818;width:16677;height:13311" coordorigin="34795,4818" coordsize="22235,177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ennccAAADdAAAADwAAAGRycy9kb3ducmV2LnhtbESPT2vCQBDF7wW/wzKC&#10;t7pJS0VSNyJSiwcpVAultyE7+YPZ2ZBdk/jtO4dCbzO8N+/9ZrOdXKsG6kPj2UC6TEARF942XBn4&#10;uhwe16BCRLbYeiYDdwqwzWcPG8ysH/mThnOslIRwyNBAHWOXaR2KmhyGpe+IRSt97zDK2lfa9jhK&#10;uGv1U5KstMOGpaHGjvY1FdfzzRl4H3HcPadvw+la7u8/l5eP71NKxizm0+4VVKQp/pv/ro9W8FeJ&#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6ennccAAADd&#10;AAAADwAAAAAAAAAAAAAAAACqAgAAZHJzL2Rvd25yZXYueG1sUEsFBgAAAAAEAAQA+gAAAJ4DAAAA&#10;AA==&#10;">
                  <v:shape id="Google Shape;1536;p34" o:spid="_x0000_s1809" style="position:absolute;left:37123;top:4818;width:17752;height:17748;visibility:visible;mso-wrap-style:square;v-text-anchor:middle" coordsize="71009,70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mZ3MUA&#10;AADdAAAADwAAAGRycy9kb3ducmV2LnhtbERPS2vCQBC+F/wPyxR6000rpjV1FasIRfBg0ktv0+yY&#10;BLOzIbvN4993BaG3+fies9oMphYdta6yrOB5FoEgzq2uuFDwlR2mbyCcR9ZYWyYFIznYrCcPK0y0&#10;7flMXeoLEULYJaig9L5JpHR5SQbdzDbEgbvY1qAPsC2kbrEP4aaWL1EUS4MVh4YSG9qVlF/TX6Ng&#10;T5fXbvm92I8/su7nx2w4XbsPpZ4eh+07CE+D/xff3Z86zI+jJdy+CSf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ZncxQAAAN0AAAAPAAAAAAAAAAAAAAAAAJgCAABkcnMv&#10;ZG93bnJldi54bWxQSwUGAAAAAAQABAD1AAAAigMAAAAA&#10;" path="m35440,1v-337,,-674,6,-1007,18l34445,519v333,-12,667,-18,1000,-18c35778,501,36112,507,36445,519r12,-500c36118,7,35778,1,35440,1xm38481,126r-36,500c39100,685,39767,757,40422,852r71,-500c39826,257,39160,185,38481,126xm32409,138v-667,59,-1346,131,-2012,226l30468,864v655,-95,1322,-167,1988,-226l32409,138xm42493,685r-95,500c43041,1316,43708,1459,44339,1626r131,-488c43815,971,43160,816,42493,685xm28396,709v-654,143,-1321,298,-1976,464l26551,1662v643,-167,1298,-322,1953,-453l28396,709xm46423,1709r-155,477c46899,2388,47530,2614,48149,2864r179,-476c47708,2150,47054,1912,46423,1709xm24479,1745v-643,214,-1286,441,-1905,691l22753,2900v619,-238,1250,-464,1881,-679l24479,1745xm50209,3174r-215,464c50602,3912,51209,4210,51792,4519r238,-452c51435,3757,50816,3459,50209,3174xm20705,3221v-607,286,-1214,584,-1810,893l19133,4567v584,-310,1179,-607,1786,-893l20705,3221xm53793,5067r-262,428c54102,5841,54674,6210,55221,6579r274,-417c54947,5781,54364,5412,53793,5067xm17133,5114v-571,358,-1143,727,-1702,1108l15716,6627v548,-370,1108,-739,1679,-1084l17133,5114xm57138,7353r-297,405c57364,8162,57888,8579,58388,9020r322,-381c58210,8198,57674,7770,57138,7353xm13799,7412v-535,405,-1059,846,-1571,1286l12561,9079v500,-440,1012,-869,1536,-1274l13799,7412xm60210,10008r-357,357c60341,10829,60805,11306,61258,11794r369,-334c61162,10960,60698,10472,60210,10008xm10739,10067v-488,477,-964,965,-1416,1453l9692,11865v452,-488,917,-976,1393,-1440l10739,10067xm62948,12984r-381,322c62984,13818,63401,14354,63794,14889r405,-297c63794,14044,63377,13508,62948,12984xm8001,13056v-429,524,-845,1060,-1238,1607l7168,14961v393,-536,797,-1072,1214,-1584l8001,13056xm65342,16259r-417,274c65282,17092,65627,17664,65961,18235r428,-250c66056,17402,65711,16818,65342,16259xm5620,16342v-369,560,-726,1143,-1048,1738l5001,18318v333,-571,678,-1154,1036,-1714l5620,16342xm67342,19783r-453,214c67187,20593,67461,21200,67723,21819r464,-203c67925,20997,67639,20378,67342,19783xm3620,19866v-298,607,-584,1227,-846,1858l3239,21914v261,-607,535,-1226,833,-1822l3620,19866xm68925,23498r-476,166c68675,24295,68890,24938,69068,25569r488,-143c69366,24784,69152,24129,68925,23498xm2048,23617v-226,631,-441,1274,-631,1929l1905,25677v179,-632,393,-1274,607,-1894l2048,23617xm70080,27391r-500,107c69735,28141,69866,28808,69985,29463r500,-96c70366,28713,70223,28046,70080,27391xm905,27498v-143,655,-286,1334,-393,1988l1012,29570v107,-655,238,-1310,381,-1953l905,27498xm70771,31380r-500,59c70342,32094,70402,32761,70437,33427r512,-35c70902,32725,70842,32046,70771,31380xm226,31499c155,32165,95,32844,60,33511r500,36c595,32880,655,32213,726,31558r-500,-59xm70509,35428r,71c70509,36166,70485,36845,70449,37499r500,24c70985,36856,71009,36178,71009,35499r,-71l70509,35428xm,35547v,667,24,1345,60,2024l560,37535v-36,-655,-48,-1333,-60,-1988l,35547xm70283,39488v-84,666,-179,1333,-286,1976l70497,41559v107,-666,202,-1345,286,-2012l70283,39488xm738,39535r-500,48c310,40262,405,40928,524,41595r500,-83c905,40857,810,40190,738,39535xm69604,43429v-155,643,-321,1297,-512,1928l69580,45500v191,-643,357,-1297,512,-1952l69604,43429xm1417,43464r-488,119c1084,44238,1250,44893,1441,45536r488,-143c1738,44762,1572,44107,1417,43464xm68485,47262v-226,620,-476,1251,-738,1870l68211,49322v262,-619,512,-1262,738,-1893l68485,47262xm2548,47298r-476,167c2298,48096,2548,48739,2810,49358r464,-202c3012,48548,2762,47917,2548,47298xm66925,50942v-298,595,-607,1190,-940,1774l66425,52966v333,-584,655,-1191,941,-1798l66925,50942xm4096,50965r-453,227c3941,51799,4262,52394,4596,52977r440,-250c4703,52156,4393,51561,4096,50965xm64949,54430v-358,560,-739,1107,-1131,1643l64222,56371v405,-536,786,-1108,1155,-1667l64949,54430xm6072,54442r-428,274c6013,55275,6394,55847,6787,56383r416,-298c6810,55549,6429,55002,6072,54442xm8418,57669r-393,321c8453,58514,8906,59026,9358,59514r369,-333c9275,58692,8834,58180,8418,57669xm62603,57657v-428,512,-869,1024,-1321,1512l61663,59514v452,-500,893,-1012,1321,-1536l62603,57657xm59889,60597v-477,465,-965,917,-1465,1358l58757,62336v500,-441,1001,-905,1489,-1369l59889,60597xm11120,60609r-345,358c11251,61443,11752,61907,12263,62348r334,-381c12097,61526,11597,61074,11120,60609xm56876,63217v-524,405,-1071,798,-1619,1179l55543,64812v559,-381,1107,-786,1643,-1190l56876,63217xm14145,63229r-310,393c14371,64038,14919,64443,15478,64824r286,-417c15216,64026,14669,63634,14145,63229xm53578,65479v-559,345,-1143,667,-1738,976l52078,66908v595,-322,1191,-655,1762,-1000l53578,65479xm17443,65491r-262,429c17764,66265,18348,66598,18943,66920r238,-453c18598,66158,18014,65824,17443,65491xm50054,67336v-595,286,-1214,548,-1834,786l48399,68587v631,-239,1250,-512,1869,-786l50054,67336xm20979,67348r-214,465c21384,68086,22015,68360,22646,68598r178,-464c22205,67896,21586,67634,20979,67348xm46339,68789v-631,202,-1274,393,-1917,571l44541,69837v655,-167,1310,-357,1953,-572l46339,68789xm24706,68801r-155,476c25194,69491,25849,69682,26503,69849r119,-489c25991,69194,25337,69003,24706,68801xm28575,69813r-95,500c29135,70444,29801,70551,30468,70646r72,-500c29885,70063,29218,69944,28575,69813xm42470,69801v-643,131,-1310,250,-1965,345l40577,70646v666,-95,1333,-214,2000,-345l42470,69801xm32528,70372r-36,501c33159,70932,33838,70968,34516,70992r12,-500c33861,70468,33183,70432,32528,70372xm38517,70372v-655,60,-1334,96,-1989,108l36540,70992v667,-24,1358,-60,2024,-119l38517,70372xe" fillcolor="black" stroked="f">
                    <v:path arrowok="t" o:extrusionok="f" o:connecttype="custom" o:connectlocs="9111,130;10105,213;7617,216;11085,407;6638,416;12037,716;5688,725;12948,1130;4783,1142;13805,1645;3929,1657;14597,2255;3140,2270;15314,2949;2423,2966;15948,3722;1792,3740;16490,4559;1250,4580;16931,5455;810,5479;17267,6392;476,6419;17496,7366;253,7393;17609,8357;140,8387;17612,9375;0,8887;17571,9872;184,9884;17401,10857;354,10866;17121,11816;637,11825;16731,12736;1024,12741;16237,13608;1518,13611;2104,14417;15651,14414;14972,15149;2780,15152;14219,15804;3536,15807;13394,16370;4361,16373;12513,16834;5245,16837;11585,17197;6176,17200;7144,17453;10617,17450;8132,17593;9629,17593" o:connectangles="0,0,0,0,0,0,0,0,0,0,0,0,0,0,0,0,0,0,0,0,0,0,0,0,0,0,0,0,0,0,0,0,0,0,0,0,0,0,0,0,0,0,0,0,0,0,0,0,0,0,0,0,0,0,0"/>
                  </v:shape>
                  <v:shape id="Google Shape;1537;p34" o:spid="_x0000_s1810" style="position:absolute;left:49976;top:18068;width:1140;height:1141;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AeEcUA&#10;AADdAAAADwAAAGRycy9kb3ducmV2LnhtbESPT2sCMRDF70K/Q5hCb5q1B5HVKMW2KPTkH7DHYTNN&#10;lm4myyau23565yB4m+G9ee83y/UQGtVTl+rIBqaTAhRxFW3NzsDp+Dmeg0oZ2WITmQz8UYL16mm0&#10;xNLGK++pP2SnJIRTiQZ8zm2pdao8BUyT2BKL9hO7gFnWzmnb4VXCQ6Nfi2KmA9YsDR5b2niqfg+X&#10;YODf7d/D8XTx56KPbrP156/vDzbm5Xl4W4DKNOSH+X69s4I/mwq/fCMj6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MB4RxQAAAN0AAAAPAAAAAAAAAAAAAAAAAJgCAABkcnMv&#10;ZG93bnJldi54bWxQSwUGAAAAAAQABAD1AAAAigMAAAAA&#10;" path="m2286,c1024,,,1024,,2274,,3536,1024,4560,2286,4560v1250,,2274,-1024,2274,-2286c4560,1024,3536,,2286,xe" fillcolor="black" stroked="f">
                    <v:path arrowok="t" o:extrusionok="f" o:connecttype="custom" o:connectlocs="571,0;0,569;571,1141;1140,569;571,0" o:connectangles="0,0,0,0,0"/>
                  </v:shape>
                  <v:shape id="Google Shape;1538;p34" o:spid="_x0000_s1811" style="position:absolute;left:34795;top:13124;width:1141;height:1141;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y7isIA&#10;AADdAAAADwAAAGRycy9kb3ducmV2LnhtbERPS4vCMBC+L+x/CLOwtzWtB5FqFPGBC558gB6HZjYp&#10;20xKE2v11xthYW/z8T1nOu9dLTpqQ+VZQT7IQBCXXldsFJyOm68xiBCRNdaeScGdAsxn729TLLS/&#10;8Z66QzQihXAoUIGNsSmkDKUlh2HgG+LE/fjWYUywNVK3eEvhrpbDLBtJhxWnBosNLS2Vv4erU/Aw&#10;+5U7nq72nHXeLLf2vLusWanPj34xARGpj//iP/e3TvNHeQ6vb9IJcv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fLuKwgAAAN0AAAAPAAAAAAAAAAAAAAAAAJgCAABkcnMvZG93&#10;bnJldi54bWxQSwUGAAAAAAQABAD1AAAAhwMAAAAA&#10;" path="m2274,c1012,,,1024,,2274,,3536,1012,4560,2274,4560v1263,,2286,-1024,2286,-2286c4560,1024,3537,,2274,xe" fillcolor="black" stroked="f">
                    <v:path arrowok="t" o:extrusionok="f" o:connecttype="custom" o:connectlocs="569,0;0,569;569,1141;1141,569;569,0" o:connectangles="0,0,0,0,0"/>
                  </v:shape>
                  <v:shape id="Google Shape;1539;p34" o:spid="_x0000_s1812" style="position:absolute;left:35495;top:13788;width:3751;height:0;visibility:visible;mso-wrap-style:square;v-text-anchor:middle" coordsize="150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bN8sMA&#10;AADdAAAADwAAAGRycy9kb3ducmV2LnhtbERPTWvCQBC9C/0PyxR6kbpRVCS6SiktBIqHxPY+ZqdJ&#10;anY27G6T9N+7gtDbPN7n7A6jaUVPzjeWFcxnCQji0uqGKwWfp/fnDQgfkDW2lknBH3k47B8mO0y1&#10;HTinvgiViCHsU1RQh9ClUvqyJoN+ZjviyH1bZzBE6CqpHQ4x3LRykSRrabDh2FBjR681lZfi1ygw&#10;wZ2XX1lLm4/8eFnJ6c8b5Selnh7Hly2IQGP4F9/dmY7z1/MF3L6JJ8j9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7bN8sMAAADdAAAADwAAAAAAAAAAAAAAAACYAgAAZHJzL2Rv&#10;d25yZXYueG1sUEsFBgAAAAAEAAQA9QAAAIgDAAAAAA==&#10;" path="m15002,nfl,e" filled="f" strokeweight=".68611mm">
                    <v:stroke startarrowwidth="narrow" startarrowlength="short" endarrowwidth="narrow" endarrowlength="short" endcap="round"/>
                    <v:path arrowok="t" o:extrusionok="f" o:connecttype="custom" o:connectlocs="3751,0;0,0" o:connectangles="0,0"/>
                  </v:shape>
                  <v:shape id="Google Shape;1540;p34" o:spid="_x0000_s1813" style="position:absolute;left:52711;top:13788;width:3751;height:0;visibility:visible;mso-wrap-style:square;v-text-anchor:middle" coordsize="150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rGwsIA&#10;AADdAAAADwAAAGRycy9kb3ducmV2LnhtbERPyWrDMBC9F/oPYgq5NbIbMMGxHEqgpZBTFgK5DdZU&#10;cmuNjCUnzt9HhUJu83jrVOvJdeJCQ2g9K8jnGQjixuuWjYLj4eN1CSJEZI2dZ1JwowDr+vmpwlL7&#10;K+/oso9GpBAOJSqwMfallKGx5DDMfU+cuG8/OIwJDkbqAa8p3HXyLcsK6bDl1GCxp42l5nc/OgU/&#10;p9vBfC70WGwzNpGX7TkfN0rNXqb3FYhIU3yI/91fOs0v8gX8fZNOk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SsbCwgAAAN0AAAAPAAAAAAAAAAAAAAAAAJgCAABkcnMvZG93&#10;bnJldi54bWxQSwUGAAAAAAQABAD1AAAAhwMAAAAA&#10;" path="m,nfl15002,e" filled="f" strokeweight=".68611mm">
                    <v:stroke startarrowwidth="narrow" startarrowlength="short" endarrowwidth="narrow" endarrowlength="short" endcap="round"/>
                    <v:path arrowok="t" o:extrusionok="f" o:connecttype="custom" o:connectlocs="0,0;3751,0" o:connectangles="0,0"/>
                  </v:shape>
                  <v:shape id="Google Shape;1541;p34" o:spid="_x0000_s1814" style="position:absolute;left:55890;top:13124;width:1140;height:1141;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sYEsIA&#10;AADdAAAADwAAAGRycy9kb3ducmV2LnhtbERPS2sCMRC+F/wPYYTealYRkdUo4gMLPfkAPQ6bMVnc&#10;TJZNXLf99U2h4G0+vufMl52rREtNKD0rGA4yEMSF1yUbBefT7mMKIkRkjZVnUvBNAZaL3tscc+2f&#10;fKD2GI1IIRxyVGBjrHMpQ2HJYRj4mjhxN984jAk2RuoGnyncVXKUZRPpsOTUYLGmtaXifnw4BT/m&#10;sHGn88Nestab9d5evq5bVuq9361mICJ18SX+d3/qNH8yHMPfN+kEu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CxgSwgAAAN0AAAAPAAAAAAAAAAAAAAAAAJgCAABkcnMvZG93&#10;bnJldi54bWxQSwUGAAAAAAQABAD1AAAAhwMAAAAA&#10;" path="m2287,c1025,,1,1024,1,2274v,1262,1024,2286,2286,2286c3549,4560,4561,3536,4561,2274,4561,1024,3549,,2287,xe" fillcolor="black" stroked="f">
                    <v:path arrowok="t" o:extrusionok="f" o:connecttype="custom" o:connectlocs="572,0;0,569;572,1141;1140,569;572,0" o:connectangles="0,0,0,0,0"/>
                  </v:shape>
                  <v:shape id="Google Shape;1542;p34" o:spid="_x0000_s1815" style="position:absolute;left:39269;top:6963;width:13460;height:13463;visibility:visible;mso-wrap-style:square;v-text-anchor:middle" coordsize="53841,53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TZsMA&#10;AADdAAAADwAAAGRycy9kb3ducmV2LnhtbERPTWvCQBC9F/wPywje6kbbRomuIhZBL6VVL96G7JiN&#10;ZmdDdtXk33eFQm/zeJ8zX7a2EndqfOlYwWiYgCDOnS65UHA8bF6nIHxA1lg5JgUdeVguei9zzLR7&#10;8A/d96EQMYR9hgpMCHUmpc8NWfRDVxNH7uwaiyHCppC6wUcMt5UcJ0kqLZYcGwzWtDaUX/c3q+B7&#10;fOq+vHkrd9RdPtN3KuwkWSk16LerGYhAbfgX/7m3Os5PRx/w/Cae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NTZsMAAADdAAAADwAAAAAAAAAAAAAAAACYAgAAZHJzL2Rv&#10;d25yZXYueG1sUEsFBgAAAAAEAAQA9QAAAIgDAAAAAA==&#10;" path="m26920,c12050,,,12049,,26920,,41791,12050,53852,26920,53852v14871,,26921,-12061,26921,-26932c53841,12049,41791,,26920,xe" fillcolor="#eee" strokeweight=".66181mm">
                    <v:stroke startarrowwidth="narrow" startarrowlength="short" endarrowwidth="narrow" endarrowlength="short" miterlimit="7803f" joinstyle="miter"/>
                    <v:path arrowok="t" o:extrusionok="f" o:connecttype="custom" o:connectlocs="6730,0;0,6730;6730,13463;13460,6730;6730,0" o:connectangles="0,0,0,0,0"/>
                  </v:shape>
                  <v:shape id="Google Shape;1568;p34" o:spid="_x0000_s1816" style="position:absolute;left:40894;top:8344;width:1141;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Uj/sIA&#10;AADdAAAADwAAAGRycy9kb3ducmV2LnhtbERPS4vCMBC+L+x/CLPgbU31UJZqFPGBgicfoMehmU3K&#10;NpPSxNrdX28WBG/z8T1nOu9dLTpqQ+VZwWiYgSAuva7YKDifNp9fIEJE1lh7JgW/FGA+e3+bYqH9&#10;nQ/UHaMRKYRDgQpsjE0hZSgtOQxD3xAn7tu3DmOCrZG6xXsKd7UcZ1kuHVacGiw2tLRU/hxvTsGf&#10;Oazc6Xyzl6zzZrm1l/11zUoNPvrFBESkPr7ET/dOp/n5KIf/b9IJ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lSP+wgAAAN0AAAAPAAAAAAAAAAAAAAAAAJgCAABkcnMvZG93&#10;bnJldi54bWxQSwUGAAAAAAQABAD1AAAAhwMAAAAA&#10;" path="m2274,1c1024,1,,1025,,2287,,3537,1024,4561,2274,4561v1262,,2286,-1024,2286,-2274c4560,1025,3536,1,2274,1xe" fillcolor="black" stroked="f">
                    <v:path arrowok="t" o:extrusionok="f" o:connecttype="custom" o:connectlocs="569,0;0,572;569,1140;1141,572;569,0" o:connectangles="0,0,0,0,0"/>
                  </v:shape>
                  <v:shape id="Google Shape;1569;p34" o:spid="_x0000_s1817" style="position:absolute;left:40894;top:18068;width:1141;height:1141;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mGZcIA&#10;AADdAAAADwAAAGRycy9kb3ducmV2LnhtbERPS2sCMRC+C/6HMII3zerBltUo4gMLPfkAPQ6bMVnc&#10;TJZNXLf99U2h0Nt8fM9ZrDpXiZaaUHpWMBlnIIgLr0s2Ci7n/egdRIjIGivPpOCLAqyW/d4Cc+1f&#10;fKT2FI1IIRxyVGBjrHMpQ2HJYRj7mjhxd984jAk2RuoGXyncVXKaZTPpsOTUYLGmjaXicXo6Bd/m&#10;uHXny9Nes9abzcFeP287Vmo46NZzEJG6+C/+c3/oNH82eYPfb9IJcv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2YZlwgAAAN0AAAAPAAAAAAAAAAAAAAAAAJgCAABkcnMvZG93&#10;bnJldi54bWxQSwUGAAAAAAQABAD1AAAAhwMAAAAA&#10;" path="m2274,c1024,,,1024,,2274,,3536,1024,4560,2274,4560v1262,,2286,-1024,2286,-2286c4560,1024,3536,,2274,xe" fillcolor="black" stroked="f">
                    <v:path arrowok="t" o:extrusionok="f" o:connecttype="custom" o:connectlocs="569,0;0,569;569,1141;1141,569;569,0" o:connectangles="0,0,0,0,0"/>
                  </v:shape>
                  <v:shape id="Google Shape;1570;p34" o:spid="_x0000_s1818" style="position:absolute;left:50101;top:8344;width:1140;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YSF8UA&#10;AADdAAAADwAAAGRycy9kb3ducmV2LnhtbESPT2sCMRDF70K/Q5hCb5q1B5HVKMW2KPTkH7DHYTNN&#10;lm4myyau23565yB4m+G9ee83y/UQGtVTl+rIBqaTAhRxFW3NzsDp+Dmeg0oZ2WITmQz8UYL16mm0&#10;xNLGK++pP2SnJIRTiQZ8zm2pdao8BUyT2BKL9hO7gFnWzmnb4VXCQ6Nfi2KmA9YsDR5b2niqfg+X&#10;YODf7d/D8XTx56KPbrP156/vDzbm5Xl4W4DKNOSH+X69s4I/mwqufCMj6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RhIXxQAAAN0AAAAPAAAAAAAAAAAAAAAAAJgCAABkcnMv&#10;ZG93bnJldi54bWxQSwUGAAAAAAQABAD1AAAAigMAAAAA&#10;" path="m2286,1c1024,1,,1025,,2287,,3537,1024,4561,2286,4561v1262,,2274,-1024,2274,-2274c4560,1025,3548,1,2286,1xe" fillcolor="black" stroked="f">
                    <v:path arrowok="t" o:extrusionok="f" o:connecttype="custom" o:connectlocs="571,0;0,572;571,1140;1140,572;571,0" o:connectangles="0,0,0,0,0"/>
                  </v:shape>
                </v:group>
                <v:group id="Google Shape;1571;p34" o:spid="_x0000_s1819" style="position:absolute;left:46752;top:-1102;width:38487;height:8993" coordorigin="46752,-1469" coordsize="51315,119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KU28MAAADdAAAADwAAAGRycy9kb3ducmV2LnhtbERPS4vCMBC+C/6HMIK3&#10;Na2y4naNIqLiQRZ8wLK3oRnbYjMpTWzrv98Igrf5+J4zX3amFA3VrrCsIB5FIIhTqwvOFFzO248Z&#10;COeRNZaWScGDHCwX/d4cE21bPlJz8pkIIewSVJB7XyVSujQng25kK+LAXW1t0AdYZ1LX2IZwU8px&#10;FE2lwYJDQ44VrXNKb6e7UbBrsV1N4k1zuF3Xj7/z58/vISalhoNu9Q3CU+ff4pd7r8P8afw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MpTbwwAAAN0AAAAP&#10;AAAAAAAAAAAAAAAAAKoCAABkcnMvZG93bnJldi54bWxQSwUGAAAAAAQABAD6AAAAmgMAAAAA&#10;">
                  <v:shape id="Google Shape;1572;p34" o:spid="_x0000_s1820" style="position:absolute;left:46752;top:2241;width:7555;height:8281;visibility:visible;mso-wrap-style:square;v-text-anchor:middle" coordsize="30219,3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05/MMA&#10;AADdAAAADwAAAGRycy9kb3ducmV2LnhtbESPTW/CMAyG75P4D5GRuI0UDmgUAgK0SeyEgB12tBrT&#10;VjROlQRa9uvxYRI3W34/Hi/XvWvUnUKsPRuYjDNQxIW3NZcGfs5f7x+gYkK22HgmAw+KsF4N3paY&#10;W9/xke6nVCoJ4ZijgSqlNtc6FhU5jGPfEsvt4oPDJGsotQ3YSbhr9DTLZtphzdJQYUu7iorr6eak&#10;dzvHM9+034b9rz4e/rrPb+yMGQ37zQJUoj69xP/uvRX82VT45RsZQa+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05/MMAAADdAAAADwAAAAAAAAAAAAAAAACYAgAAZHJzL2Rv&#10;d25yZXYueG1sUEsFBgAAAAAEAAQA9QAAAIgDAAAAAA==&#10;" path="m30218,1nfl15276,1v-2631,,-3167,2952,-3167,2952l12109,22551,,22551,,33124e" filled="f" strokeweight=".73611mm">
                    <v:stroke startarrowwidth="narrow" startarrowlength="short" endarrowwidth="narrow" endarrowlength="short" endcap="round"/>
                    <v:path arrowok="t" o:extrusionok="f" o:connecttype="custom" o:connectlocs="7555,0;3819,0;3027,738;3027,5638;0,5638;0,8281" o:connectangles="0,0,0,0,0,0"/>
                  </v:shape>
                  <v:shape id="Google Shape;1573;p34" o:spid="_x0000_s1821" style="position:absolute;left:52604;top:2241;width:15735;height:0;visibility:visible;mso-wrap-style:square;v-text-anchor:middle" coordsize="629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xf8UA&#10;AADdAAAADwAAAGRycy9kb3ducmV2LnhtbERP22rCQBB9F/yHZYS+SN1E0ZbUVUQQWpDipRT6NmTH&#10;bGh2NmS3Jvl7Vyj4NodzneW6s5W4UuNLxwrSSQKCOHe65ELB13n3/ArCB2SNlWNS0JOH9Wo4WGKm&#10;XctHup5CIWII+wwVmBDqTEqfG7LoJ64mjtzFNRZDhE0hdYNtDLeVnCbJQlosOTYYrGlrKP89/VkF&#10;41zPLt33z75PP8Yvh96088/DRqmnUbd5AxGoCw/xv/tdx/mLaQr3b+IJ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X/F/xQAAAN0AAAAPAAAAAAAAAAAAAAAAAJgCAABkcnMv&#10;ZG93bnJldi54bWxQSwUGAAAAAAQABAD1AAAAigMAAAAA&#10;" path="m1,1nfl62937,1e" filled="f" strokeweight=".68611mm">
                    <v:stroke startarrowwidth="narrow" startarrowlength="short" endarrowwidth="narrow" endarrowlength="short" endcap="round"/>
                    <v:path arrowok="t" o:extrusionok="f" o:connecttype="custom" o:connectlocs="0,1;15735,1" o:connectangles="0,0"/>
                  </v:shape>
                  <v:shape id="Google Shape;1574;p34" o:spid="_x0000_s1822" style="position:absolute;left:68338;top:1708;width:1141;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HMOMEA&#10;AADdAAAADwAAAGRycy9kb3ducmV2LnhtbERPzUoDMRC+C75DGMGbzZpDkW3TImKhBw9t9QGGzXR3&#10;7WayZuI2fXtTKHibj+93luvsBzVRlD6whedZBYq4Ca7n1sLX5+bpBZQkZIdDYLJwIYH16v5uibUL&#10;Z97TdEitKiEsNVroUhprraXpyKPMwkhcuGOIHlOBsdUu4rmE+0Gbqpprjz2Xhg5HeuuoOR1+vYXv&#10;XSQjm/f8c3JbkY98NPtqsvbxIb8uQCXK6V98c29dmT83Bq7flBP0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BzDjBAAAA3QAAAA8AAAAAAAAAAAAAAAAAmAIAAGRycy9kb3du&#10;cmV2LnhtbFBLBQYAAAAABAAEAPUAAACGAwAAAAA=&#10;" path="m2286,c1024,,,1024,,2274,,3536,1024,4560,2286,4560v1262,,2274,-1024,2274,-2286c4560,1024,3548,,2286,xe" fillcolor="#5eb2fc" stroked="f">
                    <v:path arrowok="t" o:extrusionok="f" o:connecttype="custom" o:connectlocs="572,0;0,568;572,1140;1141,568;572,0" o:connectangles="0,0,0,0,0"/>
                  </v:shape>
                  <v:shape id="Google Shape;1575;p34" o:spid="_x0000_s1823" style="position:absolute;left:52976;width:7912;height:4572;visibility:visible;mso-wrap-style:square;v-text-anchor:middle" coordsize="31647,182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HZ8IA&#10;AADdAAAADwAAAGRycy9kb3ducmV2LnhtbERPTYvCMBC9C/6HMII3TVUoSzWKCAt7WWTr4nlsxqbY&#10;TGqTre3++s2C4G0e73M2u97WoqPWV44VLOYJCOLC6YpLBd+n99kbCB+QNdaOScFAHnbb8WiDmXYP&#10;/qIuD6WIIewzVGBCaDIpfWHIop+7hjhyV9daDBG2pdQtPmK4reUySVJpseLYYLChg6Hilv9YBafV&#10;8HuurE7NvUvyz/5wvNBwVWo66fdrEIH68BI/3R86zk+XK/j/Jp4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b8dnwgAAAN0AAAAPAAAAAAAAAAAAAAAAAJgCAABkcnMvZG93&#10;bnJldi54bWxQSwUGAAAAAAQABAD1AAAAhwMAAAAA&#10;" adj="-11796480,,5400" path="m4227,c1893,,,2286,,5108r,8072c,16002,1893,18288,4227,18288r23205,c29754,18288,31647,16002,31647,13180r,-8072c31647,2286,29754,,27432,l4227,xe" fillcolor="#5eb2fc" strokeweight=".34722mm">
                    <v:stroke startarrowwidth="narrow" startarrowlength="short" endarrowwidth="narrow" endarrowlength="short" miterlimit="7803f" joinstyle="miter"/>
                    <v:formulas/>
                    <v:path arrowok="t" o:extrusionok="f" o:connecttype="custom" o:connectlocs="1057,0;0,1277;0,3295;1057,4572;6858,4572;7912,3295;7912,1277;6858,0;1057,0" o:connectangles="0,0,0,0,0,0,0,0,0" textboxrect="0,0,31647,18289"/>
                    <v:textbox inset="1.90469mm,1mm,1.90469mm,0">
                      <w:txbxContent>
                        <w:p w:rsidR="00693FEF" w:rsidRPr="00AF035F" w:rsidRDefault="00693FEF" w:rsidP="000D0CA1">
                          <w:pPr>
                            <w:bidi w:val="0"/>
                            <w:jc w:val="center"/>
                            <w:rPr>
                              <w:rFonts w:asciiTheme="majorBidi" w:eastAsia="Fira Sans Extra Condensed" w:hAnsiTheme="majorBidi" w:cstheme="majorBidi"/>
                              <w:color w:val="FFFFFF"/>
                              <w:sz w:val="29"/>
                              <w:szCs w:val="29"/>
                            </w:rPr>
                          </w:pPr>
                          <w:r w:rsidRPr="00AF035F">
                            <w:rPr>
                              <w:rFonts w:asciiTheme="majorBidi" w:eastAsia="Fira Sans Extra Condensed" w:hAnsiTheme="majorBidi" w:cstheme="majorBidi"/>
                              <w:color w:val="FFFFFF"/>
                              <w:sz w:val="29"/>
                              <w:szCs w:val="29"/>
                            </w:rPr>
                            <w:t>01</w:t>
                          </w:r>
                        </w:p>
                      </w:txbxContent>
                    </v:textbox>
                  </v:shape>
                  <v:shape id="Google Shape;1576;p34" o:spid="_x0000_s1824" type="#_x0000_t202" style="position:absolute;left:69411;top:-1469;width:28657;height:69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SkecMA&#10;AADdAAAADwAAAGRycy9kb3ducmV2LnhtbERPzWrCQBC+F/oOyxR6KWZjEJGYVdTS6KWHRB9gyI5J&#10;MDsbsltN+/SuIPQ2H9/vZOvRdOJKg2stK5hGMQjiyuqWawWn49dkAcJ5ZI2dZVLwSw7Wq9eXDFNt&#10;b1zQtfS1CCHsUlTQeN+nUrqqIYMusj1x4M52MOgDHGqpB7yFcNPJJI7n0mDLoaHBnnYNVZfyxyig&#10;TWH/vi8uN8X2c5efW6YPuVfq/W3cLEF4Gv2/+Ok+6DB/nszg8U04Qa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SkecMAAADdAAAADwAAAAAAAAAAAAAAAACYAgAAZHJzL2Rv&#10;d25yZXYueG1sUEsFBgAAAAAEAAQA9QAAAIgDAAAAAA==&#10;" filled="f" stroked="f">
                    <v:textbox inset="0,0,0,0">
                      <w:txbxContent>
                        <w:p w:rsidR="00693FEF" w:rsidRPr="00F564BE" w:rsidRDefault="00693FEF" w:rsidP="000D0CA1">
                          <w:pPr>
                            <w:spacing w:line="240" w:lineRule="auto"/>
                            <w:jc w:val="center"/>
                            <w:rPr>
                              <w:rFonts w:ascii="Sakkal Majalla" w:eastAsia="Fira Sans Extra Condensed" w:hAnsi="Sakkal Majalla"/>
                              <w:b/>
                              <w:bCs/>
                              <w:color w:val="4472C4" w:themeColor="accent1"/>
                              <w:sz w:val="34"/>
                              <w:lang w:bidi="ar-SY"/>
                            </w:rPr>
                          </w:pPr>
                          <w:r w:rsidRPr="00F564BE">
                            <w:rPr>
                              <w:rFonts w:ascii="Sakkal Majalla" w:eastAsia="Fira Sans Extra Condensed" w:hAnsi="Sakkal Majalla" w:hint="cs"/>
                              <w:b/>
                              <w:bCs/>
                              <w:color w:val="4472C4" w:themeColor="accent1"/>
                              <w:sz w:val="34"/>
                              <w:rtl/>
                              <w:lang w:bidi="ar-SY"/>
                            </w:rPr>
                            <w:t>معوقات لغوية</w:t>
                          </w:r>
                        </w:p>
                      </w:txbxContent>
                    </v:textbox>
                  </v:shape>
                </v:group>
                <v:group id="Google Shape;1577;p34" o:spid="_x0000_s1825" style="position:absolute;left:46563;top:15182;width:36901;height:11963" coordorigin="46563,15182" coordsize="49202,15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NUY8QAAADdAAAADwAAAGRycy9kb3ducmV2LnhtbERPTWuDQBC9F/oflink&#10;1qymKMVmIxLakkMoxBRKb4M7UYk7K+5Wzb/PBgq5zeN9zjqfTSdGGlxrWUG8jEAQV1a3XCv4Pn48&#10;v4JwHlljZ5kUXMhBvnl8WGOm7cQHGktfixDCLkMFjfd9JqWrGjLolrYnDtzJDgZ9gEMt9YBTCDed&#10;XEVRKg22HBoa7GnbUHUu/4yCzwmn4iV+H/fn0/bye0y+fvYxKbV4mos3EJ5mfxf/u3c6zE9XC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hNUY8QAAADdAAAA&#10;DwAAAAAAAAAAAAAAAACqAgAAZHJzL2Rvd25yZXYueG1sUEsFBgAAAAAEAAQA+gAAAJsDAAAAAA==&#10;">
                  <v:shape id="Google Shape;1578;p34" o:spid="_x0000_s1826" style="position:absolute;left:46563;top:15182;width:7557;height:7903;visibility:visible;mso-wrap-style:square;v-text-anchor:middle" coordsize="30231,3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5y4cQA&#10;AADdAAAADwAAAGRycy9kb3ducmV2LnhtbERP22rCQBB9L/gPywi+1Y0Bg6SuIoIgpdLWG32cZqdJ&#10;MDsbdleT/n23IPg2h3Od+bI3jbiR87VlBZNxAoK4sLrmUsHxsHmegfABWWNjmRT8koflYvA0x1zb&#10;jj/ptg+liCHsc1RQhdDmUvqiIoN+bFviyP1YZzBE6EqpHXYx3DQyTZJMGqw5NlTY0rqi4rK/GgWz&#10;9HX3fticu+nq+8u9uaw8Hc8fSo2G/eoFRKA+PMR391bH+Vmawf838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cuHEAAAA3QAAAA8AAAAAAAAAAAAAAAAAmAIAAGRycy9k&#10;b3ducmV2LnhtbFBLBQYAAAAABAAEAPUAAACJAwAAAAA=&#10;" path="m30230,31611nfl15288,31611v-2643,,-3167,-2952,-3167,-2952l12121,9061,,9061,,e" filled="f" strokeweight=".73611mm">
                    <v:stroke startarrowwidth="narrow" startarrowlength="short" endarrowwidth="narrow" endarrowlength="short" endcap="round"/>
                    <v:path arrowok="t" o:extrusionok="f" o:connecttype="custom" o:connectlocs="7557,7903;3822,7903;3030,7165;3030,2265;0,2265;0,0" o:connectangles="0,0,0,0,0,0"/>
                  </v:shape>
                  <v:shape id="Google Shape;1579;p34" o:spid="_x0000_s1827" style="position:absolute;left:56745;top:23085;width:11657;height:0;visibility:visible;mso-wrap-style:square;v-text-anchor:middle" coordsize="46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c80MQA&#10;AADdAAAADwAAAGRycy9kb3ducmV2LnhtbERPS2vCQBC+F/oflin0ppsGjJK6EWst9BLB2EKPQ3by&#10;wOxszG41/feuIPQ2H99zlqvRdOJMg2stK3iZRiCIS6tbrhV8HT4mCxDOI2vsLJOCP3Kwyh4flphq&#10;e+E9nQtfixDCLkUFjfd9KqUrGzLoprYnDlxlB4M+wKGWesBLCDedjKMokQZbDg0N9rRpqDwWv0bB&#10;W7k95dVs1s+3799JnLtd/oM7pZ6fxvUrCE+j/xff3Z86zE/iOdy+CSf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PNDEAAAA3QAAAA8AAAAAAAAAAAAAAAAAmAIAAGRycy9k&#10;b3ducmV2LnhtbFBLBQYAAAAABAAEAPUAAACJAwAAAAA=&#10;" path="m1,nfl46625,e" filled="f" strokeweight=".58681mm">
                    <v:stroke startarrowwidth="narrow" startarrowlength="short" endarrowwidth="narrow" endarrowlength="short" endcap="round"/>
                    <v:path arrowok="t" o:extrusionok="f" o:connecttype="custom" o:connectlocs="0,0;11657,0" o:connectangles="0,0"/>
                  </v:shape>
                  <v:shape id="Google Shape;1580;p34" o:spid="_x0000_s1828" style="position:absolute;left:68402;top:22478;width:1140;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8XvMQA&#10;AADdAAAADwAAAGRycy9kb3ducmV2LnhtbESPQWvDMAyF74P9B6PBbqvTsIaS1S1pIWzXdoXSm4i1&#10;ODSWQ+w12b+fDoPdJN7Te582u9n36k5j7AIbWC4yUMRNsB23Bs6f9csaVEzIFvvAZOCHIuy2jw8b&#10;LG2Y+Ej3U2qVhHAs0YBLaSi1jo0jj3ERBmLRvsLoMck6ttqOOEm473WeZYX22LE0OBzo4Ki5nb69&#10;gbppJ86vqVq/X4pqtcrca70/GvP8NFdvoBLN6d/8d/1hBb/IBVe+kRH0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F7zEAAAA3QAAAA8AAAAAAAAAAAAAAAAAmAIAAGRycy9k&#10;b3ducmV2LnhtbFBLBQYAAAAABAAEAPUAAACJAwAAAAA=&#10;" path="m2286,1c1024,1,,1024,,2287,,3549,1024,4561,2286,4561v1262,,2274,-1012,2274,-2274c4560,1024,3548,1,2286,1xe" fillcolor="#ec3a3b" stroked="f">
                    <v:path arrowok="t" o:extrusionok="f" o:connecttype="custom" o:connectlocs="571,0;0,572;571,1140;1140,572;571,0" o:connectangles="0,0,0,0,0"/>
                  </v:shape>
                  <v:shape id="Google Shape;1581;p34" o:spid="_x0000_s1829" style="position:absolute;left:52706;top:20754;width:7909;height:4572;visibility:visible;mso-wrap-style:square;v-text-anchor:middle" coordsize="31636,182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mF8QA&#10;AADdAAAADwAAAGRycy9kb3ducmV2LnhtbERPTWvCQBC9F/oflil4KboxB2mjq4SCqJeCWgq9Ddlp&#10;Nm12NuyuSfz3bkHobR7vc1ab0baiJx8axwrmswwEceV0w7WCj/N2+gIiRGSNrWNScKUAm/XjwwoL&#10;7QY+Un+KtUghHApUYGLsCilDZchimLmOOHHfzluMCfpaao9DCretzLNsIS02nBoMdvRmqPo9XayC&#10;87zZXa6Bh9Kb/P355/NQyv5LqcnTWC5BRBrjv/ju3us0f5G/wt836QS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DphfEAAAA3QAAAA8AAAAAAAAAAAAAAAAAmAIAAGRycy9k&#10;b3ducmV2LnhtbFBLBQYAAAAABAAEAPUAAACJAwAAAAA=&#10;" adj="-11796480,,5400" path="m4216,1c1882,1,1,2287,1,5109r,8072c1,16003,1882,18289,4216,18289r23205,c29754,18289,31636,16003,31636,13181r,-8072c31636,2287,29754,1,27421,1l4216,1xe" fillcolor="#ec3a3b" strokeweight=".34722mm">
                    <v:stroke startarrowwidth="narrow" startarrowlength="short" endarrowwidth="narrow" endarrowlength="short" miterlimit="7803f" joinstyle="miter"/>
                    <v:formulas/>
                    <v:path arrowok="t" o:extrusionok="f" o:connecttype="custom" o:connectlocs="1054,0;0,1277;0,3295;1054,4572;6855,4572;7909,3295;7909,1277;6855,0;1054,0" o:connectangles="0,0,0,0,0,0,0,0,0" textboxrect="0,0,31636,18289"/>
                    <v:textbox inset="1.90469mm,1mm,1.90469mm,1mm">
                      <w:txbxContent>
                        <w:p w:rsidR="00693FEF" w:rsidRDefault="00693FEF" w:rsidP="000D0CA1">
                          <w:pPr>
                            <w:bidi w:val="0"/>
                            <w:jc w:val="center"/>
                            <w:rPr>
                              <w:rFonts w:ascii="Fira Sans Extra Condensed" w:eastAsia="Fira Sans Extra Condensed" w:hAnsi="Fira Sans Extra Condensed" w:cs="Fira Sans Extra Condensed"/>
                              <w:color w:val="FFFFFF"/>
                              <w:sz w:val="29"/>
                              <w:szCs w:val="29"/>
                            </w:rPr>
                          </w:pPr>
                          <w:r>
                            <w:rPr>
                              <w:rFonts w:ascii="Fira Sans Extra Condensed" w:eastAsia="Fira Sans Extra Condensed" w:hAnsi="Fira Sans Extra Condensed" w:cs="Fira Sans Extra Condensed"/>
                              <w:color w:val="FFFFFF"/>
                              <w:sz w:val="29"/>
                              <w:szCs w:val="29"/>
                            </w:rPr>
                            <w:t>04</w:t>
                          </w:r>
                        </w:p>
                      </w:txbxContent>
                    </v:textbox>
                  </v:shape>
                  <v:shape id="Google Shape;1582;p34" o:spid="_x0000_s1830" type="#_x0000_t202" style="position:absolute;left:66763;top:21663;width:29002;height:9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Y0p8QA&#10;AADdAAAADwAAAGRycy9kb3ducmV2LnhtbESPQYvCQAyF78L+hyELXkSnu4JIdRRXWfXioe7+gNCJ&#10;bbGTKZ1Rq7/eHARvCe/lvS/zZedqdaU2VJ4NfI0SUMS5txUXBv7/fodTUCEiW6w9k4E7BVguPnpz&#10;TK2/cUbXYyyUhHBI0UAZY5NqHfKSHIaRb4hFO/nWYZS1LbRt8SbhrtbfSTLRDiuWhhIbWpeUn48X&#10;Z4BWmX8czmHrsp/NenuqmAZ6Z0z/s1vNQEXq4tv8ut5bwZ+MhV++kRH0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mNKfEAAAA3QAAAA8AAAAAAAAAAAAAAAAAmAIAAGRycy9k&#10;b3ducmV2LnhtbFBLBQYAAAAABAAEAPUAAACJAwAAAAA=&#10;" filled="f" stroked="f">
                    <v:textbox inset="0,0,0,0">
                      <w:txbxContent>
                        <w:p w:rsidR="00693FEF" w:rsidRPr="00F564BE" w:rsidRDefault="00693FEF" w:rsidP="000D0CA1">
                          <w:pPr>
                            <w:bidi w:val="0"/>
                            <w:spacing w:line="240" w:lineRule="auto"/>
                            <w:jc w:val="right"/>
                            <w:rPr>
                              <w:rFonts w:ascii="Sakkal Majalla" w:eastAsia="Fira Sans Extra Condensed" w:hAnsi="Sakkal Majalla"/>
                              <w:b/>
                              <w:bCs/>
                              <w:color w:val="FF0000"/>
                              <w:sz w:val="34"/>
                              <w:lang w:bidi="ar-SY"/>
                            </w:rPr>
                          </w:pPr>
                          <w:r w:rsidRPr="00F564BE">
                            <w:rPr>
                              <w:rFonts w:ascii="Sakkal Majalla" w:eastAsia="Fira Sans Extra Condensed" w:hAnsi="Sakkal Majalla" w:hint="cs"/>
                              <w:b/>
                              <w:bCs/>
                              <w:color w:val="FF0000"/>
                              <w:sz w:val="34"/>
                              <w:rtl/>
                              <w:lang w:bidi="ar-SY"/>
                            </w:rPr>
                            <w:t>معوقات تنظيمية</w:t>
                          </w:r>
                        </w:p>
                      </w:txbxContent>
                    </v:textbox>
                  </v:shape>
                </v:group>
                <v:group id="Google Shape;1583;p34" o:spid="_x0000_s1831" style="position:absolute;left:51045;top:5370;width:33934;height:6610" coordorigin="51045,4990" coordsize="45245,88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HEvcIAAADdAAAADwAAAGRycy9kb3ducmV2LnhtbERPTYvCMBC9L/gfwgje&#10;1rTKilSjiKh4EGFVEG9DM7bFZlKa2NZ/bxaEvc3jfc582ZlSNFS7wrKCeBiBIE6tLjhTcDlvv6cg&#10;nEfWWFomBS9ysFz0vuaYaNvyLzUnn4kQwi5BBbn3VSKlS3My6Ia2Ig7c3dYGfYB1JnWNbQg3pRxF&#10;0UQaLDg05FjROqf0cXoaBbsW29U43jSHx339up1/jtdDTEoN+t1qBsJT5//FH/deh/mTc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xxL3CAAAA3QAAAA8A&#10;AAAAAAAAAAAAAAAAqgIAAGRycy9kb3ducmV2LnhtbFBLBQYAAAAABAAEAPoAAACZAwAAAAA=&#10;">
                  <v:group id="Google Shape;1584;p34" o:spid="_x0000_s1832" style="position:absolute;left:51045;top:8351;width:19103;height:5452;rotation:180;flip:x" coordorigin="51045,8351" coordsize="17385,4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kyetwwAAAN0AAAAP&#10;AAAAAAAAAAAAAAAAAKoCAABkcnMvZG93bnJldi54bWxQSwUGAAAAAAQABAD6AAAAmgMAAAAA&#10;">
                    <v:shape id="Google Shape;1585;p34" o:spid="_x0000_s1833" style="position:absolute;left:51045;top:8351;width:4962;height:4962;rotation:180;visibility:visible;mso-wrap-style:square;v-text-anchor:middle" coordsize="496200,49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MCmsQA&#10;AADdAAAADwAAAGRycy9kb3ducmV2LnhtbERPTWvCQBC9F/wPywi91U0UQkhdpWqF6qFQlXodsmMS&#10;mp0Nu1uN/npXKPQ2j/c503lvWnEm5xvLCtJRAoK4tLrhSsFhv37JQfiArLG1TAqu5GE+GzxNsdD2&#10;wl903oVKxBD2BSqoQ+gKKX1Zk0E/sh1x5E7WGQwRukpqh5cYblo5TpJMGmw4NtTY0bKm8mf3axTk&#10;WZJvU7ylR+n04nP/fVitN+9KPQ/7t1cQgfrwL/5zf+g4P5tM4PFNPEH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DAprEAAAA3QAAAA8AAAAAAAAAAAAAAAAAmAIAAGRycy9k&#10;b3ducmV2LnhtbFBLBQYAAAAABAAEAPUAAACJAwAAAAA=&#10;" path="m248100,nsc385122,,496200,111078,496200,248100r-248100,l248100,xem248100,nfc385122,,496200,111078,496200,248100e" filled="f" strokeweight="2.25pt">
                      <v:stroke startarrowwidth="narrow" startarrowlength="short" endarrowwidth="narrow" endarrowlength="short"/>
                      <v:path arrowok="t" o:connecttype="custom" o:connectlocs="2481,0;4962,2481" o:connectangles="0,0"/>
                    </v:shape>
                    <v:shapetype id="_x0000_t32" coordsize="21600,21600" o:spt="32" o:oned="t" path="m,l21600,21600e" filled="f">
                      <v:path arrowok="t" fillok="f" o:connecttype="none"/>
                      <o:lock v:ext="edit" shapetype="t"/>
                    </v:shapetype>
                    <v:shape id="Google Shape;1586;p34" o:spid="_x0000_s1834" type="#_x0000_t32" style="position:absolute;left:53526;top:13313;width:1490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YJsQAAADdAAAADwAAAGRycy9kb3ducmV2LnhtbERPS2vCQBC+F/wPywheim5sikh0FS0o&#10;FnqoL7wO2TEbzM6G7Brjv+8WCr3Nx/ec+bKzlWip8aVjBeNRAoI4d7rkQsHpuBlOQfiArLFyTAqe&#10;5GG56L3MMdPuwXtqD6EQMYR9hgpMCHUmpc8NWfQjVxNH7uoaiyHCppC6wUcMt5V8S5KJtFhybDBY&#10;04eh/Ha4WwWhTVL/Oj3t12ezvX1d0tXnc/Ot1KDfrWYgAnXhX/zn3uk4f5K+w+838QS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85gmxAAAAN0AAAAPAAAAAAAAAAAA&#10;AAAAAKECAABkcnMvZG93bnJldi54bWxQSwUGAAAAAAQABAD5AAAAkgMAAAAA&#10;" strokeweight="2.25pt"/>
                    <v:shape id="Google Shape;1587;p34" o:spid="_x0000_s1835" type="#_x0000_t32" style="position:absolute;left:51045;top:8792;width:0;height:2040;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JM/sIAAADdAAAADwAAAGRycy9kb3ducmV2LnhtbERPTWvCQBC9C/0PyxS86aYWY5u6SlMR&#10;9GYSex+y0yQ0Oxuyq8Z/7wqCt3m8z1muB9OKM/WusazgbRqBIC6tbrhScCy2kw8QziNrbC2Tgis5&#10;WK9eRktMtL1wRufcVyKEsEtQQe19l0jpypoMuqntiAP3Z3uDPsC+krrHSwg3rZxFUSwNNhwaauzo&#10;p6byPz8ZBV28LdLFIV/sr+nx03Ka/habTKnx6/D9BcLT4J/ih3unw/z4fQ73b8IJc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fJM/sIAAADdAAAADwAAAAAAAAAAAAAA&#10;AAChAgAAZHJzL2Rvd25yZXYueG1sUEsFBgAAAAAEAAQA+QAAAJADAAAAAA==&#10;" strokeweight="2.25pt"/>
                  </v:group>
                  <v:shape id="Google Shape;1588;p34" o:spid="_x0000_s1836" style="position:absolute;left:54992;top:6511;width:7912;height:4570;visibility:visible;mso-wrap-style:square;v-text-anchor:middle" coordsize="31648,182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kmTcQA&#10;AADdAAAADwAAAGRycy9kb3ducmV2LnhtbESP0YrCMBBF3wX/IcyCb5qusmWppkUEQVBY7foBQzPb&#10;lm0mtYm1/r0RBN9muHfuubPKBtOInjpXW1bwOYtAEBdW11wqOP9up98gnEfW2FgmBXdykKXj0QoT&#10;bW98oj73pQgh7BJUUHnfJlK6oiKDbmZb4qD92c6gD2tXSt3hLYSbRs6jKJYGaw6EClvaVFT851cT&#10;uOaw3s/7Y376stvdz/1yJZ2TUpOPYb0E4Wnwb/PreqdD/XgRw/ObMIJM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JJk3EAAAA3QAAAA8AAAAAAAAAAAAAAAAAmAIAAGRycy9k&#10;b3ducmV2LnhtbFBLBQYAAAAABAAEAPUAAACJAwAAAAA=&#10;" adj="-11796480,,5400" path="m4215,1c1894,1,1,2287,1,5096r,8085c1,16003,1894,18277,4215,18277r23206,c29754,18277,31647,16003,31647,13181r,-8085c31647,2287,29754,1,27421,1l4215,1xe" fillcolor="#69e781" strokeweight=".34722mm">
                    <v:stroke startarrowwidth="narrow" startarrowlength="short" endarrowwidth="narrow" endarrowlength="short" miterlimit="7803f" joinstyle="miter"/>
                    <v:formulas/>
                    <v:path arrowok="t" o:extrusionok="f" o:connecttype="custom" o:connectlocs="1054,0;0,1274;0,3296;1054,4570;6855,4570;7912,3296;7912,1274;6855,0;1054,0" o:connectangles="0,0,0,0,0,0,0,0,0" textboxrect="0,0,31648,18277"/>
                    <v:textbox inset="1.90469mm,1mm,1.90469mm,0">
                      <w:txbxContent>
                        <w:p w:rsidR="00693FEF" w:rsidRDefault="00693FEF" w:rsidP="000D0CA1">
                          <w:pPr>
                            <w:bidi w:val="0"/>
                            <w:jc w:val="center"/>
                            <w:rPr>
                              <w:rFonts w:ascii="Fira Sans Extra Condensed" w:eastAsia="Fira Sans Extra Condensed" w:hAnsi="Fira Sans Extra Condensed" w:cs="Fira Sans Extra Condensed"/>
                              <w:color w:val="FFFFFF"/>
                              <w:sz w:val="29"/>
                              <w:szCs w:val="29"/>
                            </w:rPr>
                          </w:pPr>
                          <w:r>
                            <w:rPr>
                              <w:rFonts w:ascii="Fira Sans Extra Condensed" w:eastAsia="Fira Sans Extra Condensed" w:hAnsi="Fira Sans Extra Condensed" w:cs="Fira Sans Extra Condensed"/>
                              <w:color w:val="FFFFFF"/>
                              <w:sz w:val="29"/>
                              <w:szCs w:val="29"/>
                            </w:rPr>
                            <w:t>02</w:t>
                          </w:r>
                        </w:p>
                      </w:txbxContent>
                    </v:textbox>
                  </v:shape>
                  <v:shape id="Google Shape;1589;p34" o:spid="_x0000_s1837" style="position:absolute;left:69857;top:7702;width:1140;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vDCMUA&#10;AADdAAAADwAAAGRycy9kb3ducmV2LnhtbERPTWvCQBC9C/6HZQQvUjdqUYmuYlsLReihqeB1yI7Z&#10;YHY2ZleT/vtuoeBtHu9z1tvOVuJOjS8dK5iMExDEudMlFwqO3+9PSxA+IGusHJOCH/Kw3fR7a0y1&#10;a/mL7lkoRAxhn6ICE0KdSulzQxb92NXEkTu7xmKIsCmkbrCN4baS0ySZS4slxwaDNb0ayi/ZzSpY&#10;PI/2L2/Lsv0Mpr4ebrNjdrrslRoOut0KRKAuPMT/7g8d589nC/j7Jp4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C8MIxQAAAN0AAAAPAAAAAAAAAAAAAAAAAJgCAABkcnMv&#10;ZG93bnJldi54bWxQSwUGAAAAAAQABAD1AAAAigMAAAAA&#10;" path="m2275,c1013,,,1024,,2274,,3536,1013,4560,2275,4560v1262,,2286,-1024,2286,-2286c4561,1024,3537,,2275,xe" fillcolor="#69e781" stroked="f">
                    <v:path arrowok="t" o:extrusionok="f" o:connecttype="custom" o:connectlocs="569,0;0,568;569,1140;1140,568;569,0" o:connectangles="0,0,0,0,0"/>
                  </v:shape>
                  <v:shape id="Google Shape;1590;p34" o:spid="_x0000_s1838" type="#_x0000_t202" style="position:absolute;left:70956;top:4990;width:25335;height:69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A4ocQA&#10;AADdAAAADwAAAGRycy9kb3ducmV2LnhtbESPQYvCQAyF78L+hyELXkSnu4JIdRRXWfXioe7+gNCJ&#10;bbGTKZ1Rq7/eHARvCe/lvS/zZedqdaU2VJ4NfI0SUMS5txUXBv7/fodTUCEiW6w9k4E7BVguPnpz&#10;TK2/cUbXYyyUhHBI0UAZY5NqHfKSHIaRb4hFO/nWYZS1LbRt8SbhrtbfSTLRDiuWhhIbWpeUn48X&#10;Z4BWmX8czmHrsp/NenuqmAZ6Z0z/s1vNQEXq4tv8ut5bwZ+MBVe+kRH0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QOKHEAAAA3QAAAA8AAAAAAAAAAAAAAAAAmAIAAGRycy9k&#10;b3ducmV2LnhtbFBLBQYAAAAABAAEAPUAAACJAwAAAAA=&#10;" filled="f" stroked="f">
                    <v:textbox inset="0,0,0,0">
                      <w:txbxContent>
                        <w:p w:rsidR="00693FEF" w:rsidRPr="00F564BE" w:rsidRDefault="00693FEF" w:rsidP="000D0CA1">
                          <w:pPr>
                            <w:spacing w:line="240" w:lineRule="auto"/>
                            <w:jc w:val="center"/>
                            <w:rPr>
                              <w:rFonts w:ascii="Sakkal Majalla" w:eastAsia="Fira Sans Extra Condensed" w:hAnsi="Sakkal Majalla"/>
                              <w:b/>
                              <w:bCs/>
                              <w:color w:val="66FF66"/>
                              <w:sz w:val="34"/>
                              <w:lang w:bidi="ar-SY"/>
                            </w:rPr>
                          </w:pPr>
                          <w:r w:rsidRPr="00F564BE">
                            <w:rPr>
                              <w:rFonts w:ascii="Sakkal Majalla" w:eastAsia="Fira Sans Extra Condensed" w:hAnsi="Sakkal Majalla" w:hint="cs"/>
                              <w:b/>
                              <w:bCs/>
                              <w:color w:val="66FF66"/>
                              <w:sz w:val="34"/>
                              <w:rtl/>
                              <w:lang w:bidi="ar-SY"/>
                            </w:rPr>
                            <w:t>صعوبات نفسية</w:t>
                          </w:r>
                        </w:p>
                      </w:txbxContent>
                    </v:textbox>
                  </v:shape>
                </v:group>
                <v:group id="Google Shape;1591;p34" o:spid="_x0000_s1839" style="position:absolute;left:51045;top:11083;width:34651;height:8428" coordorigin="51045,11083" coordsize="46200,11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fIu8UAAADdAAAADwAAAGRycy9kb3ducmV2LnhtbERPTWvCQBC9F/wPyxS8&#10;NZsoDTXNKiJVPIRCVSi9DdkxCWZnQ3abxH/fLRR6m8f7nHwzmVYM1LvGsoIkikEQl1Y3XCm4nPdP&#10;LyCcR9bYWiYFd3KwWc8ecsy0HfmDhpOvRAhhl6GC2vsuk9KVNRl0ke2IA3e1vUEfYF9J3eMYwk0r&#10;F3GcSoMNh4YaO9rVVN5O30bBYcRxu0zehuJ23d2/zs/vn0VCSs0fp+0rCE+T/xf/uY86zE+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HyLvFAAAA3QAA&#10;AA8AAAAAAAAAAAAAAAAAqgIAAGRycy9kb3ducmV2LnhtbFBLBQYAAAAABAAEAPoAAACcAwAAAAA=&#10;">
                  <v:group id="Google Shape;1592;p34" o:spid="_x0000_s1840" style="position:absolute;left:51045;top:11083;width:19103;height:5452" coordorigin="51045,11083" coordsize="17385,4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7ElvIAAAA&#10;3QAAAA8AAAAAAAAAAAAAAAAAqgIAAGRycy9kb3ducmV2LnhtbFBLBQYAAAAABAAEAPoAAACfAwAA&#10;AAA=&#10;">
                    <v:shape id="Google Shape;1593;p34" o:spid="_x0000_s1841" style="position:absolute;left:51045;top:11083;width:4962;height:4962;rotation:180;visibility:visible;mso-wrap-style:square;v-text-anchor:middle" coordsize="496200,49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tKC8QA&#10;AADdAAAADwAAAGRycy9kb3ducmV2LnhtbERPS2vCQBC+F/wPywje6iZFQoiuYrWC9lDwQXsdsmMS&#10;mp0Nu6vG/vpuoeBtPr7nzBa9acWVnG8sK0jHCQji0uqGKwWn4+Y5B+EDssbWMim4k4fFfPA0w0Lb&#10;G+/pegiViCHsC1RQh9AVUvqyJoN+bDviyJ2tMxgidJXUDm8x3LTyJUkyabDh2FBjR6uayu/DxSjI&#10;syR/T/En/ZJOv34cP0/rze5NqdGwX05BBOrDQ/zv3uo4P5uk8PdNPEH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bSgvEAAAA3QAAAA8AAAAAAAAAAAAAAAAAmAIAAGRycy9k&#10;b3ducmV2LnhtbFBLBQYAAAAABAAEAPUAAACJAwAAAAA=&#10;" path="m248100,nsc385122,,496200,111078,496200,248100r-248100,l248100,xem248100,nfc385122,,496200,111078,496200,248100e" filled="f" strokeweight="2.25pt">
                      <v:stroke startarrowwidth="narrow" startarrowlength="short" endarrowwidth="narrow" endarrowlength="short"/>
                      <v:path arrowok="t" o:connecttype="custom" o:connectlocs="2481,0;4962,2481" o:connectangles="0,0"/>
                    </v:shape>
                    <v:shape id="Google Shape;1594;p34" o:spid="_x0000_s1842" type="#_x0000_t32" style="position:absolute;left:53526;top:16045;width:1490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DWtMUAAADdAAAADwAAAGRycy9kb3ducmV2LnhtbERPTWvCQBC9F/oflin0UupGLSIxG7GC&#10;pUIPRi1eh+w0G8zOhuw2xn/vFgre5vE+J1sOthE9db52rGA8SkAQl07XXCk4HjavcxA+IGtsHJOC&#10;K3lY5o8PGabaXbigfh8qEUPYp6jAhNCmUvrSkEU/ci1x5H5cZzFE2FVSd3iJ4baRkySZSYs1xwaD&#10;La0Nlef9r1UQ+mTqX+bH4v3bfJy/TtPV9rrZKfX8NKwWIAIN4S7+d3/qOH/2NoG/b+IJMr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1DWtMUAAADdAAAADwAAAAAAAAAA&#10;AAAAAAChAgAAZHJzL2Rvd25yZXYueG1sUEsFBgAAAAAEAAQA+QAAAJMDAAAAAA==&#10;" strokeweight="2.25pt"/>
                    <v:shape id="Google Shape;1595;p34" o:spid="_x0000_s1843" type="#_x0000_t32" style="position:absolute;left:51045;top:11524;width:0;height:2040;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ECbMIAAADdAAAADwAAAGRycy9kb3ducmV2LnhtbERPTWvCQBC9C/0PyxS86aZWYpu6SlMR&#10;9GYSex+y0yQ0Oxuyq8Z/7wqCt3m8z1muB9OKM/WusazgbRqBIC6tbrhScCy2kw8QziNrbC2Tgis5&#10;WK9eRktMtL1wRufcVyKEsEtQQe19l0jpypoMuqntiAP3Z3uDPsC+krrHSwg3rZxFUSwNNhwaauzo&#10;p6byPz8ZBV28LdLFIV/sr+nx03Ka/habTKnx6/D9BcLT4J/ih3unw/x4/g73b8IJc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VECbMIAAADdAAAADwAAAAAAAAAAAAAA&#10;AAChAgAAZHJzL2Rvd25yZXYueG1sUEsFBgAAAAAEAAQA+QAAAJADAAAAAA==&#10;" strokeweight="2.25pt"/>
                  </v:group>
                  <v:shape id="Google Shape;1596;p34" o:spid="_x0000_s1844" style="position:absolute;left:55013;top:13858;width:7912;height:4572;visibility:visible;mso-wrap-style:square;v-text-anchor:middle" coordsize="31647,182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FR2MMA&#10;AADdAAAADwAAAGRycy9kb3ducmV2LnhtbERP3WrCMBS+H+wdwhnsbqYOKaMziu4HBC+kugc4Nsem&#10;mJzUJrbd2y+CsLvz8f2e+XJ0VvTUhcazgukkA0Fced1wreDn8P3yBiJEZI3WMyn4pQDLxePDHAvt&#10;By6p38dapBAOBSowMbaFlKEy5DBMfEucuJPvHMYEu1rqDocU7qx8zbJcOmw4NRhs6cNQdd5fnYJN&#10;vysvhteXVXk+5Hb4Ol4/7Vap56dx9Q4i0hj/xXf3Rqf5+WwGt2/SC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2FR2MMAAADdAAAADwAAAAAAAAAAAAAAAACYAgAAZHJzL2Rv&#10;d25yZXYueG1sUEsFBgAAAAAEAAQA9QAAAIgDAAAAAA==&#10;" adj="-11796480,,5400" path="m4227,c1893,,,2286,,5108r,8072c,16002,1893,18288,4227,18288r23205,c29754,18288,31647,16002,31647,13180r,-8072c31647,2286,29754,,27432,l4227,xe" fillcolor="#fcbd24" strokeweight=".34722mm">
                    <v:stroke startarrowwidth="narrow" startarrowlength="short" endarrowwidth="narrow" endarrowlength="short" miterlimit="7803f" joinstyle="miter"/>
                    <v:formulas/>
                    <v:path arrowok="t" o:extrusionok="f" o:connecttype="custom" o:connectlocs="1057,0;0,1277;0,3295;1057,4572;6858,4572;7912,3295;7912,1277;6858,0;1057,0" o:connectangles="0,0,0,0,0,0,0,0,0" textboxrect="0,0,31647,18289"/>
                    <v:textbox inset="1.90469mm,1mm,1.90469mm,1mm">
                      <w:txbxContent>
                        <w:p w:rsidR="00693FEF" w:rsidRDefault="00693FEF" w:rsidP="000D0CA1">
                          <w:pPr>
                            <w:bidi w:val="0"/>
                            <w:jc w:val="center"/>
                            <w:rPr>
                              <w:rFonts w:ascii="Fira Sans Extra Condensed" w:eastAsia="Fira Sans Extra Condensed" w:hAnsi="Fira Sans Extra Condensed" w:cs="Fira Sans Extra Condensed"/>
                              <w:color w:val="FFFFFF"/>
                              <w:sz w:val="29"/>
                              <w:szCs w:val="29"/>
                            </w:rPr>
                          </w:pPr>
                          <w:r>
                            <w:rPr>
                              <w:rFonts w:ascii="Fira Sans Extra Condensed" w:eastAsia="Fira Sans Extra Condensed" w:hAnsi="Fira Sans Extra Condensed" w:cs="Fira Sans Extra Condensed"/>
                              <w:color w:val="FFFFFF"/>
                              <w:sz w:val="29"/>
                              <w:szCs w:val="29"/>
                            </w:rPr>
                            <w:t>03</w:t>
                          </w:r>
                        </w:p>
                      </w:txbxContent>
                    </v:textbox>
                  </v:shape>
                  <v:shape id="Google Shape;1597;p34" o:spid="_x0000_s1845" style="position:absolute;left:69857;top:15840;width:1140;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S978MA&#10;AADdAAAADwAAAGRycy9kb3ducmV2LnhtbERPTYvCMBC9C/6HMMJeRFNFq3SNsgiKlz3o7kFvYzM2&#10;ZZtJaaLWf28WBG/zeJ+zWLW2EjdqfOlYwWiYgCDOnS65UPD7sxnMQfiArLFyTAoe5GG17HYWmGl3&#10;5z3dDqEQMYR9hgpMCHUmpc8NWfRDVxNH7uIaiyHCppC6wXsMt5UcJ0kqLZYcGwzWtDaU/x2uVoEb&#10;2Wv/mM7YXM7r08buw3Y3/lbqo9d+fYII1Ia3+OXe6Tg/nUzh/5t4gl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S978MAAADdAAAADwAAAAAAAAAAAAAAAACYAgAAZHJzL2Rv&#10;d25yZXYueG1sUEsFBgAAAAAEAAQA9QAAAIgDAAAAAA==&#10;" path="m2275,1c1013,1,,1025,,2287,,3549,1013,4561,2275,4561v1262,,2286,-1012,2286,-2274c4561,1025,3537,1,2275,1xe" fillcolor="#fcbd24" stroked="f">
                    <v:path arrowok="t" o:extrusionok="f" o:connecttype="custom" o:connectlocs="569,0;0,572;569,1140;1140,572;569,0" o:connectangles="0,0,0,0,0"/>
                  </v:shape>
                  <v:shape id="Google Shape;1598;p34" o:spid="_x0000_s1846" type="#_x0000_t202" style="position:absolute;left:71892;top:11083;width:25353;height:112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V6NcIA&#10;AADdAAAADwAAAGRycy9kb3ducmV2LnhtbERPzYrCMBC+C75DGMGLaLqyFKmm4g/qXvZQ9QGGZmxL&#10;m0lpslp9erOwsLf5+H5nte5NI+7Uucqygo9ZBII4t7riQsH1cpguQDiPrLGxTAqe5GCdDgcrTLR9&#10;cEb3sy9ECGGXoILS+zaR0uUlGXQz2xIH7mY7gz7ArpC6w0cIN42cR1EsDVYcGkpsaVdSXp9/jALa&#10;ZPb1Xbujybb73fFWMU3kSanxqN8sQXjq/b/4z/2lw/z4M4bfb8IJM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xXo1wgAAAN0AAAAPAAAAAAAAAAAAAAAAAJgCAABkcnMvZG93&#10;bnJldi54bWxQSwUGAAAAAAQABAD1AAAAhwMAAAAA&#10;" filled="f" stroked="f">
                    <v:textbox inset="0,0,0,0">
                      <w:txbxContent>
                        <w:p w:rsidR="00693FEF" w:rsidRPr="00F564BE" w:rsidRDefault="00693FEF" w:rsidP="000D0CA1">
                          <w:pPr>
                            <w:spacing w:line="240" w:lineRule="auto"/>
                            <w:jc w:val="center"/>
                            <w:rPr>
                              <w:rFonts w:ascii="Sakkal Majalla" w:eastAsia="Fira Sans Extra Condensed" w:hAnsi="Sakkal Majalla"/>
                              <w:b/>
                              <w:bCs/>
                              <w:color w:val="FFC000"/>
                              <w:sz w:val="34"/>
                              <w:lang w:bidi="ar-SY"/>
                            </w:rPr>
                          </w:pPr>
                          <w:r w:rsidRPr="00F564BE">
                            <w:rPr>
                              <w:rFonts w:ascii="Sakkal Majalla" w:eastAsia="Fira Sans Extra Condensed" w:hAnsi="Sakkal Majalla" w:hint="cs"/>
                              <w:b/>
                              <w:bCs/>
                              <w:color w:val="FFC000"/>
                              <w:sz w:val="34"/>
                              <w:rtl/>
                              <w:lang w:bidi="ar-SY"/>
                            </w:rPr>
                            <w:t>معوقات ناشئة عن الفروق الفردية</w:t>
                          </w:r>
                        </w:p>
                      </w:txbxContent>
                    </v:textbox>
                  </v:shape>
                </v:group>
                <v:group id="Google Shape;1599;p34" o:spid="_x0000_s1847" style="position:absolute;left:-1377;top:-1740;width:41178;height:9631" coordorigin="-3118,-2320" coordsize="54904,1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KKL8QAAADdAAAADwAAAGRycy9kb3ducmV2LnhtbERPS2vCQBC+F/oflil4&#10;001qjZK6ikhbPIjgA6S3ITsmwexsyG6T+O9dQehtPr7nzJe9qURLjSstK4hHEQjizOqScwWn4/dw&#10;BsJ5ZI2VZVJwIwfLxevLHFNtO95Te/C5CCHsUlRQeF+nUrqsIINuZGviwF1sY9AH2ORSN9iFcFPJ&#10;9yhKpMGSQ0OBNa0Lyq6HP6Pgp8NuNY6/2u31sr79Hie78zYmpQZv/eoThKfe/4uf7o0O85OPK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FKKL8QAAADdAAAA&#10;DwAAAAAAAAAAAAAAAACqAgAAZHJzL2Rvd25yZXYueG1sUEsFBgAAAAAEAAQA+gAAAJsDAAAAAA==&#10;">
                  <v:shape id="Google Shape;1600;p34" o:spid="_x0000_s1848" style="position:absolute;left:44231;top:2241;width:7555;height:8281;visibility:visible;mso-wrap-style:square;v-text-anchor:middle" coordsize="30219,3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H+5ccA&#10;AADdAAAADwAAAGRycy9kb3ducmV2LnhtbESPQWvCQBCF70L/wzIFb3XTUoxEVymFgtQKai3Y25Cd&#10;ZoPZ2TS7avrvnUPB2wzvzXvfzBa9b9SZulgHNvA4ykARl8HWXBnYf749TEDFhGyxCUwG/ijCYn43&#10;mGFhw4W3dN6lSkkIxwINuJTaQutYOvIYR6ElFu0ndB6TrF2lbYcXCfeNfsqysfZYszQ4bOnVUXnc&#10;nbyBTb52+vh1+F5+vPf578qu3HqfGzO871+moBL16Wb+v15awR8/C658IyPo+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x/uXHAAAA3QAAAA8AAAAAAAAAAAAAAAAAmAIAAGRy&#10;cy9kb3ducmV2LnhtbFBLBQYAAAAABAAEAPUAAACMAwAAAAA=&#10;" path="m,1nfl14942,1v2632,,3168,2952,3168,2952l18110,22551r12108,l30218,33124e" filled="f" strokeweight=".70278mm">
                    <v:stroke startarrowwidth="narrow" startarrowlength="short" endarrowwidth="narrow" endarrowlength="short" endcap="round"/>
                    <v:path arrowok="t" o:extrusionok="f" o:connecttype="custom" o:connectlocs="0,0;3736,0;4528,738;4528,5638;7555,5638;7555,8281" o:connectangles="0,0,0,0,0,0"/>
                  </v:shape>
                  <v:shape id="Google Shape;1601;p34" o:spid="_x0000_s1849" style="position:absolute;left:29551;top:2241;width:16127;height:0;visibility:visible;mso-wrap-style:square;v-text-anchor:middle" coordsize="645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wSCsYA&#10;AADdAAAADwAAAGRycy9kb3ducmV2LnhtbERPS2vCQBC+F/oflin01mx8VG10FbEqPZSCiWCPY3aa&#10;hGZnQ3bV+O9dodDbfHzPmS06U4szta6yrKAXxSCIc6srLhTss83LBITzyBpry6TgSg4W88eHGSba&#10;XnhH59QXIoSwS1BB6X2TSOnykgy6yDbEgfuxrUEfYFtI3eIlhJta9uN4JA1WHBpKbGhVUv6bnoyC&#10;8WuFn/3v9ba33u6/uvd4cDxkA6Wen7rlFISnzv+L/9wfOswfDd/g/k04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wSCsYAAADdAAAADwAAAAAAAAAAAAAAAACYAgAAZHJz&#10;L2Rvd25yZXYueG1sUEsFBgAAAAAEAAQA9QAAAIsDAAAAAA==&#10;" path="m64509,1nfl,1e" filled="f" strokeweight=".70278mm">
                    <v:stroke startarrowwidth="narrow" startarrowlength="short" endarrowwidth="narrow" endarrowlength="short" endcap="round"/>
                    <v:path arrowok="t" o:extrusionok="f" o:connecttype="custom" o:connectlocs="16127,1;0,1" o:connectangles="0,0"/>
                  </v:shape>
                  <v:shape id="Google Shape;1602;p34" o:spid="_x0000_s1850" style="position:absolute;left:28545;top:1708;width:1140;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EqcQA&#10;AADdAAAADwAAAGRycy9kb3ducmV2LnhtbESPQU/DMAyF70j8h8hI3FhKJSZUlk0IMWkHDmzsB1iN&#10;15Y1TolDF/49PiBxs/We3/u82pQwmpmSDJEd3C8qMMRt9AN3Do4f27tHMJKRPY6RycEPCWzW11cr&#10;bHy88J7mQ+6MhrA06KDPeWqslbangLKIE7Fqp5gCZl1TZ33Ci4aH0dZVtbQBB9aGHid66ak9H76D&#10;g8/3RLVsX8vX2e9E3sqp3lezc7c35fkJTKaS/81/1zuv+MsH5ddvdAS7/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ZhKnEAAAA3QAAAA8AAAAAAAAAAAAAAAAAmAIAAGRycy9k&#10;b3ducmV2LnhtbFBLBQYAAAAABAAEAPUAAACJAwAAAAA=&#10;" path="m2274,c1012,,,1024,,2274,,3536,1012,4560,2274,4560v1262,,2286,-1024,2286,-2286c4560,1024,3536,,2274,xe" fillcolor="#5eb2fc" stroked="f">
                    <v:path arrowok="t" o:extrusionok="f" o:connecttype="custom" o:connectlocs="568,0;0,568;568,1140;1140,568;568,0" o:connectangles="0,0,0,0,0"/>
                  </v:shape>
                  <v:shape id="Google Shape;1603;p34" o:spid="_x0000_s1851" style="position:absolute;left:37364;width:7909;height:4572;visibility:visible;mso-wrap-style:square;v-text-anchor:middle" coordsize="31636,182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gTUsYA&#10;AADdAAAADwAAAGRycy9kb3ducmV2LnhtbESPQWuDQBCF74X8h2UCvdU1pdpg3Ig0DfTYJjn0OLgT&#10;lbizxt0Y/ffdQqG3Gd6b973Ji8l0YqTBtZYVrKIYBHFldcu1gtNx/7QG4Tyyxs4yKZjJQbFdPOSY&#10;aXvnLxoPvhYhhF2GChrv+0xKVzVk0EW2Jw7a2Q4GfViHWuoB7yHcdPI5jlNpsOVAaLCnt4aqy+Fm&#10;AuQ0vSQuHs11/Vq/f8/7z3l3LJV6XE7lBoSnyf+b/64/dKifJiv4/SaM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gTUsYAAADdAAAADwAAAAAAAAAAAAAAAACYAgAAZHJz&#10;L2Rvd25yZXYueG1sUEsFBgAAAAAEAAQA9QAAAIsDAAAAAA==&#10;" adj="-11796480,,5400" path="m4215,c1882,,,2286,,5108r,8072c,16002,1882,18288,4215,18288r23205,c29754,18288,31635,16002,31635,13180r,-8072c31635,2286,29754,,27420,l4215,xe" fillcolor="#5eb2fc" strokeweight=".34722mm">
                    <v:stroke startarrowwidth="narrow" startarrowlength="short" endarrowwidth="narrow" endarrowlength="short" miterlimit="7803f" joinstyle="miter"/>
                    <v:formulas/>
                    <v:path arrowok="t" o:extrusionok="f" o:connecttype="custom" o:connectlocs="1054,0;0,1277;0,3295;1054,4572;6855,4572;7909,3295;7909,1277;6855,0;1054,0" o:connectangles="0,0,0,0,0,0,0,0,0" textboxrect="0,0,31636,18289"/>
                    <v:textbox inset="1.90469mm,1mm,1.90469mm,1mm">
                      <w:txbxContent>
                        <w:p w:rsidR="00693FEF" w:rsidRDefault="00693FEF" w:rsidP="000D0CA1">
                          <w:pPr>
                            <w:bidi w:val="0"/>
                            <w:jc w:val="center"/>
                            <w:rPr>
                              <w:rFonts w:ascii="Fira Sans Extra Condensed" w:eastAsia="Fira Sans Extra Condensed" w:hAnsi="Fira Sans Extra Condensed" w:cs="Fira Sans Extra Condensed"/>
                              <w:color w:val="FFFFFF"/>
                              <w:sz w:val="29"/>
                              <w:szCs w:val="29"/>
                              <w:lang w:bidi="ar-SY"/>
                            </w:rPr>
                          </w:pPr>
                          <w:r>
                            <w:rPr>
                              <w:rFonts w:ascii="Fira Sans Extra Condensed" w:eastAsia="Fira Sans Extra Condensed" w:hAnsi="Fira Sans Extra Condensed" w:cs="Times New Roman" w:hint="cs"/>
                              <w:color w:val="FFFFFF"/>
                              <w:sz w:val="29"/>
                              <w:szCs w:val="29"/>
                              <w:rtl/>
                              <w:lang w:bidi="ar-SY"/>
                            </w:rPr>
                            <w:t>05</w:t>
                          </w:r>
                        </w:p>
                      </w:txbxContent>
                    </v:textbox>
                  </v:shape>
                  <v:shape id="Google Shape;1604;p34" o:spid="_x0000_s1852" type="#_x0000_t202" style="position:absolute;left:-3118;top:-2320;width:31654;height:9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fq68MA&#10;AADdAAAADwAAAGRycy9kb3ducmV2LnhtbERPzWrCQBC+F/oOyxR6KWZjQJGYVdTS6KWHRB9gyI5J&#10;MDsbsltN+/SuIPQ2H9/vZOvRdOJKg2stK5hGMQjiyuqWawWn49dkAcJ5ZI2dZVLwSw7Wq9eXDFNt&#10;b1zQtfS1CCHsUlTQeN+nUrqqIYMusj1x4M52MOgDHGqpB7yFcNPJJI7n0mDLoaHBnnYNVZfyxyig&#10;TWH/vi8uN8X2c5efW6YPuVfq/W3cLEF4Gv2/+Ok+6DB/Pkvg8U04Qa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fq68MAAADdAAAADwAAAAAAAAAAAAAAAACYAgAAZHJzL2Rv&#10;d25yZXYueG1sUEsFBgAAAAAEAAQA9QAAAIgDAAAAAA==&#10;" filled="f" stroked="f">
                    <v:textbox inset="0,0,0,0">
                      <w:txbxContent>
                        <w:p w:rsidR="00693FEF" w:rsidRPr="00F564BE" w:rsidRDefault="00693FEF" w:rsidP="000D0CA1">
                          <w:pPr>
                            <w:spacing w:line="240" w:lineRule="auto"/>
                            <w:jc w:val="left"/>
                            <w:rPr>
                              <w:rFonts w:ascii="Sakkal Majalla" w:eastAsia="Fira Sans Extra Condensed" w:hAnsi="Sakkal Majalla"/>
                              <w:b/>
                              <w:bCs/>
                              <w:color w:val="4472C4" w:themeColor="accent1"/>
                              <w:sz w:val="34"/>
                              <w:lang w:bidi="ar-SY"/>
                            </w:rPr>
                          </w:pPr>
                          <w:r w:rsidRPr="00F564BE">
                            <w:rPr>
                              <w:rFonts w:ascii="Sakkal Majalla" w:eastAsia="Fira Sans Extra Condensed" w:hAnsi="Sakkal Majalla" w:hint="cs"/>
                              <w:b/>
                              <w:bCs/>
                              <w:color w:val="4472C4" w:themeColor="accent1"/>
                              <w:sz w:val="34"/>
                              <w:rtl/>
                              <w:lang w:bidi="ar-SY"/>
                            </w:rPr>
                            <w:t>إساءة استعمال أدوات الاتصال</w:t>
                          </w:r>
                        </w:p>
                      </w:txbxContent>
                    </v:textbox>
                  </v:shape>
                </v:group>
                <v:group id="Google Shape;1605;p34" o:spid="_x0000_s1853" style="position:absolute;left:-466;top:15611;width:40267;height:11948" coordorigin="-621,15611" coordsize="53689,159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a8cQAAADdAAAADwAAAGRycy9kb3ducmV2LnhtbERPTWuDQBC9F/oflin0&#10;1qw2KMVmIxLa0kMIxBRKb4M7UYk7K+5Wzb/PBgK5zeN9ziqfTSdGGlxrWUG8iEAQV1a3XCv4OXy+&#10;vIFwHlljZ5kUnMlBvn58WGGm7cR7GktfixDCLkMFjfd9JqWrGjLoFrYnDtzRDgZ9gEMt9YBTCDed&#10;fI2iVBpsOTQ02NOmoepU/hsFXxNOxTL+GLen4+b8d0h2v9uYlHp+mot3EJ5mfxff3N86zE+TJ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a8cQAAADdAAAA&#10;DwAAAAAAAAAAAAAAAACqAgAAZHJzL2Rvd25yZXYueG1sUEsFBgAAAAAEAAQA+gAAAJsDAAAAAA==&#10;">
                  <v:shape id="Google Shape;1606;p34" o:spid="_x0000_s1854" style="position:absolute;left:45513;top:15611;width:7555;height:7331;visibility:visible;mso-wrap-style:square;v-text-anchor:middle" coordsize="30219,29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J82sIA&#10;AADdAAAADwAAAGRycy9kb3ducmV2LnhtbERPTYvCMBC9C/sfwix403RFpXRNiwiKB0Gs631oxrbY&#10;TEqT1W5//UYQvM3jfc4q600j7tS52rKCr2kEgriwuuZSwc95O4lBOI+ssbFMCv7IQZZ+jFaYaPvg&#10;E91zX4oQwi5BBZX3bSKlKyoy6Ka2JQ7c1XYGfYBdKXWHjxBuGjmLoqU0WHNoqLClTUXFLf81Cnbb&#10;w+wib66JBhziQ3vcXOIhV2r82a+/QXjq/Vv8cu91mL9czOH5TThBp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cnzawgAAAN0AAAAPAAAAAAAAAAAAAAAAAJgCAABkcnMvZG93&#10;bnJldi54bWxQSwUGAAAAAAQABAD1AAAAhwMAAAAA&#10;" path="m,29325nfl14942,29325v2632,,3168,-2952,3168,-2952l18110,6775r12108,l30218,e" filled="f" strokeweight=".73611mm">
                    <v:stroke startarrowwidth="narrow" startarrowlength="short" endarrowwidth="narrow" endarrowlength="short" endcap="round"/>
                    <v:path arrowok="t" o:extrusionok="f" o:connecttype="custom" o:connectlocs="0,7331;3736,7331;4528,6593;4528,1694;7555,1694;7555,0" o:connectangles="0,0,0,0,0,0"/>
                  </v:shape>
                  <v:shape id="Google Shape;1607;p34" o:spid="_x0000_s1855" style="position:absolute;left:30833;top:22942;width:16130;height:0;visibility:visible;mso-wrap-style:square;v-text-anchor:middle" coordsize="645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4HA8UA&#10;AADdAAAADwAAAGRycy9kb3ducmV2LnhtbERPS2vCQBC+F/wPywheSt00oC2pq6i10FurfWBvQ3aa&#10;DWZnQ3aq6b93hUJv8/E9Z7bofaOO1MU6sIHbcQaKuAy25srA+9vTzT2oKMgWm8Bk4JciLOaDqxkW&#10;Npx4S8edVCqFcCzQgBNpC61j6chjHIeWOHHfofMoCXaVth2eUrhvdJ5lU+2x5tTgsKW1o/Kw+/EG&#10;vMOXzer1Q74O+/WjbO8+r/d5bsxo2C8fQAn18i/+cz/bNH86mcDlm3SC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gcDxQAAAN0AAAAPAAAAAAAAAAAAAAAAAJgCAABkcnMv&#10;ZG93bnJldi54bWxQSwUGAAAAAAQABAD1AAAAigMAAAAA&#10;" path="m64520,nfl,e" filled="f" strokeweight=".68611mm">
                    <v:stroke startarrowwidth="narrow" startarrowlength="short" endarrowwidth="narrow" endarrowlength="short" endcap="round"/>
                    <v:path arrowok="t" o:extrusionok="f" o:connecttype="custom" o:connectlocs="16130,0;0,0" o:connectangles="0,0"/>
                  </v:shape>
                  <v:shape id="Google Shape;1608;p34" o:spid="_x0000_s1856" style="position:absolute;left:38646;top:20611;width:7909;height:4573;visibility:visible;mso-wrap-style:square;v-text-anchor:middle" coordsize="31636,182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BGMQA&#10;AADdAAAADwAAAGRycy9kb3ducmV2LnhtbERP32vCMBB+H+x/CDfwZWiqsDKqUcpgTF8G6hjs7Whu&#10;TbfmUpLY1v/eCIJv9/H9vNVmtK3oyYfGsYL5LANBXDndcK3g6/g+fQURIrLG1jEpOFOAzfrxYYWF&#10;dgPvqT/EWqQQDgUqMDF2hZShMmQxzFxHnLhf5y3GBH0ttcchhdtWLrIslxYbTg0GO3ozVP0fTlbB&#10;cd58nM6Bh9Kbxefz3/eulP2PUpOnsVyCiDTGu/jm3uo0P3/J4fpNOkG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QRjEAAAA3QAAAA8AAAAAAAAAAAAAAAAAmAIAAGRycy9k&#10;b3ducmV2LnhtbFBLBQYAAAAABAAEAPUAAACJAwAAAAA=&#10;" adj="-11796480,,5400" path="m4215,1c1882,1,,2287,,5109r,8072c,16003,1882,18289,4215,18289r23205,c29754,18289,31635,16003,31635,13181r,-8072c31635,2287,29754,1,27420,1l4215,1xe" fillcolor="#ec3a3b" strokeweight=".34722mm">
                    <v:stroke startarrowwidth="narrow" startarrowlength="short" endarrowwidth="narrow" endarrowlength="short" miterlimit="7803f" joinstyle="miter"/>
                    <v:formulas/>
                    <v:path arrowok="t" o:extrusionok="f" o:connecttype="custom" o:connectlocs="1054,0;0,1277;0,3296;1054,4573;6855,4573;7909,3296;7909,1277;6855,0;1054,0" o:connectangles="0,0,0,0,0,0,0,0,0" textboxrect="0,0,31636,18289"/>
                    <v:textbox inset="1.90469mm,1mm,1.90469mm,1mm">
                      <w:txbxContent>
                        <w:p w:rsidR="00693FEF" w:rsidRDefault="00693FEF" w:rsidP="000D0CA1">
                          <w:pPr>
                            <w:bidi w:val="0"/>
                            <w:jc w:val="center"/>
                            <w:rPr>
                              <w:rFonts w:ascii="Fira Sans Extra Condensed" w:eastAsia="Fira Sans Extra Condensed" w:hAnsi="Fira Sans Extra Condensed" w:cs="Fira Sans Extra Condensed"/>
                              <w:color w:val="FFFFFF"/>
                              <w:sz w:val="29"/>
                              <w:szCs w:val="29"/>
                              <w:lang w:bidi="ar-SY"/>
                            </w:rPr>
                          </w:pPr>
                          <w:r>
                            <w:rPr>
                              <w:rFonts w:ascii="Fira Sans Extra Condensed" w:eastAsia="Fira Sans Extra Condensed" w:hAnsi="Fira Sans Extra Condensed" w:cs="Times New Roman" w:hint="cs"/>
                              <w:color w:val="FFFFFF"/>
                              <w:sz w:val="29"/>
                              <w:szCs w:val="29"/>
                              <w:rtl/>
                              <w:lang w:bidi="ar-SY"/>
                            </w:rPr>
                            <w:t>08</w:t>
                          </w:r>
                        </w:p>
                      </w:txbxContent>
                    </v:textbox>
                  </v:shape>
                  <v:shape id="Google Shape;1609;p34" o:spid="_x0000_s1857" style="position:absolute;left:29827;top:22335;width:1140;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bws8IA&#10;AADdAAAADwAAAGRycy9kb3ducmV2LnhtbERPS2vCQBC+C/0PyxR6003FREldJQqhXn1A6W3ITrOh&#10;2dmQXU3677uC4G0+vuest6NtxY163zhW8D5LQBBXTjdcK7icy+kKhA/IGlvHpOCPPGw3L5M15toN&#10;fKTbKdQihrDPUYEJocul9JUhi37mOuLI/bjeYoiwr6XucYjhtpXzJMmkxYZjg8GO9oaq39PVKiir&#10;euD5dyhWn19ZkaaJWZS7o1Jvr2PxASLQGJ7ih/ug4/wsXcL9m3iC3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pvCzwgAAAN0AAAAPAAAAAAAAAAAAAAAAAJgCAABkcnMvZG93&#10;bnJldi54bWxQSwUGAAAAAAQABAD1AAAAhwMAAAAA&#10;" path="m2274,1c1012,1,,1024,,2287,,3549,1012,4561,2274,4561v1262,,2286,-1012,2286,-2274c4560,1024,3536,1,2274,1xe" fillcolor="#ec3a3b" stroked="f">
                    <v:path arrowok="t" o:extrusionok="f" o:connecttype="custom" o:connectlocs="568,0;0,572;568,1140;1140,572;568,0" o:connectangles="0,0,0,0,0"/>
                  </v:shape>
                  <v:shape id="Google Shape;1610;p34" o:spid="_x0000_s1858" type="#_x0000_t202" style="position:absolute;left:-621;top:21160;width:28542;height:103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dAcQA&#10;AADdAAAADwAAAGRycy9kb3ducmV2LnhtbESPQYvCQAyF78L+hyELXkSnu6BIdRRXWfXioe7+gNCJ&#10;bbGTKZ1Rq7/eHARvCe/lvS/zZedqdaU2VJ4NfI0SUMS5txUXBv7/fodTUCEiW6w9k4E7BVguPnpz&#10;TK2/cUbXYyyUhHBI0UAZY5NqHfKSHIaRb4hFO/nWYZS1LbRt8SbhrtbfSTLRDiuWhhIbWpeUn48X&#10;Z4BWmX8czmHrsp/NenuqmAZ6Z0z/s1vNQEXq4tv8ut5bwZ+MBVe+kRH0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P3QHEAAAA3QAAAA8AAAAAAAAAAAAAAAAAmAIAAGRycy9k&#10;b3ducmV2LnhtbFBLBQYAAAAABAAEAPUAAACJAwAAAAA=&#10;" filled="f" stroked="f">
                    <v:textbox inset="0,0,0,0">
                      <w:txbxContent>
                        <w:p w:rsidR="00693FEF" w:rsidRPr="00F564BE" w:rsidRDefault="00693FEF" w:rsidP="000D0CA1">
                          <w:pPr>
                            <w:spacing w:line="240" w:lineRule="auto"/>
                            <w:jc w:val="center"/>
                            <w:rPr>
                              <w:rFonts w:ascii="Sakkal Majalla" w:eastAsia="Fira Sans Extra Condensed" w:hAnsi="Sakkal Majalla"/>
                              <w:b/>
                              <w:bCs/>
                              <w:color w:val="FF0000"/>
                              <w:sz w:val="34"/>
                              <w:lang w:bidi="ar-SY"/>
                            </w:rPr>
                          </w:pPr>
                          <w:r>
                            <w:rPr>
                              <w:rFonts w:ascii="Sakkal Majalla" w:eastAsia="Fira Sans Extra Condensed" w:hAnsi="Sakkal Majalla" w:hint="cs"/>
                              <w:b/>
                              <w:bCs/>
                              <w:color w:val="FF0000"/>
                              <w:sz w:val="34"/>
                              <w:rtl/>
                              <w:lang w:bidi="ar-SY"/>
                            </w:rPr>
                            <w:t>غياب المعلومات المرتدة</w:t>
                          </w:r>
                        </w:p>
                      </w:txbxContent>
                    </v:textbox>
                  </v:shape>
                </v:group>
                <v:group id="Google Shape;1611;p34" o:spid="_x0000_s1859" style="position:absolute;left:-1925;top:5515;width:37145;height:6972" coordorigin="-3849,5182" coordsize="49527,9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1gtG8UAAADdAAAADwAAAGRycy9kb3ducmV2LnhtbERPS2vCQBC+F/wPyxS8&#10;1U2UhJq6ikiVHkKhKpTehuyYBLOzIbvN4993C4Xe5uN7zmY3mkb01LnasoJ4EYEgLqyuuVRwvRyf&#10;nkE4j6yxsUwKJnKw284eNphpO/AH9WdfihDCLkMFlfdtJqUrKjLoFrYlDtzNdgZ9gF0pdYdDCDeN&#10;XEZRKg3WHBoqbOlQUXE/fxsFpwGH/Sp+7fP77TB9XZL3zzwmpeaP4/4FhKfR/4v/3G86zE+TN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tYLRvFAAAA3QAA&#10;AA8AAAAAAAAAAAAAAAAAqgIAAGRycy9kb3ducmV2LnhtbFBLBQYAAAAABAAEAPoAAACcAwAAAAA=&#10;">
                  <v:group id="Google Shape;1612;p34" o:spid="_x0000_s1860" style="position:absolute;left:26575;top:8351;width:19103;height:5452;rotation:180" coordorigin="26575,8351" coordsize="17385,4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JnqC3FAAAA3QAA&#10;AA8AAAAAAAAAAAAAAAAAqgIAAGRycy9kb3ducmV2LnhtbFBLBQYAAAAABAAEAPoAAACcAwAAAAA=&#10;">
                    <v:shape id="Google Shape;1613;p34" o:spid="_x0000_s1861" style="position:absolute;left:26575;top:8351;width:4962;height:4962;rotation:180;visibility:visible;mso-wrap-style:square;v-text-anchor:middle" coordsize="496200,49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4Wa8QA&#10;AADdAAAADwAAAGRycy9kb3ducmV2LnhtbERPS2vCQBC+F/wPywje6iY9hJC6CT4q1B4KVdHrkB2T&#10;YHY27G417a/vFgq9zcf3nEU1ml7cyPnOsoJ0noAgrq3uuFFwPGwfcxA+IGvsLZOCL/JQlZOHBRba&#10;3vmDbvvQiBjCvkAFbQhDIaWvWzLo53YgjtzFOoMhQtdI7fAew00vn5IkkwY7jg0tDrRuqb7uP42C&#10;PEvytxS/07N0evV+OB03292LUrPpuHwGEWgM/+I/96uO87Mshd9v4gm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uFmvEAAAA3QAAAA8AAAAAAAAAAAAAAAAAmAIAAGRycy9k&#10;b3ducmV2LnhtbFBLBQYAAAAABAAEAPUAAACJAwAAAAA=&#10;" path="m248100,nsc385122,,496200,111078,496200,248100r-248100,l248100,xem248100,nfc385122,,496200,111078,496200,248100e" filled="f" strokeweight="2.25pt">
                      <v:stroke startarrowwidth="narrow" startarrowlength="short" endarrowwidth="narrow" endarrowlength="short"/>
                      <v:path arrowok="t" o:connecttype="custom" o:connectlocs="2481,0;4962,2481" o:connectangles="0,0"/>
                    </v:shape>
                    <v:shape id="Google Shape;1614;p34" o:spid="_x0000_s1862" type="#_x0000_t32" style="position:absolute;left:29056;top:13313;width:1490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WK1MQAAADdAAAADwAAAGRycy9kb3ducmV2LnhtbERPTYvCMBC9C/6HMMJeRFMVilSjqOCy&#10;Cx5WV/E6NGNTbCalydb67zfCwt7m8T5nue5sJVpqfOlYwWScgCDOnS65UHD+3o/mIHxA1lg5JgVP&#10;8rBe9XtLzLR78JHaUyhEDGGfoQITQp1J6XNDFv3Y1cSRu7nGYoiwKaRu8BHDbSWnSZJKiyXHBoM1&#10;7Qzl99OPVRDaZOaH8/NxezHv98N1tvl87r+Ueht0mwWIQF34F/+5P3Scn6ZTeH0TT5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5YrUxAAAAN0AAAAPAAAAAAAAAAAA&#10;AAAAAKECAABkcnMvZG93bnJldi54bWxQSwUGAAAAAAQABAD5AAAAkgMAAAAA&#10;" strokeweight="2.25pt"/>
                    <v:shape id="Google Shape;1615;p34" o:spid="_x0000_s1863" type="#_x0000_t32" style="position:absolute;left:26575;top:8792;width:0;height:2040;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ReDMIAAADdAAAADwAAAGRycy9kb3ducmV2LnhtbERPTWuDQBC9F/Iflgn0VtcmoIl1E2JD&#10;oL01mtwHd6pSd1bcbaL/vlso9DaP9zn5fjK9uNHoOssKnqMYBHFtdceNgkt1etqAcB5ZY2+ZFMzk&#10;YL9bPOSYaXvnM91K34gQwi5DBa33Qyalq1sy6CI7EAfu044GfYBjI/WI9xBuermK40Qa7Dg0tDjQ&#10;a0v1V/ltFAzJqSrSjzJ9n4vL1nJRXKvjWanH5XR4AeFp8v/iP/ebDvOTZA2/34QT5O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uReDMIAAADdAAAADwAAAAAAAAAAAAAA&#10;AAChAgAAZHJzL2Rvd25yZXYueG1sUEsFBgAAAAAEAAQA+QAAAJADAAAAAA==&#10;" strokeweight="2.25pt"/>
                  </v:group>
                  <v:shape id="Google Shape;1616;p34" o:spid="_x0000_s1864" style="position:absolute;left:34289;top:6511;width:7909;height:4570;visibility:visible;mso-wrap-style:square;v-text-anchor:middle" coordsize="31636,182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4lEcMA&#10;AADdAAAADwAAAGRycy9kb3ducmV2LnhtbERPTWvCQBC9F/wPywheSt0oJZboKiKU2qO2KN6G7DSb&#10;mp2N2dVEf70rFHqbx/uc2aKzlbhQ40vHCkbDBARx7nTJhYLvr/eXNxA+IGusHJOCK3lYzHtPM8y0&#10;a3lDl20oRAxhn6ECE0KdSelzQxb90NXEkftxjcUQYVNI3WAbw20lx0mSSoslxwaDNa0M5cft2Sqo&#10;drfC7PD4KZ8Pp0krP8L+96qVGvS75RREoC78i//cax3np+krPL6JJ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4lEcMAAADdAAAADwAAAAAAAAAAAAAAAACYAgAAZHJzL2Rv&#10;d25yZXYueG1sUEsFBgAAAAAEAAQA9QAAAIgDAAAAAA==&#10;" adj="-11796480,,5400" path="m4215,1c1881,1,,2287,,5096r,8085c,16003,1881,18277,4215,18277r23205,c29754,18277,31635,16003,31635,13181r,-8085c31635,2287,29754,1,27420,1l4215,1xe" fillcolor="#69e781" strokeweight=".34722mm">
                    <v:stroke startarrowwidth="narrow" startarrowlength="short" endarrowwidth="narrow" endarrowlength="short" miterlimit="7803f" joinstyle="miter"/>
                    <v:formulas/>
                    <v:path arrowok="t" o:extrusionok="f" o:connecttype="custom" o:connectlocs="1054,0;0,1274;0,3296;1054,4570;6855,4570;7909,3296;7909,1274;6855,0;1054,0" o:connectangles="0,0,0,0,0,0,0,0,0" textboxrect="0,0,31636,18277"/>
                    <v:textbox inset="1.90469mm,1mm,1.90469mm,1mm">
                      <w:txbxContent>
                        <w:p w:rsidR="00693FEF" w:rsidRDefault="00693FEF" w:rsidP="000D0CA1">
                          <w:pPr>
                            <w:bidi w:val="0"/>
                            <w:jc w:val="center"/>
                            <w:rPr>
                              <w:rFonts w:ascii="Fira Sans Extra Condensed" w:eastAsia="Fira Sans Extra Condensed" w:hAnsi="Fira Sans Extra Condensed" w:cs="Fira Sans Extra Condensed"/>
                              <w:color w:val="FFFFFF"/>
                              <w:sz w:val="29"/>
                              <w:szCs w:val="29"/>
                              <w:lang w:bidi="ar-SY"/>
                            </w:rPr>
                          </w:pPr>
                          <w:r>
                            <w:rPr>
                              <w:rFonts w:ascii="Fira Sans Extra Condensed" w:eastAsia="Fira Sans Extra Condensed" w:hAnsi="Fira Sans Extra Condensed" w:cs="Times New Roman" w:hint="cs"/>
                              <w:color w:val="FFFFFF"/>
                              <w:sz w:val="29"/>
                              <w:szCs w:val="29"/>
                              <w:rtl/>
                              <w:lang w:bidi="ar-SY"/>
                            </w:rPr>
                            <w:t>06</w:t>
                          </w:r>
                        </w:p>
                      </w:txbxContent>
                    </v:textbox>
                  </v:shape>
                  <v:shape id="Google Shape;1617;p34" o:spid="_x0000_s1865" style="position:absolute;left:25860;top:7827;width:1140;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bX+cUA&#10;AADdAAAADwAAAGRycy9kb3ducmV2LnhtbERPS2vCQBC+C/0PyxR6KbqxjyjRVWxrQQoejILXITtm&#10;g9nZNLua9N93CwVv8/E9Z77sbS2u1PrKsYLxKAFBXDhdcangsP8cTkH4gKyxdkwKfsjDcnE3mGOm&#10;Xcc7uuahFDGEfYYKTAhNJqUvDFn0I9cQR+7kWoshwraUusUuhttaPiVJKi1WHBsMNvRuqDjnF6tg&#10;8vK4fvuYVt02mOb76/J8yI/ntVIP9/1qBiJQH27if/dGx/lp+gp/38QT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Jtf5xQAAAN0AAAAPAAAAAAAAAAAAAAAAAJgCAABkcnMv&#10;ZG93bnJldi54bWxQSwUGAAAAAAQABAD1AAAAigMAAAAA&#10;" path="m2275,c1025,,1,1024,1,2286v,1262,1024,2274,2274,2274c3537,4560,4561,3548,4561,2286,4561,1024,3537,,2275,xe" fillcolor="#69e781" stroked="f">
                    <v:path arrowok="t" o:extrusionok="f" o:connecttype="custom" o:connectlocs="569,0;0,571;569,1140;1140,571;569,0" o:connectangles="0,0,0,0,0"/>
                  </v:shape>
                  <v:shape id="Google Shape;1618;p34" o:spid="_x0000_s1866" type="#_x0000_t202" style="position:absolute;left:-3849;top:5182;width:29709;height:92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AmVcMA&#10;AADdAAAADwAAAGRycy9kb3ducmV2LnhtbERPzWqDQBC+B/oOyxRyCXFNDhJs1mAMTXvpwaQPMLgT&#10;lbiz4m7V9um7hUJu8/H9zv4wm06MNLjWsoJNFIMgrqxuuVbweX1d70A4j6yxs0wKvsnBIXta7DHV&#10;duKSxouvRQhhl6KCxvs+ldJVDRl0ke2JA3ezg0Ef4FBLPeAUwk0nt3GcSIMth4YGeyoaqu6XL6OA&#10;8tL+fNzd2ZTHU3G+tUwr+abU8nnOX0B4mv1D/O9+12F+kiTw9004QW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AmVcMAAADdAAAADwAAAAAAAAAAAAAAAACYAgAAZHJzL2Rv&#10;d25yZXYueG1sUEsFBgAAAAAEAAQA9QAAAIgDAAAAAA==&#10;" filled="f" stroked="f">
                    <v:textbox inset="0,0,0,0">
                      <w:txbxContent>
                        <w:p w:rsidR="00693FEF" w:rsidRPr="00F564BE" w:rsidRDefault="00693FEF" w:rsidP="000D0CA1">
                          <w:pPr>
                            <w:spacing w:line="240" w:lineRule="auto"/>
                            <w:jc w:val="center"/>
                            <w:rPr>
                              <w:rFonts w:ascii="Sakkal Majalla" w:eastAsia="Fira Sans Extra Condensed" w:hAnsi="Sakkal Majalla"/>
                              <w:b/>
                              <w:bCs/>
                              <w:color w:val="66FF66"/>
                              <w:sz w:val="34"/>
                              <w:lang w:bidi="ar-SY"/>
                            </w:rPr>
                          </w:pPr>
                          <w:r>
                            <w:rPr>
                              <w:rFonts w:ascii="Sakkal Majalla" w:eastAsia="Fira Sans Extra Condensed" w:hAnsi="Sakkal Majalla" w:hint="cs"/>
                              <w:b/>
                              <w:bCs/>
                              <w:color w:val="66FF66"/>
                              <w:sz w:val="34"/>
                              <w:rtl/>
                              <w:lang w:bidi="ar-SY"/>
                            </w:rPr>
                            <w:t>المقاطعة المادية للاتصال</w:t>
                          </w:r>
                        </w:p>
                      </w:txbxContent>
                    </v:textbox>
                  </v:shape>
                </v:group>
                <v:group id="Google Shape;1619;p34" o:spid="_x0000_s1867" style="position:absolute;left:-1375;top:11083;width:36595;height:8690" coordorigin="-2444,11083" coordsize="48793,115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WT8QAAADdAAAADwAAAGRycy9kb3ducmV2LnhtbERPS2vCQBC+F/wPywi9&#10;1U0sjRJdRUTFgxR8gHgbsmMSzM6G7JrEf98tFHqbj+8582VvKtFS40rLCuJRBII4s7rkXMHlvP2Y&#10;gnAeWWNlmRS8yMFyMXibY6ptx0dqTz4XIYRdigoK7+tUSpcVZNCNbE0cuLttDPoAm1zqBrsQbio5&#10;jqJEGiw5NBRY07qg7HF6GgW7DrvVZ7xpD4/7+nU7f31fDzEp9T7sVzMQnnr/L/5z73WYnyQ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WT8QAAADdAAAA&#10;DwAAAAAAAAAAAAAAAACqAgAAZHJzL2Rvd25yZXYueG1sUEsFBgAAAAAEAAQA+gAAAJsDAAAAAA==&#10;">
                  <v:group id="Google Shape;1620;p34" o:spid="_x0000_s1868" style="position:absolute;left:27246;top:11083;width:19103;height:5452;flip:x" coordorigin="27246,11083" coordsize="17385,4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svEucQAAADdAAAA&#10;DwAAAAAAAAAAAAAAAACqAgAAZHJzL2Rvd25yZXYueG1sUEsFBgAAAAAEAAQA+gAAAJsDAAAAAA==&#10;">
                    <v:shape id="Google Shape;1621;p34" o:spid="_x0000_s1869" style="position:absolute;left:27246;top:11083;width:4962;height:4962;rotation:180;visibility:visible;mso-wrap-style:square;v-text-anchor:middle" coordsize="496200,49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gabcQA&#10;AADdAAAADwAAAGRycy9kb3ducmV2LnhtbERPTWvCQBC9F/oflin0VjfpIcToKlYr2B4Eo7TXITsm&#10;odnZsLvV2F/fFQRv83ifM50PphMncr61rCAdJSCIK6tbrhUc9uuXHIQPyBo7y6TgQh7ms8eHKRba&#10;nnlHpzLUIoawL1BBE0JfSOmrhgz6ke2JI3e0zmCI0NVSOzzHcNPJ1yTJpMGWY0ODPS0bqn7KX6Mg&#10;z5L8M8W/9Fs6/bbdfx1W6493pZ6fhsUERKAh3MU390bH+Vk2hus38QQ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Gm3EAAAA3QAAAA8AAAAAAAAAAAAAAAAAmAIAAGRycy9k&#10;b3ducmV2LnhtbFBLBQYAAAAABAAEAPUAAACJAwAAAAA=&#10;" path="m248100,nsc385122,,496200,111078,496200,248100r-248100,l248100,xem248100,nfc385122,,496200,111078,496200,248100e" filled="f" strokeweight="2.25pt">
                      <v:stroke startarrowwidth="narrow" startarrowlength="short" endarrowwidth="narrow" endarrowlength="short"/>
                      <v:path arrowok="t" o:connecttype="custom" o:connectlocs="2481,0;4962,2481" o:connectangles="0,0"/>
                    </v:shape>
                    <v:shape id="Google Shape;1622;p34" o:spid="_x0000_s1870" type="#_x0000_t32" style="position:absolute;left:29727;top:16045;width:1490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In5ccAAADdAAAADwAAAGRycy9kb3ducmV2LnhtbESPQWvCQBCF7wX/wzIFL1I3KlhJXUUF&#10;Swse1Fp6HbLTbDA7G7LbGP9951DobYb35r1vluve16qjNlaBDUzGGSjiItiKSwOXj/3TAlRMyBbr&#10;wGTgThHWq8HDEnMbbnyi7pxKJSEcczTgUmpyrWPhyGMch4ZYtO/QekyytqW2Ld4k3Nd6mmVz7bFi&#10;aXDY0M5RcT3/eAOpy2ZxtLictp/u9Xr4mm3e7/ujMcPHfvMCKlGf/s1/129W8OfPwi/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oiflxwAAAN0AAAAPAAAAAAAA&#10;AAAAAAAAAKECAABkcnMvZG93bnJldi54bWxQSwUGAAAAAAQABAD5AAAAlQMAAAAA&#10;" strokeweight="2.25pt"/>
                    <v:shape id="Google Shape;1623;p34" o:spid="_x0000_s1871" type="#_x0000_t32" style="position:absolute;left:27246;top:11524;width:0;height:2040;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PzPcEAAADdAAAADwAAAGRycy9kb3ducmV2LnhtbERPTYvCMBC9L/gfwgje1tQ9tGs1ilUE&#10;96at3odmbIvNpDRZrf/eLAh7m8f7nOV6MK24U+8aywpm0wgEcWl1w5WCc7H//AbhPLLG1jIpeJKD&#10;9Wr0scRU2wef6J77SoQQdikqqL3vUildWZNBN7UdceCutjfoA+wrqXt8hHDTyq8oiqXBhkNDjR1t&#10;aypv+a9R0MX7IkuOefLzzM5zy1l2KXYnpSbjYbMA4Wnw/+K3+6DD/DiZwd834QS5e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o/M9wQAAAN0AAAAPAAAAAAAAAAAAAAAA&#10;AKECAABkcnMvZG93bnJldi54bWxQSwUGAAAAAAQABAD5AAAAjwMAAAAA&#10;" strokeweight="2.25pt"/>
                  </v:group>
                  <v:shape id="Google Shape;1624;p34" o:spid="_x0000_s1872" style="position:absolute;left:34594;top:13858;width:7909;height:4572;visibility:visible;mso-wrap-style:square;v-text-anchor:middle" coordsize="31636,182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SBssQA&#10;AADdAAAADwAAAGRycy9kb3ducmV2LnhtbERPTWvCQBC9F/wPyxR6azYNNG1jVhHFkosHtZQch+yY&#10;pM3Ohuyqqb/eFQre5vE+J5+PphMnGlxrWcFLFIMgrqxuuVbwtV8/v4NwHlljZ5kU/JGD+WzykGOm&#10;7Zm3dNr5WoQQdhkqaLzvMyld1ZBBF9meOHAHOxj0AQ611AOeQ7jpZBLHqTTYcmhosKdlQ9Xv7mgU&#10;fJTlcuvbepNgXKy+Xz9XF80/Sj09jospCE+jv4v/3YUO89O3BG7fhBPk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0gbLEAAAA3QAAAA8AAAAAAAAAAAAAAAAAmAIAAGRycy9k&#10;b3ducmV2LnhtbFBLBQYAAAAABAAEAPUAAACJAwAAAAA=&#10;" adj="-11796480,,5400" path="m4216,c1882,,1,2286,1,5108r,8072c1,16002,1882,18288,4216,18288r23205,c29754,18288,31636,16002,31636,13180r,-8072c31636,2286,29754,,27421,l4216,xe" fillcolor="#fcbd24" strokeweight=".34722mm">
                    <v:stroke startarrowwidth="narrow" startarrowlength="short" endarrowwidth="narrow" endarrowlength="short" miterlimit="7803f" joinstyle="miter"/>
                    <v:formulas/>
                    <v:path arrowok="t" o:extrusionok="f" o:connecttype="custom" o:connectlocs="1054,0;0,1277;0,3295;1054,4572;6855,4572;7909,3295;7909,1277;6855,0;1054,0" o:connectangles="0,0,0,0,0,0,0,0,0" textboxrect="0,0,31636,18289"/>
                    <v:textbox inset="1.90469mm,1mm,1.90469mm,1mm">
                      <w:txbxContent>
                        <w:p w:rsidR="00693FEF" w:rsidRDefault="00693FEF" w:rsidP="000D0CA1">
                          <w:pPr>
                            <w:bidi w:val="0"/>
                            <w:jc w:val="center"/>
                            <w:rPr>
                              <w:rFonts w:ascii="Fira Sans Extra Condensed" w:eastAsia="Fira Sans Extra Condensed" w:hAnsi="Fira Sans Extra Condensed" w:cs="Fira Sans Extra Condensed"/>
                              <w:color w:val="FFFFFF"/>
                              <w:sz w:val="29"/>
                              <w:szCs w:val="29"/>
                              <w:lang w:bidi="ar-SY"/>
                            </w:rPr>
                          </w:pPr>
                          <w:r>
                            <w:rPr>
                              <w:rFonts w:ascii="Fira Sans Extra Condensed" w:eastAsia="Fira Sans Extra Condensed" w:hAnsi="Fira Sans Extra Condensed" w:cs="Times New Roman" w:hint="cs"/>
                              <w:color w:val="FFFFFF"/>
                              <w:sz w:val="29"/>
                              <w:szCs w:val="29"/>
                              <w:rtl/>
                              <w:lang w:bidi="ar-SY"/>
                            </w:rPr>
                            <w:t>07</w:t>
                          </w:r>
                        </w:p>
                      </w:txbxContent>
                    </v:textbox>
                  </v:shape>
                  <v:shape id="Google Shape;1625;p34" o:spid="_x0000_s1873" style="position:absolute;left:26531;top:15834;width:1140;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1KvcMA&#10;AADdAAAADwAAAGRycy9kb3ducmV2LnhtbERPTYvCMBC9C/6HMIIX0VQXWqlGEUHxsgd1D+ttbMam&#10;2ExKE7X++83Cwt7m8T5nue5sLZ7U+sqxgukkAUFcOF1xqeDrvBvPQfiArLF2TAre5GG96veWmGv3&#10;4iM9T6EUMYR9jgpMCE0upS8MWfQT1xBH7uZaiyHCtpS6xVcMt7WcJUkqLVYcGww2tDVU3E8Pq8BN&#10;7WP0nWZsbtftZWePYX+YfSo1HHSbBYhAXfgX/7kPOs5Psw/4/Sae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1KvcMAAADdAAAADwAAAAAAAAAAAAAAAACYAgAAZHJzL2Rv&#10;d25yZXYueG1sUEsFBgAAAAAEAAQA9QAAAIgDAAAAAA==&#10;" path="m2275,1c1025,1,1,1025,1,2287v,1262,1024,2274,2274,2274c3537,4561,4561,3549,4561,2287,4561,1025,3537,1,2275,1xe" fillcolor="#fcbd24" stroked="f">
                    <v:path arrowok="t" o:extrusionok="f" o:connecttype="custom" o:connectlocs="569,0;0,572;569,1140;1140,572;569,0" o:connectangles="0,0,0,0,0"/>
                  </v:shape>
                  <v:shape id="Google Shape;1626;p34" o:spid="_x0000_s1874" type="#_x0000_t202" style="position:absolute;left:-2444;top:12784;width:28975;height:98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eLZMIA&#10;AADdAAAADwAAAGRycy9kb3ducmV2LnhtbERPzYrCMBC+C/sOYRa8yJquiC61UVxl1YuHqg8wNNMf&#10;bCalidr16Y0geJuP73eSRWdqcaXWVZYVfA8jEMSZ1RUXCk7Hv68fEM4ja6wtk4J/crCYf/QSjLW9&#10;cUrXgy9ECGEXo4LS+yaW0mUlGXRD2xAHLretQR9gW0jd4i2Em1qOomgiDVYcGkpsaFVSdj5cjAJa&#10;pva+P7uNSX/Xq01eMQ3kVqn+Z7ecgfDU+bf45d7pMH8yHcPzm3C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N4tkwgAAAN0AAAAPAAAAAAAAAAAAAAAAAJgCAABkcnMvZG93&#10;bnJldi54bWxQSwUGAAAAAAQABAD1AAAAhwMAAAAA&#10;" filled="f" stroked="f">
                    <v:textbox inset="0,0,0,0">
                      <w:txbxContent>
                        <w:p w:rsidR="00693FEF" w:rsidRPr="00F564BE" w:rsidRDefault="00693FEF" w:rsidP="000D0CA1">
                          <w:pPr>
                            <w:jc w:val="center"/>
                            <w:rPr>
                              <w:rFonts w:ascii="Sakkal Majalla" w:eastAsia="Fira Sans Extra Condensed" w:hAnsi="Sakkal Majalla"/>
                              <w:b/>
                              <w:bCs/>
                              <w:color w:val="FFC000"/>
                              <w:sz w:val="34"/>
                              <w:lang w:bidi="ar-SY"/>
                            </w:rPr>
                          </w:pPr>
                          <w:r>
                            <w:rPr>
                              <w:rFonts w:ascii="Sakkal Majalla" w:eastAsia="Fira Sans Extra Condensed" w:hAnsi="Sakkal Majalla" w:hint="cs"/>
                              <w:b/>
                              <w:bCs/>
                              <w:color w:val="FFC000"/>
                              <w:sz w:val="34"/>
                              <w:rtl/>
                              <w:lang w:bidi="ar-SY"/>
                            </w:rPr>
                            <w:t xml:space="preserve">الاختيار </w:t>
                          </w:r>
                          <w:r w:rsidRPr="00F564BE">
                            <w:rPr>
                              <w:rFonts w:ascii="Sakkal Majalla" w:eastAsia="Fira Sans Extra Condensed" w:hAnsi="Sakkal Majalla" w:hint="cs"/>
                              <w:b/>
                              <w:bCs/>
                              <w:color w:val="FFC000"/>
                              <w:sz w:val="34"/>
                              <w:rtl/>
                              <w:lang w:bidi="ar-SY"/>
                            </w:rPr>
                            <w:t>الخاطئ لوسي</w:t>
                          </w:r>
                          <w:r>
                            <w:rPr>
                              <w:rFonts w:ascii="Sakkal Majalla" w:eastAsia="Fira Sans Extra Condensed" w:hAnsi="Sakkal Majalla" w:hint="cs"/>
                              <w:b/>
                              <w:bCs/>
                              <w:color w:val="FFC000"/>
                              <w:sz w:val="34"/>
                              <w:rtl/>
                              <w:lang w:bidi="ar-SY"/>
                            </w:rPr>
                            <w:t>لة الا</w:t>
                          </w:r>
                          <w:r w:rsidRPr="00F564BE">
                            <w:rPr>
                              <w:rFonts w:ascii="Sakkal Majalla" w:eastAsia="Fira Sans Extra Condensed" w:hAnsi="Sakkal Majalla" w:hint="cs"/>
                              <w:b/>
                              <w:bCs/>
                              <w:color w:val="FFC000"/>
                              <w:sz w:val="34"/>
                              <w:rtl/>
                              <w:lang w:bidi="ar-SY"/>
                            </w:rPr>
                            <w:t>تصال</w:t>
                          </w:r>
                        </w:p>
                      </w:txbxContent>
                    </v:textbox>
                  </v:shape>
                </v:group>
                <v:shape id="TextBox 3" o:spid="_x0000_s1875" type="#_x0000_t202" style="position:absolute;left:37992;top:7901;width:10528;height:6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693FEF" w:rsidRPr="00AF035F" w:rsidRDefault="00693FEF" w:rsidP="000D0CA1">
                        <w:pPr>
                          <w:jc w:val="center"/>
                          <w:rPr>
                            <w:rFonts w:ascii="Adobe Arabic" w:eastAsia="Arial" w:hAnsi="Adobe Arabic" w:cs="Adobe Arabic"/>
                            <w:b/>
                            <w:bCs/>
                            <w:color w:val="000000"/>
                            <w:sz w:val="32"/>
                            <w:szCs w:val="32"/>
                            <w:lang w:bidi="ar-SY"/>
                          </w:rPr>
                        </w:pPr>
                        <w:r>
                          <w:rPr>
                            <w:rFonts w:ascii="Adobe Arabic" w:eastAsia="Arial" w:hAnsi="Adobe Arabic" w:cs="Adobe Arabic" w:hint="cs"/>
                            <w:b/>
                            <w:bCs/>
                            <w:color w:val="000000"/>
                            <w:sz w:val="32"/>
                            <w:szCs w:val="32"/>
                            <w:rtl/>
                            <w:lang w:bidi="ar-SY"/>
                          </w:rPr>
                          <w:t>معوقات الاتصال</w:t>
                        </w:r>
                      </w:p>
                    </w:txbxContent>
                  </v:textbox>
                </v:shape>
                <w10:wrap anchorx="page"/>
                <w10:anchorlock/>
              </v:group>
            </w:pict>
          </mc:Fallback>
        </mc:AlternateContent>
      </w:r>
    </w:p>
    <w:p w:rsidR="000D0CA1" w:rsidRDefault="000D0CA1" w:rsidP="000D0CA1">
      <w:pPr>
        <w:rPr>
          <w:rtl/>
        </w:rPr>
      </w:pPr>
      <w:r>
        <w:rPr>
          <w:noProof/>
        </w:rPr>
        <mc:AlternateContent>
          <mc:Choice Requires="wpg">
            <w:drawing>
              <wp:inline distT="0" distB="0" distL="0" distR="0" wp14:anchorId="2F41A06F" wp14:editId="03B48D42">
                <wp:extent cx="5731510" cy="474980"/>
                <wp:effectExtent l="0" t="0" r="2540" b="1270"/>
                <wp:docPr id="1021"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3584" name="Group 256587"/>
                        <wpg:cNvGrpSpPr>
                          <a:grpSpLocks/>
                        </wpg:cNvGrpSpPr>
                        <wpg:grpSpPr bwMode="auto">
                          <a:xfrm>
                            <a:off x="0" y="0"/>
                            <a:ext cx="60883" cy="5050"/>
                            <a:chOff x="0" y="159"/>
                            <a:chExt cx="60891" cy="5058"/>
                          </a:xfrm>
                        </wpg:grpSpPr>
                        <wpg:grpSp>
                          <wpg:cNvPr id="3585" name="Group 256588"/>
                          <wpg:cNvGrpSpPr>
                            <a:grpSpLocks/>
                          </wpg:cNvGrpSpPr>
                          <wpg:grpSpPr bwMode="auto">
                            <a:xfrm>
                              <a:off x="48488" y="159"/>
                              <a:ext cx="12403" cy="5058"/>
                              <a:chOff x="42218" y="223"/>
                              <a:chExt cx="18094" cy="7110"/>
                            </a:xfrm>
                          </wpg:grpSpPr>
                          <wps:wsp>
                            <wps:cNvPr id="3586"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693FEF" w:rsidRPr="00BB0D09" w:rsidRDefault="00693FEF"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0D0CA1">
                                  <w:pPr>
                                    <w:pStyle w:val="NoSpacing"/>
                                    <w:keepNext/>
                                    <w:rPr>
                                      <w:rtl/>
                                      <w:lang w:bidi="ar-SY"/>
                                    </w:rPr>
                                  </w:pPr>
                                </w:p>
                                <w:p w:rsidR="00693FEF" w:rsidRDefault="00693FEF" w:rsidP="000D0CA1">
                                  <w:pPr>
                                    <w:jc w:val="left"/>
                                    <w:rPr>
                                      <w:b/>
                                      <w:bCs/>
                                      <w:rtl/>
                                    </w:rPr>
                                  </w:pPr>
                                </w:p>
                              </w:txbxContent>
                            </wps:txbx>
                            <wps:bodyPr rot="0" vert="horz" wrap="square" lIns="91440" tIns="45720" rIns="91440" bIns="45720" anchor="ctr" anchorCtr="0" upright="1">
                              <a:noAutofit/>
                            </wps:bodyPr>
                          </wps:wsp>
                          <wps:wsp>
                            <wps:cNvPr id="3587"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588"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589" name="Group 227"/>
                        <wpg:cNvGrpSpPr>
                          <a:grpSpLocks/>
                        </wpg:cNvGrpSpPr>
                        <wpg:grpSpPr bwMode="auto">
                          <a:xfrm>
                            <a:off x="56772" y="1605"/>
                            <a:ext cx="2465" cy="1976"/>
                            <a:chOff x="15206" y="34439"/>
                            <a:chExt cx="10267" cy="8230"/>
                          </a:xfrm>
                        </wpg:grpSpPr>
                        <wps:wsp>
                          <wps:cNvPr id="3590"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1"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2"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3"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4"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5"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6"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7"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8"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9"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00"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1876"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">
                <v:group id="Group 256587" o:spid="_x0000_s1877"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1JFsYAAADdAAAADwAAAGRycy9kb3ducmV2LnhtbESPS4vCQBCE7wv+h6EF&#10;b+skvpDoKCLrsgdZ8AHircm0STDTEzKzSfz3jiDssaiqr6jlujOlaKh2hWUF8TACQZxaXXCm4Hza&#10;fc5BOI+ssbRMCh7kYL3qfSwx0bblAzVHn4kAYZeggtz7KpHSpTkZdENbEQfvZmuDPsg6k7rGNsBN&#10;KUdRNJMGCw4LOVa0zSm9H/+Mgu8W2804/mr299v2cT1Nfy/7mJQa9LvNAoSnzv+H3+0frWA8nU/g&#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rUkWxgAAAN0A&#10;AAAPAAAAAAAAAAAAAAAAAKoCAABkcnMvZG93bnJldi54bWxQSwUGAAAAAAQABAD6AAAAnQMAAAAA&#10;">
                  <v:group id="Group 256588" o:spid="_x0000_s1878"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HsjcUAAADdAAAADwAAAGRycy9kb3ducmV2LnhtbESPQYvCMBSE7wv+h/AE&#10;b2tapYtUo4ioeJCF1YXF26N5tsXmpTSxrf/eLAgeh5n5hlmselOJlhpXWlYQjyMQxJnVJecKfs+7&#10;zxkI55E1VpZJwYMcrJaDjwWm2nb8Q+3J5yJA2KWooPC+TqV0WUEG3djWxMG72sagD7LJpW6wC3BT&#10;yUkUfUmDJYeFAmvaFJTdTnejYN9ht57G2/Z4u24el3Py/XeMSanRsF/PQXjq/Tv8ah+0gmkyS+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h7I3FAAAA3QAA&#10;AA8AAAAAAAAAAAAAAAAAqgIAAGRycy9kb3ducmV2LnhtbFBLBQYAAAAABAAEAPoAAACcAwAAAAA=&#10;">
                    <v:roundrect id="Rectangle: Rounded Corners 55" o:spid="_x0000_s1879"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S67McA&#10;AADdAAAADwAAAGRycy9kb3ducmV2LnhtbESPQWvCQBSE74L/YXmF3nTTasWmriItipeijS30+Mg+&#10;k2D2bdhdY/TXd4WCx2FmvmFmi87UoiXnK8sKnoYJCOLc6ooLBd/71WAKwgdkjbVlUnAhD4t5vzfD&#10;VNszf1GbhUJECPsUFZQhNKmUPi/JoB/ahjh6B+sMhihdIbXDc4SbWj4nyUQarDgulNjQe0n5MTsZ&#10;Be64/x3ttutuXfxk7cf4+nng7atSjw/d8g1EoC7cw//tjVYweplO4PYmPg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kuuzHAAAA3QAAAA8AAAAAAAAAAAAAAAAAmAIAAGRy&#10;cy9kb3ducmV2LnhtbFBLBQYAAAAABAAEAPUAAACMAwAAAAA=&#10;" fillcolor="#00b050" stroked="f" strokeweight="1pt">
                      <v:stroke joinstyle="miter"/>
                      <v:textbox>
                        <w:txbxContent>
                          <w:p w:rsidR="00693FEF" w:rsidRPr="00BB0D09" w:rsidRDefault="00693FEF"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0D0CA1">
                            <w:pPr>
                              <w:pStyle w:val="NoSpacing"/>
                              <w:keepNext/>
                              <w:rPr>
                                <w:rtl/>
                                <w:lang w:bidi="ar-SY"/>
                              </w:rPr>
                            </w:pPr>
                          </w:p>
                          <w:p w:rsidR="00693FEF" w:rsidRDefault="00693FEF" w:rsidP="000D0CA1">
                            <w:pPr>
                              <w:jc w:val="left"/>
                              <w:rPr>
                                <w:b/>
                                <w:bCs/>
                                <w:rtl/>
                              </w:rPr>
                            </w:pPr>
                          </w:p>
                        </w:txbxContent>
                      </v:textbox>
                    </v:roundrect>
                    <v:oval id="Oval 61" o:spid="_x0000_s1880"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q9NMUA&#10;AADdAAAADwAAAGRycy9kb3ducmV2LnhtbESPT4vCMBTE74LfITxhb5q6S/1TjSLLLnjpQa0Hb4/m&#10;2Rabl9Jkbf32G0HwOMzMb5j1tje1uFPrKssKppMIBHFudcWFguz0O16AcB5ZY22ZFDzIwXYzHKwx&#10;0bbjA92PvhABwi5BBaX3TSKly0sy6Ca2IQ7e1bYGfZBtIXWLXYCbWn5G0UwarDgslNjQd0n57fhn&#10;FOhoXsU6i9NrtuvSR3xZyp9zqtTHqN+tQHjq/Tv8au+1gq94MYfnm/AE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Cr00xQAAAN0AAAAPAAAAAAAAAAAAAAAAAJgCAABkcnMv&#10;ZG93bnJldi54bWxQSwUGAAAAAAQABAD1AAAAigMAAAAA&#10;" fillcolor="#272727 [2749]" stroked="f" strokeweight="1pt">
                      <v:stroke joinstyle="miter"/>
                      <v:shadow on="t" color="black" opacity="26213f" origin=",-.5" offset="0,3pt"/>
                    </v:oval>
                  </v:group>
                  <v:rect id="Rectangle 256591" o:spid="_x0000_s1881"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bygsIA&#10;AADdAAAADwAAAGRycy9kb3ducmV2LnhtbERPy4rCMBTdC/MP4Q7MTtPxRalGGR0GdCFo9QMuzbUt&#10;Njclibb+/WQhuDyc93Ldm0Y8yPnasoLvUQKCuLC65lLB5fw3TEH4gKyxsUwKnuRhvfoYLDHTtuMT&#10;PfJQihjCPkMFVQhtJqUvKjLoR7YljtzVOoMhQldK7bCL4aaR4ySZS4M1x4YKW9pWVNzyu1EwTuty&#10;47rN9EiH7rRPf5+T/TFX6uuz/1mACNSHt/jl3mkFk1ka58Y38Qn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JvKCwgAAAN0AAAAPAAAAAAAAAAAAAAAAAJgCAABkcnMvZG93&#10;bnJldi54bWxQSwUGAAAAAAQABAD1AAAAhwMAAAAA&#10;" fillcolor="#00b050" stroked="f" strokeweight="1pt"/>
                </v:group>
                <v:group id="Group 227" o:spid="_x0000_s1882"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6zmiMYAAADdAAAADwAAAGRycy9kb3ducmV2LnhtbESPT4vCMBTE7wt+h/AE&#10;b2taxcWtRhFR2YMs+AcWb4/m2Rabl9LEtn77jSB4HGbmN8x82ZlSNFS7wrKCeBiBIE6tLjhTcD5t&#10;P6cgnEfWWFomBQ9ysFz0PuaYaNvygZqjz0SAsEtQQe59lUjp0pwMuqGtiIN3tbVBH2SdSV1jG+Cm&#10;lKMo+pIGCw4LOVa0zim9He9Gwa7FdjWON83+dl0/LqfJ798+JqUG/W41A+Gp8+/wq/2jFYwn02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rOaIxgAAAN0A&#10;AAAPAAAAAAAAAAAAAAAAAKoCAABkcnMvZG93bnJldi54bWxQSwUGAAAAAAQABAD6AAAAnQMAAAAA&#10;">
                  <v:shape id="Freeform: Shape 256593" o:spid="_x0000_s1883"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ZXKsMA&#10;AADdAAAADwAAAGRycy9kb3ducmV2LnhtbERPz2vCMBS+D/Y/hDfwNtNNJlqbytgQdiloFdHbo3m2&#10;Yc1LaWKt/705DHb8+H5n69G2YqDeG8cK3qYJCOLKacO1gsN+87oA4QOyxtYxKbiTh3X+/JRhqt2N&#10;dzSUoRYxhH2KCpoQulRKXzVk0U9dRxy5i+sthgj7WuoebzHctvI9SebSouHY0GBHXw1Vv+XVKiiH&#10;03FfFGE7Oxtb382xGDffWqnJy/i5AhFoDP/iP/ePVjD7WMb98U18AjJ/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ZXKsMAAADdAAAADwAAAAAAAAAAAAAAAACYAgAAZHJzL2Rv&#10;d25yZXYueG1sUEsFBgAAAAAEAAQA9QAAAIgDA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1884"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EyHMQA&#10;AADdAAAADwAAAGRycy9kb3ducmV2LnhtbESP0WrCQBRE3wv+w3KFvtWNEYtGVxFBEXwy9QNus9dN&#10;MHs3ZNck7dd3BaGPw8ycYdbbwdaio9ZXjhVMJwkI4sLpio2C69fhYwHCB2SNtWNS8EMetpvR2xoz&#10;7Xq+UJcHIyKEfYYKyhCaTEpflGTRT1xDHL2bay2GKFsjdYt9hNtapknyKS1WHBdKbGhfUnHPH1aB&#10;v17M4tCnR9PvKM1Pv+eu9t9KvY+H3QpEoCH8h1/tk1Ywmy+n8HwTn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RMhzEAAAA3QAAAA8AAAAAAAAAAAAAAAAAmAIAAGRycy9k&#10;b3ducmV2LnhtbFBLBQYAAAAABAAEAPUAAACJAwAAAAA=&#10;" fillcolor="white [3212]" stroked="f" strokeweight="1pt">
                    <v:stroke joinstyle="miter"/>
                  </v:roundrect>
                  <v:roundrect id="Rectangle: Rounded Corners 256595" o:spid="_x0000_s1885"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Osa8QA&#10;AADdAAAADwAAAGRycy9kb3ducmV2LnhtbESP0WrCQBRE3wv+w3IF3+rGlBaNriKCReiT0Q+4Zq+b&#10;YPZuyK5J7Nd3BaGPw8ycYVabwdaio9ZXjhXMpgkI4sLpio2C82n/PgfhA7LG2jEpeJCHzXr0tsJM&#10;u56P1OXBiAhhn6GCMoQmk9IXJVn0U9cQR+/qWoshytZI3WIf4baWaZJ8SYsVx4USG9qVVNzyu1Xg&#10;z0cz3/fpt+m3lOaH35+u9helJuNhuwQRaAj/4Vf7oBV8fC5SeL6JT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DrGvEAAAA3QAAAA8AAAAAAAAAAAAAAAAAmAIAAGRycy9k&#10;b3ducmV2LnhtbFBLBQYAAAAABAAEAPUAAACJAwAAAAA=&#10;" fillcolor="white [3212]" stroked="f" strokeweight="1pt">
                    <v:stroke joinstyle="miter"/>
                  </v:roundrect>
                  <v:roundrect id="Rectangle: Rounded Corners 256596" o:spid="_x0000_s1886"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8J8MQA&#10;AADdAAAADwAAAGRycy9kb3ducmV2LnhtbESP0WrCQBRE3wv9h+UWfKubRpSYuooULIJPRj/gmr1u&#10;QrN3Q3abxH59VxB8HGbmDLPajLYRPXW+dqzgY5qAIC6drtkoOJ927xkIH5A1No5JwY08bNavLyvM&#10;tRv4SH0RjIgQ9jkqqEJocyl9WZFFP3UtcfSurrMYouyM1B0OEW4bmSbJQlqsOS5U2NJXReVP8WsV&#10;+PPRZLsh/TbDltJi/3foG39RavI2bj9BBBrDM/xo77WC2Xw5g/ub+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PCfDEAAAA3QAAAA8AAAAAAAAAAAAAAAAAmAIAAGRycy9k&#10;b3ducmV2LnhtbFBLBQYAAAAABAAEAPUAAACJAwAAAAA=&#10;" fillcolor="white [3212]" stroked="f" strokeweight="1pt">
                    <v:stroke joinstyle="miter"/>
                  </v:roundrect>
                  <v:roundrect id="Rectangle: Rounded Corners 256597" o:spid="_x0000_s1887"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RhMUA&#10;AADdAAAADwAAAGRycy9kb3ducmV2LnhtbESP0WrCQBRE3wv9h+UW+lY3plZsdBURLIJPRj/gNnvd&#10;BLN3Q3ZNUr/eFYQ+DjNzhlmsBluLjlpfOVYwHiUgiAunKzYKTsftxwyED8gaa8ek4I88rJavLwvM&#10;tOv5QF0ejIgQ9hkqKENoMil9UZJFP3INcfTOrrUYomyN1C32EW5rmSbJVFqsOC6U2NCmpOKSX60C&#10;fzqY2bZPf0y/pjTf3fZd7X+Ven8b1nMQgYbwH362d1rB59f3BB5v4hO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ZpGExQAAAN0AAAAPAAAAAAAAAAAAAAAAAJgCAABkcnMv&#10;ZG93bnJldi54bWxQSwUGAAAAAAQABAD1AAAAigMAAAAA&#10;" fillcolor="white [3212]" stroked="f" strokeweight="1pt">
                    <v:stroke joinstyle="miter"/>
                  </v:roundrect>
                  <v:roundrect id="Rectangle: Rounded Corners 256598" o:spid="_x0000_s1888"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o0H8QA&#10;AADdAAAADwAAAGRycy9kb3ducmV2LnhtbESP0WrCQBRE3wX/YbkF33TTiCWmriKCRfDJ6Adcs9dN&#10;aPZuyG6TtF/vFgp9HGbmDLPZjbYRPXW+dqzgdZGAIC6drtkouF2P8wyED8gaG8ek4Js87LbTyQZz&#10;7Qa+UF8EIyKEfY4KqhDaXEpfVmTRL1xLHL2H6yyGKDsjdYdDhNtGpknyJi3WHBcqbOlQUflZfFkF&#10;/nYx2XFIP8ywp7Q4/Zz7xt+Vmr2M+3cQgcbwH/5rn7SC5Wq9gt838QnI7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qNB/EAAAA3QAAAA8AAAAAAAAAAAAAAAAAmAIAAGRycy9k&#10;b3ducmV2LnhtbFBLBQYAAAAABAAEAPUAAACJAwAAAAA=&#10;" fillcolor="white [3212]" stroked="f" strokeweight="1pt">
                    <v:stroke joinstyle="miter"/>
                  </v:roundrect>
                  <v:roundrect id="Rectangle: Rounded Corners 256599" o:spid="_x0000_s1889"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iqaMQA&#10;AADdAAAADwAAAGRycy9kb3ducmV2LnhtbESP0WrCQBRE3wX/YbkF33TTiKKpq4hgEXwy9QNus9dN&#10;aPZuyG6T6Ne7QqGPw8ycYTa7wdaio9ZXjhW8zxIQxIXTFRsF16/jdAXCB2SNtWNScCcPu+14tMFM&#10;u54v1OXBiAhhn6GCMoQmk9IXJVn0M9cQR+/mWoshytZI3WIf4baWaZIspcWK40KJDR1KKn7yX6vA&#10;Xy9mdezTT9PvKc1Pj3NX+2+lJm/D/gNEoCH8h//aJ61gvlgv4fUmPgG5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4qmjEAAAA3QAAAA8AAAAAAAAAAAAAAAAAmAIAAGRycy9k&#10;b3ducmV2LnhtbFBLBQYAAAAABAAEAPUAAACJAwAAAAA=&#10;" fillcolor="white [3212]" stroked="f" strokeweight="1pt">
                    <v:stroke joinstyle="miter"/>
                  </v:roundrect>
                  <v:roundrect id="Rectangle: Rounded Corners 256600" o:spid="_x0000_s1890"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QP88UA&#10;AADdAAAADwAAAGRycy9kb3ducmV2LnhtbESP0WrCQBRE3wv9h+UW+lY3plhtdBURLIJPRj/gNnvd&#10;BLN3Q3ZNUr/eFYQ+DjNzhlmsBluLjlpfOVYwHiUgiAunKzYKTsftxwyED8gaa8ek4I88rJavLwvM&#10;tOv5QF0ejIgQ9hkqKENoMil9UZJFP3INcfTOrrUYomyN1C32EW5rmSbJl7RYcVwosaFNScUlv1oF&#10;/nQws22f/ph+TWm+u+272v8q9f42rOcgAg3hP/xs77SCz8n3FB5v4hO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tA/zxQAAAN0AAAAPAAAAAAAAAAAAAAAAAJgCAABkcnMv&#10;ZG93bnJldi54bWxQSwUGAAAAAAQABAD1AAAAigMAAAAA&#10;" fillcolor="white [3212]" stroked="f" strokeweight="1pt">
                    <v:stroke joinstyle="miter"/>
                  </v:roundrect>
                  <v:roundrect id="Rectangle: Rounded Corners 256601" o:spid="_x0000_s1891"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ubgcIA&#10;AADdAAAADwAAAGRycy9kb3ducmV2LnhtbERP3WqDMBS+L+wdwhnsro1zbDjXtJRBi9ArrQ9was6i&#10;zJyISdXt6ZuLwS4/vv/tfrG9mGj0nWMFz5sEBHHjdMdGQX05rjMQPiBr7B2Tgh/ysN89rLaYazdz&#10;SVMVjIgh7HNU0IYw5FL6piWLfuMG4sh9udFiiHA0Uo84x3DbyzRJ3qTFjmNDiwN9ttR8VzerwNel&#10;yY5zejLzgdKq+D1Pvb8q9fS4HD5ABFrCv/jPXWgFL6/vcW58E5+A3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K5uBwgAAAN0AAAAPAAAAAAAAAAAAAAAAAJgCAABkcnMvZG93&#10;bnJldi54bWxQSwUGAAAAAAQABAD1AAAAhwMAAAAA&#10;" fillcolor="white [3212]" stroked="f" strokeweight="1pt">
                    <v:stroke joinstyle="miter"/>
                  </v:roundrect>
                  <v:roundrect id="Rectangle: Rounded Corners 256602" o:spid="_x0000_s1892"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c+GsQA&#10;AADdAAAADwAAAGRycy9kb3ducmV2LnhtbESP0WrCQBRE3wv+w3KFvtWNEYtGVxFBEXwy9QNus9dN&#10;MHs3ZNck7dd3BaGPw8ycYdbbwdaio9ZXjhVMJwkI4sLpio2C69fhYwHCB2SNtWNS8EMetpvR2xoz&#10;7Xq+UJcHIyKEfYYKyhCaTEpflGTRT1xDHL2bay2GKFsjdYt9hNtapknyKS1WHBdKbGhfUnHPH1aB&#10;v17M4tCnR9PvKM1Pv+eu9t9KvY+H3QpEoCH8h1/tk1Ywmy+X8HwTn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nPhrEAAAA3QAAAA8AAAAAAAAAAAAAAAAAmAIAAGRycy9k&#10;b3ducmV2LnhtbFBLBQYAAAAABAAEAPUAAACJAwAAAAA=&#10;" fillcolor="white [3212]" stroked="f" strokeweight="1pt">
                    <v:stroke joinstyle="miter"/>
                  </v:roundrect>
                  <v:roundrect id="Rectangle: Rounded Corners 256603" o:spid="_x0000_s1893"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JjfMAA&#10;AADdAAAADwAAAGRycy9kb3ducmV2LnhtbERPzYrCMBC+C/sOYRb2pul2QaSaFhEUYU9WH2BsxrTY&#10;TEqTbes+vTkIHj++/00x2VYM1PvGsYLvRQKCuHK6YaPgct7PVyB8QNbYOiYFD/JQ5B+zDWbajXyi&#10;oQxGxBD2GSqoQ+gyKX1Vk0W/cB1x5G6utxgi7I3UPY4x3LYyTZKltNhwbKixo11N1b38swr85WRW&#10;+zE9mHFLaXn8/x1af1Xq63ParkEEmsJb/HIftYKfZRL3xzfxCcj8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3JjfMAAAADdAAAADwAAAAAAAAAAAAAAAACYAgAAZHJzL2Rvd25y&#10;ZXYueG1sUEsFBgAAAAAEAAQA9QAAAIUDAAAAAA==&#10;" fillcolor="white [3212]" stroked="f" strokeweight="1pt">
                    <v:stroke joinstyle="miter"/>
                  </v:roundrect>
                </v:group>
                <w10:wrap anchorx="page"/>
                <w10:anchorlock/>
              </v:group>
            </w:pict>
          </mc:Fallback>
        </mc:AlternateContent>
      </w:r>
    </w:p>
    <w:p w:rsidR="000D0CA1" w:rsidRDefault="003C0A58" w:rsidP="000D0CA1">
      <w:pPr>
        <w:rPr>
          <w:rtl/>
        </w:rPr>
      </w:pPr>
      <w:hyperlink r:id="rId77" w:history="1">
        <w:r w:rsidR="000D0CA1" w:rsidRPr="003C0A58">
          <w:rPr>
            <w:rStyle w:val="Hyperlink"/>
            <w:rFonts w:hint="cs"/>
            <w:rtl/>
          </w:rPr>
          <w:t>عزيزي المتدرب</w:t>
        </w:r>
      </w:hyperlink>
      <w:r w:rsidR="000D0CA1">
        <w:rPr>
          <w:rFonts w:hint="cs"/>
          <w:rtl/>
        </w:rPr>
        <w:t xml:space="preserve"> </w:t>
      </w:r>
      <w:r w:rsidR="000D0CA1">
        <w:rPr>
          <w:rtl/>
        </w:rPr>
        <w:t>هل أنت ماهر في الاتصال بالآخرين</w:t>
      </w:r>
    </w:p>
    <w:p w:rsidR="000D0CA1" w:rsidRDefault="000D0CA1" w:rsidP="000D0CA1">
      <w:pPr>
        <w:rPr>
          <w:rtl/>
        </w:rPr>
      </w:pPr>
      <w:r>
        <w:rPr>
          <w:rtl/>
        </w:rPr>
        <w:t>ي</w:t>
      </w:r>
      <w:r>
        <w:rPr>
          <w:rFonts w:hint="cs"/>
          <w:rtl/>
        </w:rPr>
        <w:t>م</w:t>
      </w:r>
      <w:r>
        <w:rPr>
          <w:rtl/>
        </w:rPr>
        <w:t xml:space="preserve">كنك تحديد مهاراتك الشخصية في الاتصـال بـالآخرين مـن خـلال الإجابـة عـلى الأسـئلة التالية: </w:t>
      </w:r>
    </w:p>
    <w:p w:rsidR="000D0CA1" w:rsidRDefault="000D0CA1" w:rsidP="000D0CA1">
      <w:pPr>
        <w:rPr>
          <w:rtl/>
        </w:rPr>
      </w:pPr>
    </w:p>
    <w:p w:rsidR="000D0CA1" w:rsidRPr="00B032FC" w:rsidRDefault="000D0CA1" w:rsidP="000D0CA1">
      <w:pPr>
        <w:rPr>
          <w:rtl/>
        </w:rPr>
      </w:pPr>
    </w:p>
    <w:tbl>
      <w:tblPr>
        <w:bidiVisual/>
        <w:tblW w:w="10065" w:type="dxa"/>
        <w:jc w:val="center"/>
        <w:tblBorders>
          <w:top w:val="double" w:sz="12" w:space="0" w:color="00B050"/>
          <w:left w:val="double" w:sz="12" w:space="0" w:color="00B050"/>
          <w:bottom w:val="double" w:sz="12" w:space="0" w:color="00B050"/>
          <w:right w:val="double" w:sz="12" w:space="0" w:color="00B050"/>
          <w:insideH w:val="single" w:sz="4" w:space="0" w:color="00B050"/>
          <w:insideV w:val="single" w:sz="4" w:space="0" w:color="00B050"/>
        </w:tblBorders>
        <w:tblCellMar>
          <w:left w:w="0" w:type="dxa"/>
          <w:right w:w="0" w:type="dxa"/>
        </w:tblCellMar>
        <w:tblLook w:val="04A0" w:firstRow="1" w:lastRow="0" w:firstColumn="1" w:lastColumn="0" w:noHBand="0" w:noVBand="1"/>
      </w:tblPr>
      <w:tblGrid>
        <w:gridCol w:w="6117"/>
        <w:gridCol w:w="1316"/>
        <w:gridCol w:w="1316"/>
        <w:gridCol w:w="1316"/>
      </w:tblGrid>
      <w:tr w:rsidR="000D0CA1" w:rsidRPr="00B032FC" w:rsidTr="00687885">
        <w:trPr>
          <w:trHeight w:val="540"/>
          <w:jc w:val="center"/>
        </w:trPr>
        <w:tc>
          <w:tcPr>
            <w:tcW w:w="6117" w:type="dxa"/>
            <w:shd w:val="clear" w:color="auto" w:fill="F2F2F2" w:themeFill="background1" w:themeFillShade="F2"/>
            <w:tcMar>
              <w:top w:w="15" w:type="dxa"/>
              <w:left w:w="134" w:type="dxa"/>
              <w:bottom w:w="0" w:type="dxa"/>
              <w:right w:w="134" w:type="dxa"/>
            </w:tcMar>
            <w:vAlign w:val="center"/>
          </w:tcPr>
          <w:p w:rsidR="000D0CA1" w:rsidRPr="002563F8" w:rsidRDefault="000D0CA1" w:rsidP="00687885">
            <w:pPr>
              <w:pageBreakBefore/>
              <w:jc w:val="center"/>
              <w:rPr>
                <w:rFonts w:ascii="Adobe Arabic" w:hAnsi="Adobe Arabic" w:cs="Adobe Arabic"/>
                <w:b/>
                <w:bCs/>
                <w:sz w:val="32"/>
                <w:szCs w:val="36"/>
                <w:rtl/>
              </w:rPr>
            </w:pPr>
            <w:r w:rsidRPr="002563F8">
              <w:rPr>
                <w:rFonts w:ascii="Adobe Arabic" w:hAnsi="Adobe Arabic" w:cs="Adobe Arabic"/>
                <w:b/>
                <w:bCs/>
                <w:color w:val="C00000"/>
                <w:sz w:val="32"/>
                <w:szCs w:val="36"/>
                <w:rtl/>
              </w:rPr>
              <w:lastRenderedPageBreak/>
              <w:t>الأسئلة</w:t>
            </w:r>
          </w:p>
        </w:tc>
        <w:tc>
          <w:tcPr>
            <w:tcW w:w="1316" w:type="dxa"/>
            <w:shd w:val="clear" w:color="auto" w:fill="F2F2F2" w:themeFill="background1" w:themeFillShade="F2"/>
            <w:tcMar>
              <w:top w:w="15" w:type="dxa"/>
              <w:left w:w="134" w:type="dxa"/>
              <w:bottom w:w="0" w:type="dxa"/>
              <w:right w:w="134" w:type="dxa"/>
            </w:tcMar>
            <w:vAlign w:val="center"/>
          </w:tcPr>
          <w:p w:rsidR="000D0CA1" w:rsidRPr="002563F8" w:rsidRDefault="000D0CA1" w:rsidP="00687885">
            <w:pPr>
              <w:pageBreakBefore/>
              <w:jc w:val="center"/>
              <w:rPr>
                <w:rFonts w:ascii="Adobe Arabic" w:hAnsi="Adobe Arabic" w:cs="Adobe Arabic"/>
                <w:b/>
                <w:bCs/>
                <w:sz w:val="32"/>
                <w:szCs w:val="36"/>
                <w:rtl/>
                <w:lang w:bidi="ar-SY"/>
              </w:rPr>
            </w:pPr>
            <w:r w:rsidRPr="002563F8">
              <w:rPr>
                <w:rFonts w:ascii="Adobe Arabic" w:hAnsi="Adobe Arabic" w:cs="Adobe Arabic"/>
                <w:b/>
                <w:bCs/>
                <w:color w:val="C00000"/>
                <w:sz w:val="32"/>
                <w:szCs w:val="36"/>
                <w:rtl/>
                <w:lang w:bidi="ar-SY"/>
              </w:rPr>
              <w:t>نعم</w:t>
            </w:r>
          </w:p>
        </w:tc>
        <w:tc>
          <w:tcPr>
            <w:tcW w:w="1316" w:type="dxa"/>
            <w:shd w:val="clear" w:color="auto" w:fill="F2F2F2" w:themeFill="background1" w:themeFillShade="F2"/>
            <w:vAlign w:val="center"/>
          </w:tcPr>
          <w:p w:rsidR="000D0CA1" w:rsidRPr="002563F8" w:rsidRDefault="000D0CA1" w:rsidP="00687885">
            <w:pPr>
              <w:pageBreakBefore/>
              <w:jc w:val="center"/>
              <w:rPr>
                <w:rFonts w:ascii="Adobe Arabic" w:hAnsi="Adobe Arabic" w:cs="Adobe Arabic"/>
                <w:b/>
                <w:bCs/>
                <w:color w:val="C00000"/>
                <w:sz w:val="32"/>
                <w:szCs w:val="36"/>
                <w:rtl/>
                <w:lang w:bidi="ar-SY"/>
              </w:rPr>
            </w:pPr>
            <w:r w:rsidRPr="002563F8">
              <w:rPr>
                <w:rFonts w:ascii="Adobe Arabic" w:hAnsi="Adobe Arabic" w:cs="Adobe Arabic"/>
                <w:b/>
                <w:bCs/>
                <w:color w:val="C00000"/>
                <w:sz w:val="32"/>
                <w:szCs w:val="36"/>
                <w:rtl/>
                <w:lang w:bidi="ar-SY"/>
              </w:rPr>
              <w:t>إلى حد ما</w:t>
            </w:r>
          </w:p>
        </w:tc>
        <w:tc>
          <w:tcPr>
            <w:tcW w:w="1316" w:type="dxa"/>
            <w:shd w:val="clear" w:color="auto" w:fill="F2F2F2" w:themeFill="background1" w:themeFillShade="F2"/>
            <w:vAlign w:val="center"/>
          </w:tcPr>
          <w:p w:rsidR="000D0CA1" w:rsidRPr="002563F8" w:rsidRDefault="000D0CA1" w:rsidP="00687885">
            <w:pPr>
              <w:pageBreakBefore/>
              <w:jc w:val="center"/>
              <w:rPr>
                <w:rFonts w:ascii="Adobe Arabic" w:hAnsi="Adobe Arabic" w:cs="Adobe Arabic"/>
                <w:b/>
                <w:bCs/>
                <w:sz w:val="32"/>
                <w:szCs w:val="36"/>
                <w:rtl/>
                <w:lang w:bidi="ar-SY"/>
              </w:rPr>
            </w:pPr>
            <w:r w:rsidRPr="002563F8">
              <w:rPr>
                <w:rFonts w:ascii="Adobe Arabic" w:hAnsi="Adobe Arabic" w:cs="Adobe Arabic"/>
                <w:b/>
                <w:bCs/>
                <w:color w:val="C00000"/>
                <w:sz w:val="32"/>
                <w:szCs w:val="36"/>
                <w:rtl/>
                <w:lang w:bidi="ar-SY"/>
              </w:rPr>
              <w:t>لا</w:t>
            </w:r>
          </w:p>
        </w:tc>
      </w:tr>
      <w:tr w:rsidR="000D0CA1" w:rsidRPr="00B032FC" w:rsidTr="00687885">
        <w:trPr>
          <w:trHeight w:val="540"/>
          <w:jc w:val="center"/>
        </w:trPr>
        <w:tc>
          <w:tcPr>
            <w:tcW w:w="6117" w:type="dxa"/>
            <w:shd w:val="clear" w:color="auto" w:fill="auto"/>
            <w:tcMar>
              <w:top w:w="15" w:type="dxa"/>
              <w:left w:w="134" w:type="dxa"/>
              <w:bottom w:w="0" w:type="dxa"/>
              <w:right w:w="134" w:type="dxa"/>
            </w:tcMar>
            <w:vAlign w:val="center"/>
          </w:tcPr>
          <w:p w:rsidR="000D0CA1" w:rsidRPr="002563F8" w:rsidRDefault="000D0CA1" w:rsidP="00687885">
            <w:pPr>
              <w:rPr>
                <w:color w:val="002060"/>
                <w:sz w:val="34"/>
                <w:rtl/>
              </w:rPr>
            </w:pPr>
            <w:r w:rsidRPr="002563F8">
              <w:rPr>
                <w:color w:val="002060"/>
                <w:sz w:val="34"/>
                <w:rtl/>
              </w:rPr>
              <w:t>1 -هل تستطيع أن تحدد أهداف اتصالك مع الآخرين بسهولة؟</w:t>
            </w:r>
          </w:p>
        </w:tc>
        <w:tc>
          <w:tcPr>
            <w:tcW w:w="1316" w:type="dxa"/>
            <w:shd w:val="clear" w:color="auto" w:fill="auto"/>
            <w:tcMar>
              <w:top w:w="89" w:type="dxa"/>
              <w:left w:w="178" w:type="dxa"/>
              <w:bottom w:w="89" w:type="dxa"/>
              <w:right w:w="178" w:type="dxa"/>
            </w:tcMar>
            <w:vAlign w:val="center"/>
          </w:tcPr>
          <w:p w:rsidR="000D0CA1" w:rsidRPr="00B032FC" w:rsidRDefault="000D0CA1" w:rsidP="00687885">
            <w:pPr>
              <w:jc w:val="center"/>
              <w:rPr>
                <w:rtl/>
                <w:lang w:bidi="ar-SY"/>
              </w:rPr>
            </w:pPr>
          </w:p>
        </w:tc>
        <w:tc>
          <w:tcPr>
            <w:tcW w:w="1316" w:type="dxa"/>
          </w:tcPr>
          <w:p w:rsidR="000D0CA1" w:rsidRPr="00B032FC" w:rsidRDefault="000D0CA1" w:rsidP="00687885">
            <w:pPr>
              <w:jc w:val="center"/>
              <w:rPr>
                <w:rtl/>
                <w:lang w:bidi="ar-SY"/>
              </w:rPr>
            </w:pPr>
          </w:p>
        </w:tc>
        <w:tc>
          <w:tcPr>
            <w:tcW w:w="1316" w:type="dxa"/>
          </w:tcPr>
          <w:p w:rsidR="000D0CA1" w:rsidRPr="00B032FC" w:rsidRDefault="000D0CA1" w:rsidP="00687885">
            <w:pPr>
              <w:jc w:val="center"/>
              <w:rPr>
                <w:rtl/>
                <w:lang w:bidi="ar-SY"/>
              </w:rPr>
            </w:pPr>
          </w:p>
        </w:tc>
      </w:tr>
      <w:tr w:rsidR="000D0CA1" w:rsidRPr="00B032FC" w:rsidTr="00687885">
        <w:trPr>
          <w:trHeight w:val="540"/>
          <w:jc w:val="center"/>
        </w:trPr>
        <w:tc>
          <w:tcPr>
            <w:tcW w:w="6117" w:type="dxa"/>
            <w:shd w:val="clear" w:color="auto" w:fill="auto"/>
            <w:tcMar>
              <w:top w:w="15" w:type="dxa"/>
              <w:left w:w="134" w:type="dxa"/>
              <w:bottom w:w="0" w:type="dxa"/>
              <w:right w:w="134" w:type="dxa"/>
            </w:tcMar>
            <w:vAlign w:val="center"/>
          </w:tcPr>
          <w:p w:rsidR="000D0CA1" w:rsidRPr="002563F8" w:rsidRDefault="000D0CA1" w:rsidP="00687885">
            <w:pPr>
              <w:rPr>
                <w:color w:val="002060"/>
                <w:sz w:val="34"/>
                <w:rtl/>
              </w:rPr>
            </w:pPr>
            <w:r w:rsidRPr="002563F8">
              <w:rPr>
                <w:color w:val="002060"/>
                <w:sz w:val="34"/>
                <w:rtl/>
              </w:rPr>
              <w:t>2 -هل لديك المهارة الكافية لتحليل شخصية الآخرين؟</w:t>
            </w:r>
          </w:p>
        </w:tc>
        <w:tc>
          <w:tcPr>
            <w:tcW w:w="1316" w:type="dxa"/>
            <w:shd w:val="clear" w:color="auto" w:fill="auto"/>
            <w:tcMar>
              <w:top w:w="89" w:type="dxa"/>
              <w:left w:w="178" w:type="dxa"/>
              <w:bottom w:w="89" w:type="dxa"/>
              <w:right w:w="178" w:type="dxa"/>
            </w:tcMar>
            <w:vAlign w:val="center"/>
          </w:tcPr>
          <w:p w:rsidR="000D0CA1" w:rsidRPr="00B032FC" w:rsidRDefault="000D0CA1" w:rsidP="00687885">
            <w:pPr>
              <w:jc w:val="center"/>
              <w:rPr>
                <w:rtl/>
                <w:lang w:bidi="ar-SY"/>
              </w:rPr>
            </w:pPr>
          </w:p>
        </w:tc>
        <w:tc>
          <w:tcPr>
            <w:tcW w:w="1316" w:type="dxa"/>
          </w:tcPr>
          <w:p w:rsidR="000D0CA1" w:rsidRPr="00B032FC" w:rsidRDefault="000D0CA1" w:rsidP="00687885">
            <w:pPr>
              <w:jc w:val="center"/>
              <w:rPr>
                <w:rtl/>
                <w:lang w:bidi="ar-SY"/>
              </w:rPr>
            </w:pPr>
          </w:p>
        </w:tc>
        <w:tc>
          <w:tcPr>
            <w:tcW w:w="1316" w:type="dxa"/>
          </w:tcPr>
          <w:p w:rsidR="000D0CA1" w:rsidRPr="00B032FC" w:rsidRDefault="000D0CA1" w:rsidP="00687885">
            <w:pPr>
              <w:jc w:val="center"/>
              <w:rPr>
                <w:rtl/>
                <w:lang w:bidi="ar-SY"/>
              </w:rPr>
            </w:pPr>
          </w:p>
        </w:tc>
      </w:tr>
      <w:tr w:rsidR="000D0CA1" w:rsidRPr="00B032FC" w:rsidTr="00687885">
        <w:trPr>
          <w:trHeight w:val="540"/>
          <w:jc w:val="center"/>
        </w:trPr>
        <w:tc>
          <w:tcPr>
            <w:tcW w:w="6117" w:type="dxa"/>
            <w:shd w:val="clear" w:color="auto" w:fill="auto"/>
            <w:tcMar>
              <w:top w:w="15" w:type="dxa"/>
              <w:left w:w="134" w:type="dxa"/>
              <w:bottom w:w="0" w:type="dxa"/>
              <w:right w:w="134" w:type="dxa"/>
            </w:tcMar>
            <w:vAlign w:val="center"/>
          </w:tcPr>
          <w:p w:rsidR="000D0CA1" w:rsidRPr="002563F8" w:rsidRDefault="000D0CA1" w:rsidP="00687885">
            <w:pPr>
              <w:rPr>
                <w:color w:val="002060"/>
                <w:sz w:val="34"/>
                <w:rtl/>
              </w:rPr>
            </w:pPr>
            <w:r w:rsidRPr="002563F8">
              <w:rPr>
                <w:color w:val="002060"/>
                <w:sz w:val="34"/>
                <w:rtl/>
              </w:rPr>
              <w:t>3 -هل ت</w:t>
            </w:r>
            <w:r w:rsidRPr="002563F8">
              <w:rPr>
                <w:rFonts w:hint="cs"/>
                <w:color w:val="002060"/>
                <w:sz w:val="34"/>
                <w:rtl/>
              </w:rPr>
              <w:t>م</w:t>
            </w:r>
            <w:r w:rsidRPr="002563F8">
              <w:rPr>
                <w:color w:val="002060"/>
                <w:sz w:val="34"/>
                <w:rtl/>
              </w:rPr>
              <w:t>لك أساليب مختلفة لإعداد وكتابة المراسلات؟</w:t>
            </w:r>
          </w:p>
        </w:tc>
        <w:tc>
          <w:tcPr>
            <w:tcW w:w="1316" w:type="dxa"/>
            <w:shd w:val="clear" w:color="auto" w:fill="auto"/>
            <w:vAlign w:val="center"/>
          </w:tcPr>
          <w:p w:rsidR="000D0CA1" w:rsidRPr="00B032FC" w:rsidRDefault="000D0CA1" w:rsidP="00687885">
            <w:pPr>
              <w:jc w:val="center"/>
            </w:pPr>
          </w:p>
        </w:tc>
        <w:tc>
          <w:tcPr>
            <w:tcW w:w="1316" w:type="dxa"/>
          </w:tcPr>
          <w:p w:rsidR="000D0CA1" w:rsidRPr="00B032FC" w:rsidRDefault="000D0CA1" w:rsidP="00687885">
            <w:pPr>
              <w:jc w:val="center"/>
            </w:pPr>
          </w:p>
        </w:tc>
        <w:tc>
          <w:tcPr>
            <w:tcW w:w="1316" w:type="dxa"/>
          </w:tcPr>
          <w:p w:rsidR="000D0CA1" w:rsidRPr="00B032FC" w:rsidRDefault="000D0CA1" w:rsidP="00687885">
            <w:pPr>
              <w:jc w:val="center"/>
            </w:pPr>
          </w:p>
        </w:tc>
      </w:tr>
      <w:tr w:rsidR="000D0CA1" w:rsidRPr="00B032FC" w:rsidTr="00687885">
        <w:trPr>
          <w:trHeight w:val="540"/>
          <w:jc w:val="center"/>
        </w:trPr>
        <w:tc>
          <w:tcPr>
            <w:tcW w:w="6117" w:type="dxa"/>
            <w:shd w:val="clear" w:color="auto" w:fill="auto"/>
            <w:tcMar>
              <w:top w:w="15" w:type="dxa"/>
              <w:left w:w="134" w:type="dxa"/>
              <w:bottom w:w="0" w:type="dxa"/>
              <w:right w:w="134" w:type="dxa"/>
            </w:tcMar>
            <w:vAlign w:val="center"/>
          </w:tcPr>
          <w:p w:rsidR="000D0CA1" w:rsidRPr="002563F8" w:rsidRDefault="000D0CA1" w:rsidP="00687885">
            <w:pPr>
              <w:rPr>
                <w:color w:val="002060"/>
                <w:sz w:val="34"/>
                <w:rtl/>
              </w:rPr>
            </w:pPr>
            <w:r w:rsidRPr="002563F8">
              <w:rPr>
                <w:color w:val="002060"/>
                <w:sz w:val="34"/>
                <w:rtl/>
              </w:rPr>
              <w:t>4 -هل بإمكانك اختيار الوسيلة المناسبة للاتصال بالآخرين.</w:t>
            </w:r>
          </w:p>
        </w:tc>
        <w:tc>
          <w:tcPr>
            <w:tcW w:w="1316" w:type="dxa"/>
            <w:shd w:val="clear" w:color="auto" w:fill="auto"/>
            <w:vAlign w:val="center"/>
          </w:tcPr>
          <w:p w:rsidR="000D0CA1" w:rsidRPr="00B032FC" w:rsidRDefault="000D0CA1" w:rsidP="00687885">
            <w:pPr>
              <w:jc w:val="center"/>
            </w:pPr>
          </w:p>
        </w:tc>
        <w:tc>
          <w:tcPr>
            <w:tcW w:w="1316" w:type="dxa"/>
          </w:tcPr>
          <w:p w:rsidR="000D0CA1" w:rsidRPr="00B032FC" w:rsidRDefault="000D0CA1" w:rsidP="00687885">
            <w:pPr>
              <w:jc w:val="center"/>
            </w:pPr>
          </w:p>
        </w:tc>
        <w:tc>
          <w:tcPr>
            <w:tcW w:w="1316" w:type="dxa"/>
          </w:tcPr>
          <w:p w:rsidR="000D0CA1" w:rsidRPr="00B032FC" w:rsidRDefault="000D0CA1" w:rsidP="00687885">
            <w:pPr>
              <w:jc w:val="center"/>
            </w:pPr>
          </w:p>
        </w:tc>
      </w:tr>
      <w:tr w:rsidR="000D0CA1" w:rsidRPr="00B032FC" w:rsidTr="00687885">
        <w:trPr>
          <w:trHeight w:val="540"/>
          <w:jc w:val="center"/>
        </w:trPr>
        <w:tc>
          <w:tcPr>
            <w:tcW w:w="6117" w:type="dxa"/>
            <w:shd w:val="clear" w:color="auto" w:fill="auto"/>
            <w:tcMar>
              <w:top w:w="15" w:type="dxa"/>
              <w:left w:w="134" w:type="dxa"/>
              <w:bottom w:w="0" w:type="dxa"/>
              <w:right w:w="134" w:type="dxa"/>
            </w:tcMar>
            <w:vAlign w:val="center"/>
          </w:tcPr>
          <w:p w:rsidR="000D0CA1" w:rsidRPr="002563F8" w:rsidRDefault="000D0CA1" w:rsidP="00687885">
            <w:pPr>
              <w:rPr>
                <w:color w:val="002060"/>
                <w:sz w:val="34"/>
                <w:rtl/>
              </w:rPr>
            </w:pPr>
            <w:r w:rsidRPr="002563F8">
              <w:rPr>
                <w:color w:val="002060"/>
                <w:sz w:val="34"/>
                <w:rtl/>
              </w:rPr>
              <w:t>5 -هل تتحدث مع الآخرين بلباقة وثقة؟</w:t>
            </w:r>
          </w:p>
        </w:tc>
        <w:tc>
          <w:tcPr>
            <w:tcW w:w="1316" w:type="dxa"/>
            <w:shd w:val="clear" w:color="auto" w:fill="auto"/>
            <w:tcMar>
              <w:top w:w="89" w:type="dxa"/>
              <w:left w:w="178" w:type="dxa"/>
              <w:bottom w:w="89" w:type="dxa"/>
              <w:right w:w="178" w:type="dxa"/>
            </w:tcMar>
            <w:vAlign w:val="center"/>
          </w:tcPr>
          <w:p w:rsidR="000D0CA1" w:rsidRPr="00B032FC" w:rsidRDefault="000D0CA1" w:rsidP="00687885">
            <w:pPr>
              <w:jc w:val="center"/>
              <w:rPr>
                <w:rtl/>
                <w:lang w:bidi="ar-SY"/>
              </w:rPr>
            </w:pPr>
          </w:p>
        </w:tc>
        <w:tc>
          <w:tcPr>
            <w:tcW w:w="1316" w:type="dxa"/>
          </w:tcPr>
          <w:p w:rsidR="000D0CA1" w:rsidRPr="00B032FC" w:rsidRDefault="000D0CA1" w:rsidP="00687885">
            <w:pPr>
              <w:jc w:val="center"/>
              <w:rPr>
                <w:rtl/>
                <w:lang w:bidi="ar-SY"/>
              </w:rPr>
            </w:pPr>
          </w:p>
        </w:tc>
        <w:tc>
          <w:tcPr>
            <w:tcW w:w="1316" w:type="dxa"/>
          </w:tcPr>
          <w:p w:rsidR="000D0CA1" w:rsidRPr="00B032FC" w:rsidRDefault="000D0CA1" w:rsidP="00687885">
            <w:pPr>
              <w:jc w:val="center"/>
              <w:rPr>
                <w:rtl/>
                <w:lang w:bidi="ar-SY"/>
              </w:rPr>
            </w:pPr>
          </w:p>
        </w:tc>
      </w:tr>
      <w:tr w:rsidR="000D0CA1" w:rsidRPr="00B032FC" w:rsidTr="00687885">
        <w:trPr>
          <w:trHeight w:val="665"/>
          <w:jc w:val="center"/>
        </w:trPr>
        <w:tc>
          <w:tcPr>
            <w:tcW w:w="6117" w:type="dxa"/>
            <w:shd w:val="clear" w:color="auto" w:fill="auto"/>
            <w:tcMar>
              <w:top w:w="15" w:type="dxa"/>
              <w:left w:w="134" w:type="dxa"/>
              <w:bottom w:w="0" w:type="dxa"/>
              <w:right w:w="134" w:type="dxa"/>
            </w:tcMar>
            <w:vAlign w:val="center"/>
          </w:tcPr>
          <w:p w:rsidR="000D0CA1" w:rsidRPr="002563F8" w:rsidRDefault="000D0CA1" w:rsidP="00687885">
            <w:pPr>
              <w:rPr>
                <w:color w:val="002060"/>
                <w:sz w:val="34"/>
                <w:rtl/>
              </w:rPr>
            </w:pPr>
            <w:r w:rsidRPr="002563F8">
              <w:rPr>
                <w:color w:val="002060"/>
                <w:sz w:val="34"/>
                <w:rtl/>
              </w:rPr>
              <w:t>6 -هل ترحب بتساؤلات واستفسارات زملائك؟</w:t>
            </w:r>
          </w:p>
        </w:tc>
        <w:tc>
          <w:tcPr>
            <w:tcW w:w="1316" w:type="dxa"/>
            <w:shd w:val="clear" w:color="auto" w:fill="auto"/>
            <w:vAlign w:val="center"/>
          </w:tcPr>
          <w:p w:rsidR="000D0CA1" w:rsidRPr="00B032FC" w:rsidRDefault="000D0CA1" w:rsidP="00687885">
            <w:pPr>
              <w:jc w:val="center"/>
            </w:pPr>
          </w:p>
        </w:tc>
        <w:tc>
          <w:tcPr>
            <w:tcW w:w="1316" w:type="dxa"/>
          </w:tcPr>
          <w:p w:rsidR="000D0CA1" w:rsidRPr="00B032FC" w:rsidRDefault="000D0CA1" w:rsidP="00687885">
            <w:pPr>
              <w:jc w:val="center"/>
            </w:pPr>
          </w:p>
        </w:tc>
        <w:tc>
          <w:tcPr>
            <w:tcW w:w="1316" w:type="dxa"/>
          </w:tcPr>
          <w:p w:rsidR="000D0CA1" w:rsidRPr="00B032FC" w:rsidRDefault="000D0CA1" w:rsidP="00687885">
            <w:pPr>
              <w:jc w:val="center"/>
            </w:pPr>
          </w:p>
        </w:tc>
      </w:tr>
      <w:tr w:rsidR="000D0CA1" w:rsidRPr="00B032FC" w:rsidTr="00687885">
        <w:trPr>
          <w:trHeight w:val="665"/>
          <w:jc w:val="center"/>
        </w:trPr>
        <w:tc>
          <w:tcPr>
            <w:tcW w:w="6117" w:type="dxa"/>
            <w:shd w:val="clear" w:color="auto" w:fill="auto"/>
            <w:tcMar>
              <w:top w:w="15" w:type="dxa"/>
              <w:left w:w="134" w:type="dxa"/>
              <w:bottom w:w="0" w:type="dxa"/>
              <w:right w:w="134" w:type="dxa"/>
            </w:tcMar>
            <w:vAlign w:val="center"/>
          </w:tcPr>
          <w:p w:rsidR="000D0CA1" w:rsidRPr="002563F8" w:rsidRDefault="000D0CA1" w:rsidP="00687885">
            <w:pPr>
              <w:rPr>
                <w:color w:val="002060"/>
                <w:sz w:val="34"/>
                <w:rtl/>
              </w:rPr>
            </w:pPr>
            <w:r w:rsidRPr="002563F8">
              <w:rPr>
                <w:color w:val="002060"/>
                <w:sz w:val="34"/>
                <w:rtl/>
              </w:rPr>
              <w:t>7 -هل تهتم بردود أفعال من تتحدث معه؟</w:t>
            </w:r>
          </w:p>
        </w:tc>
        <w:tc>
          <w:tcPr>
            <w:tcW w:w="1316" w:type="dxa"/>
            <w:vAlign w:val="center"/>
          </w:tcPr>
          <w:p w:rsidR="000D0CA1" w:rsidRPr="00B032FC" w:rsidRDefault="000D0CA1" w:rsidP="00687885">
            <w:pPr>
              <w:jc w:val="center"/>
            </w:pPr>
          </w:p>
        </w:tc>
        <w:tc>
          <w:tcPr>
            <w:tcW w:w="1316" w:type="dxa"/>
          </w:tcPr>
          <w:p w:rsidR="000D0CA1" w:rsidRPr="00B032FC" w:rsidRDefault="000D0CA1" w:rsidP="00687885">
            <w:pPr>
              <w:jc w:val="center"/>
            </w:pPr>
          </w:p>
        </w:tc>
        <w:tc>
          <w:tcPr>
            <w:tcW w:w="1316" w:type="dxa"/>
          </w:tcPr>
          <w:p w:rsidR="000D0CA1" w:rsidRPr="00B032FC" w:rsidRDefault="000D0CA1" w:rsidP="00687885">
            <w:pPr>
              <w:jc w:val="center"/>
            </w:pPr>
          </w:p>
        </w:tc>
      </w:tr>
      <w:tr w:rsidR="000D0CA1" w:rsidRPr="00B032FC" w:rsidTr="00687885">
        <w:trPr>
          <w:trHeight w:val="665"/>
          <w:jc w:val="center"/>
        </w:trPr>
        <w:tc>
          <w:tcPr>
            <w:tcW w:w="6117" w:type="dxa"/>
            <w:shd w:val="clear" w:color="auto" w:fill="auto"/>
            <w:tcMar>
              <w:top w:w="15" w:type="dxa"/>
              <w:left w:w="134" w:type="dxa"/>
              <w:bottom w:w="0" w:type="dxa"/>
              <w:right w:w="134" w:type="dxa"/>
            </w:tcMar>
            <w:vAlign w:val="center"/>
          </w:tcPr>
          <w:p w:rsidR="000D0CA1" w:rsidRPr="002563F8" w:rsidRDefault="000D0CA1" w:rsidP="00687885">
            <w:pPr>
              <w:rPr>
                <w:color w:val="002060"/>
                <w:sz w:val="34"/>
                <w:rtl/>
              </w:rPr>
            </w:pPr>
            <w:r w:rsidRPr="002563F8">
              <w:rPr>
                <w:color w:val="002060"/>
                <w:sz w:val="34"/>
                <w:rtl/>
              </w:rPr>
              <w:t>8 -هل تراعي قواعد الكتابة الجيدة عند إعداد التقارير؟</w:t>
            </w:r>
          </w:p>
        </w:tc>
        <w:tc>
          <w:tcPr>
            <w:tcW w:w="1316" w:type="dxa"/>
            <w:vAlign w:val="center"/>
          </w:tcPr>
          <w:p w:rsidR="000D0CA1" w:rsidRPr="00B032FC" w:rsidRDefault="000D0CA1" w:rsidP="00687885">
            <w:pPr>
              <w:jc w:val="center"/>
            </w:pPr>
          </w:p>
        </w:tc>
        <w:tc>
          <w:tcPr>
            <w:tcW w:w="1316" w:type="dxa"/>
          </w:tcPr>
          <w:p w:rsidR="000D0CA1" w:rsidRPr="00B032FC" w:rsidRDefault="000D0CA1" w:rsidP="00687885">
            <w:pPr>
              <w:jc w:val="center"/>
            </w:pPr>
          </w:p>
        </w:tc>
        <w:tc>
          <w:tcPr>
            <w:tcW w:w="1316" w:type="dxa"/>
          </w:tcPr>
          <w:p w:rsidR="000D0CA1" w:rsidRPr="00B032FC" w:rsidRDefault="000D0CA1" w:rsidP="00687885">
            <w:pPr>
              <w:jc w:val="center"/>
            </w:pPr>
          </w:p>
        </w:tc>
      </w:tr>
      <w:tr w:rsidR="000D0CA1" w:rsidRPr="00B032FC" w:rsidTr="00687885">
        <w:trPr>
          <w:trHeight w:val="665"/>
          <w:jc w:val="center"/>
        </w:trPr>
        <w:tc>
          <w:tcPr>
            <w:tcW w:w="6117" w:type="dxa"/>
            <w:shd w:val="clear" w:color="auto" w:fill="auto"/>
            <w:tcMar>
              <w:top w:w="15" w:type="dxa"/>
              <w:left w:w="134" w:type="dxa"/>
              <w:bottom w:w="0" w:type="dxa"/>
              <w:right w:w="134" w:type="dxa"/>
            </w:tcMar>
            <w:vAlign w:val="center"/>
          </w:tcPr>
          <w:p w:rsidR="000D0CA1" w:rsidRPr="002563F8" w:rsidRDefault="000D0CA1" w:rsidP="00687885">
            <w:pPr>
              <w:rPr>
                <w:color w:val="002060"/>
                <w:sz w:val="34"/>
                <w:rtl/>
              </w:rPr>
            </w:pPr>
            <w:r w:rsidRPr="002563F8">
              <w:rPr>
                <w:color w:val="002060"/>
                <w:sz w:val="34"/>
                <w:rtl/>
              </w:rPr>
              <w:t>9 -هل تسجل الملاحظات المهمة عند مناقشة الموضوعات المتعلقة بالعمل مع الآخرين؟</w:t>
            </w:r>
          </w:p>
        </w:tc>
        <w:tc>
          <w:tcPr>
            <w:tcW w:w="1316" w:type="dxa"/>
            <w:vAlign w:val="center"/>
          </w:tcPr>
          <w:p w:rsidR="000D0CA1" w:rsidRPr="00B032FC" w:rsidRDefault="000D0CA1" w:rsidP="00687885">
            <w:pPr>
              <w:jc w:val="center"/>
            </w:pPr>
          </w:p>
        </w:tc>
        <w:tc>
          <w:tcPr>
            <w:tcW w:w="1316" w:type="dxa"/>
          </w:tcPr>
          <w:p w:rsidR="000D0CA1" w:rsidRPr="00B032FC" w:rsidRDefault="000D0CA1" w:rsidP="00687885">
            <w:pPr>
              <w:jc w:val="center"/>
            </w:pPr>
          </w:p>
        </w:tc>
        <w:tc>
          <w:tcPr>
            <w:tcW w:w="1316" w:type="dxa"/>
          </w:tcPr>
          <w:p w:rsidR="000D0CA1" w:rsidRPr="00B032FC" w:rsidRDefault="000D0CA1" w:rsidP="00687885">
            <w:pPr>
              <w:jc w:val="center"/>
            </w:pPr>
          </w:p>
        </w:tc>
      </w:tr>
    </w:tbl>
    <w:p w:rsidR="000D0CA1" w:rsidRDefault="000D0CA1" w:rsidP="000D0CA1">
      <w:pPr>
        <w:jc w:val="left"/>
        <w:rPr>
          <w:rtl/>
        </w:rPr>
      </w:pPr>
    </w:p>
    <w:p w:rsidR="000D0CA1" w:rsidRPr="000E4746" w:rsidRDefault="003C0A58" w:rsidP="000D0CA1">
      <w:pPr>
        <w:rPr>
          <w:b/>
          <w:bCs/>
          <w:sz w:val="36"/>
          <w:szCs w:val="36"/>
          <w:rtl/>
        </w:rPr>
      </w:pPr>
      <w:hyperlink r:id="rId78" w:history="1">
        <w:r w:rsidR="000D0CA1" w:rsidRPr="003C0A58">
          <w:rPr>
            <w:rStyle w:val="Hyperlink"/>
            <w:b/>
            <w:bCs/>
            <w:sz w:val="34"/>
            <w:rtl/>
          </w:rPr>
          <w:t>التعليمات:</w:t>
        </w:r>
      </w:hyperlink>
      <w:r w:rsidR="000D0CA1" w:rsidRPr="000E4746">
        <w:rPr>
          <w:b/>
          <w:bCs/>
          <w:color w:val="C00000"/>
          <w:sz w:val="34"/>
          <w:rtl/>
        </w:rPr>
        <w:t xml:space="preserve"> </w:t>
      </w:r>
    </w:p>
    <w:p w:rsidR="000D0CA1" w:rsidRPr="000E4746" w:rsidRDefault="000D0CA1">
      <w:pPr>
        <w:pStyle w:val="ListParagraph"/>
        <w:numPr>
          <w:ilvl w:val="0"/>
          <w:numId w:val="36"/>
        </w:numPr>
        <w:rPr>
          <w:rFonts w:ascii="Sakkal Majalla" w:hAnsi="Sakkal Majalla" w:cs="Sakkal Majalla"/>
          <w:sz w:val="46"/>
          <w:szCs w:val="34"/>
          <w:rtl/>
        </w:rPr>
      </w:pPr>
      <w:r w:rsidRPr="000E4746">
        <w:rPr>
          <w:rFonts w:ascii="Sakkal Majalla" w:hAnsi="Sakkal Majalla" w:cs="Sakkal Majalla"/>
          <w:sz w:val="46"/>
          <w:szCs w:val="34"/>
          <w:rtl/>
        </w:rPr>
        <w:t>أعط لنفسك درجتني في حالة الإجابة بـ «نعم» عن أي سؤال.</w:t>
      </w:r>
    </w:p>
    <w:p w:rsidR="000D0CA1" w:rsidRPr="000E4746" w:rsidRDefault="000D0CA1">
      <w:pPr>
        <w:pStyle w:val="ListParagraph"/>
        <w:numPr>
          <w:ilvl w:val="0"/>
          <w:numId w:val="36"/>
        </w:numPr>
        <w:rPr>
          <w:rFonts w:ascii="Sakkal Majalla" w:hAnsi="Sakkal Majalla" w:cs="Sakkal Majalla"/>
          <w:sz w:val="46"/>
          <w:szCs w:val="34"/>
          <w:rtl/>
        </w:rPr>
      </w:pPr>
      <w:r w:rsidRPr="000E4746">
        <w:rPr>
          <w:rFonts w:ascii="Sakkal Majalla" w:hAnsi="Sakkal Majalla" w:cs="Sakkal Majalla"/>
          <w:sz w:val="46"/>
          <w:szCs w:val="34"/>
          <w:rtl/>
        </w:rPr>
        <w:t>أعط لنفسك درجة واحدة في حالة الإجابة بـ «إلى حد ما» عن أي سؤال.</w:t>
      </w:r>
    </w:p>
    <w:p w:rsidR="000D0CA1" w:rsidRPr="000E4746" w:rsidRDefault="000D0CA1">
      <w:pPr>
        <w:pStyle w:val="ListParagraph"/>
        <w:numPr>
          <w:ilvl w:val="0"/>
          <w:numId w:val="36"/>
        </w:numPr>
        <w:rPr>
          <w:rFonts w:ascii="Sakkal Majalla" w:hAnsi="Sakkal Majalla" w:cs="Sakkal Majalla"/>
          <w:sz w:val="46"/>
          <w:szCs w:val="34"/>
          <w:rtl/>
        </w:rPr>
      </w:pPr>
      <w:r w:rsidRPr="000E4746">
        <w:rPr>
          <w:rFonts w:ascii="Sakkal Majalla" w:hAnsi="Sakkal Majalla" w:cs="Sakkal Majalla"/>
          <w:sz w:val="46"/>
          <w:szCs w:val="34"/>
          <w:rtl/>
        </w:rPr>
        <w:t>أعط لنفسك صفر في حالة الإجابة بـ «لا» عن أي سؤال.</w:t>
      </w:r>
    </w:p>
    <w:p w:rsidR="000D0CA1" w:rsidRPr="000E4746" w:rsidRDefault="000D0CA1">
      <w:pPr>
        <w:pStyle w:val="ListParagraph"/>
        <w:numPr>
          <w:ilvl w:val="0"/>
          <w:numId w:val="36"/>
        </w:numPr>
        <w:rPr>
          <w:rFonts w:ascii="Sakkal Majalla" w:hAnsi="Sakkal Majalla" w:cs="Sakkal Majalla"/>
          <w:sz w:val="46"/>
          <w:szCs w:val="34"/>
          <w:rtl/>
        </w:rPr>
      </w:pPr>
      <w:r w:rsidRPr="000E4746">
        <w:rPr>
          <w:rFonts w:ascii="Sakkal Majalla" w:hAnsi="Sakkal Majalla" w:cs="Sakkal Majalla"/>
          <w:sz w:val="46"/>
          <w:szCs w:val="34"/>
          <w:rtl/>
        </w:rPr>
        <w:t>أجمع درجاتك عن جميع الأسئلة.</w:t>
      </w:r>
    </w:p>
    <w:p w:rsidR="000D0CA1" w:rsidRPr="000E4746" w:rsidRDefault="003C0A58" w:rsidP="000D0CA1">
      <w:pPr>
        <w:pageBreakBefore/>
        <w:rPr>
          <w:b/>
          <w:bCs/>
          <w:color w:val="C00000"/>
          <w:sz w:val="36"/>
          <w:szCs w:val="36"/>
          <w:rtl/>
        </w:rPr>
      </w:pPr>
      <w:hyperlink r:id="rId79" w:history="1">
        <w:r w:rsidR="000D0CA1" w:rsidRPr="003C0A58">
          <w:rPr>
            <w:rStyle w:val="Hyperlink"/>
            <w:b/>
            <w:bCs/>
            <w:sz w:val="36"/>
            <w:szCs w:val="36"/>
            <w:rtl/>
          </w:rPr>
          <w:t>تفس</w:t>
        </w:r>
        <w:r w:rsidR="000D0CA1" w:rsidRPr="003C0A58">
          <w:rPr>
            <w:rStyle w:val="Hyperlink"/>
            <w:rFonts w:hint="cs"/>
            <w:b/>
            <w:bCs/>
            <w:sz w:val="36"/>
            <w:szCs w:val="36"/>
            <w:rtl/>
          </w:rPr>
          <w:t>ي</w:t>
        </w:r>
        <w:r w:rsidR="000D0CA1" w:rsidRPr="003C0A58">
          <w:rPr>
            <w:rStyle w:val="Hyperlink"/>
            <w:b/>
            <w:bCs/>
            <w:sz w:val="36"/>
            <w:szCs w:val="36"/>
            <w:rtl/>
          </w:rPr>
          <w:t>ر</w:t>
        </w:r>
        <w:r w:rsidR="000D0CA1" w:rsidRPr="003C0A58">
          <w:rPr>
            <w:rStyle w:val="Hyperlink"/>
            <w:rFonts w:hint="cs"/>
            <w:b/>
            <w:bCs/>
            <w:sz w:val="36"/>
            <w:szCs w:val="36"/>
            <w:rtl/>
          </w:rPr>
          <w:t xml:space="preserve"> </w:t>
        </w:r>
        <w:r w:rsidR="000D0CA1" w:rsidRPr="003C0A58">
          <w:rPr>
            <w:rStyle w:val="Hyperlink"/>
            <w:b/>
            <w:bCs/>
            <w:sz w:val="36"/>
            <w:szCs w:val="36"/>
            <w:rtl/>
          </w:rPr>
          <w:t>النتائج:</w:t>
        </w:r>
      </w:hyperlink>
      <w:r w:rsidR="000D0CA1" w:rsidRPr="000E4746">
        <w:rPr>
          <w:b/>
          <w:bCs/>
          <w:color w:val="C00000"/>
          <w:sz w:val="36"/>
          <w:szCs w:val="36"/>
          <w:rtl/>
        </w:rPr>
        <w:t xml:space="preserve"> </w:t>
      </w:r>
    </w:p>
    <w:p w:rsidR="000D0CA1" w:rsidRPr="000E4746" w:rsidRDefault="000D0CA1">
      <w:pPr>
        <w:pStyle w:val="ListParagraph"/>
        <w:numPr>
          <w:ilvl w:val="0"/>
          <w:numId w:val="37"/>
        </w:numPr>
        <w:rPr>
          <w:rFonts w:ascii="Sakkal Majalla" w:hAnsi="Sakkal Majalla" w:cs="Sakkal Majalla"/>
          <w:sz w:val="34"/>
          <w:szCs w:val="34"/>
          <w:rtl/>
        </w:rPr>
      </w:pPr>
      <w:r w:rsidRPr="000E4746">
        <w:rPr>
          <w:rFonts w:ascii="Sakkal Majalla" w:hAnsi="Sakkal Majalla" w:cs="Sakkal Majalla"/>
          <w:sz w:val="34"/>
          <w:szCs w:val="34"/>
          <w:rtl/>
        </w:rPr>
        <w:t>إذا حصلت على 14 درجة فأكثر فأنت ذو مهارة مرتفعة في عمليـة الاتصـال بـالآخرين. ننصحك بالاستمرار على هذا المستوى.</w:t>
      </w:r>
    </w:p>
    <w:p w:rsidR="000D0CA1" w:rsidRPr="000E4746" w:rsidRDefault="000D0CA1">
      <w:pPr>
        <w:pStyle w:val="ListParagraph"/>
        <w:numPr>
          <w:ilvl w:val="0"/>
          <w:numId w:val="37"/>
        </w:numPr>
        <w:rPr>
          <w:rFonts w:ascii="Sakkal Majalla" w:hAnsi="Sakkal Majalla" w:cs="Sakkal Majalla"/>
          <w:sz w:val="34"/>
          <w:szCs w:val="34"/>
          <w:rtl/>
        </w:rPr>
      </w:pPr>
      <w:r w:rsidRPr="000E4746">
        <w:rPr>
          <w:rFonts w:ascii="Sakkal Majalla" w:hAnsi="Sakkal Majalla" w:cs="Sakkal Majalla"/>
          <w:sz w:val="34"/>
          <w:szCs w:val="34"/>
          <w:rtl/>
        </w:rPr>
        <w:t>إذا حصلت على (من 8 إلى 14) -درجة فإن مهارة الاتصال لديك متوسطة وعليك تحسينها.</w:t>
      </w:r>
    </w:p>
    <w:p w:rsidR="000D0CA1" w:rsidRPr="000E4746" w:rsidRDefault="000D0CA1">
      <w:pPr>
        <w:pStyle w:val="ListParagraph"/>
        <w:numPr>
          <w:ilvl w:val="0"/>
          <w:numId w:val="37"/>
        </w:numPr>
        <w:rPr>
          <w:rFonts w:ascii="Sakkal Majalla" w:hAnsi="Sakkal Majalla" w:cs="Sakkal Majalla"/>
          <w:sz w:val="34"/>
          <w:szCs w:val="34"/>
          <w:rtl/>
        </w:rPr>
      </w:pPr>
      <w:r w:rsidRPr="000E4746">
        <w:rPr>
          <w:rFonts w:ascii="Sakkal Majalla" w:hAnsi="Sakkal Majalla" w:cs="Sakkal Majalla"/>
          <w:sz w:val="34"/>
          <w:szCs w:val="34"/>
          <w:rtl/>
        </w:rPr>
        <w:t>إذا حصلت8على درجة فأقل فإن مهارة الاتصال لديك منخفضة جدا</w:t>
      </w:r>
      <w:r>
        <w:rPr>
          <w:rFonts w:ascii="Sakkal Majalla" w:hAnsi="Sakkal Majalla" w:cs="Sakkal Majalla" w:hint="cs"/>
          <w:sz w:val="34"/>
          <w:szCs w:val="34"/>
          <w:rtl/>
        </w:rPr>
        <w:t>ً</w:t>
      </w:r>
      <w:r w:rsidRPr="000E4746">
        <w:rPr>
          <w:rFonts w:ascii="Sakkal Majalla" w:hAnsi="Sakkal Majalla" w:cs="Sakkal Majalla"/>
          <w:sz w:val="34"/>
          <w:szCs w:val="34"/>
          <w:rtl/>
        </w:rPr>
        <w:t xml:space="preserve"> ويجـب عليـك أن تحدد نقاط ضعفك وأن تسـتفيد مـن كـل مـا يطـرح مـن وصـايا تتعلـق بعمليتـي الاتصال والتعامل مع الآخرين</w:t>
      </w:r>
    </w:p>
    <w:p w:rsidR="000D0CA1" w:rsidRPr="00A30659" w:rsidRDefault="000D0CA1" w:rsidP="000D0CA1">
      <w:pPr>
        <w:rPr>
          <w:b/>
          <w:bCs/>
          <w:color w:val="C00000"/>
          <w:sz w:val="36"/>
          <w:szCs w:val="36"/>
          <w:rtl/>
        </w:rPr>
      </w:pPr>
    </w:p>
    <w:p w:rsidR="000D0CA1" w:rsidRDefault="000D0CA1" w:rsidP="000D0CA1">
      <w:pPr>
        <w:jc w:val="center"/>
        <w:rPr>
          <w:rtl/>
        </w:rPr>
      </w:pPr>
    </w:p>
    <w:p w:rsidR="000D0CA1" w:rsidRDefault="000D0CA1" w:rsidP="000D0CA1">
      <w:pPr>
        <w:jc w:val="center"/>
        <w:rPr>
          <w:b/>
          <w:bCs/>
          <w:noProof/>
          <w:color w:val="C00000"/>
          <w:sz w:val="36"/>
          <w:szCs w:val="36"/>
          <w:rtl/>
        </w:rPr>
      </w:pPr>
      <w:r>
        <w:rPr>
          <w:rFonts w:hint="cs"/>
          <w:b/>
          <w:bCs/>
          <w:noProof/>
          <w:color w:val="C00000"/>
          <w:sz w:val="36"/>
          <w:szCs w:val="36"/>
          <w:rtl/>
        </w:rPr>
        <w:drawing>
          <wp:inline distT="0" distB="0" distL="0" distR="0" wp14:anchorId="2100C012" wp14:editId="70BA59F9">
            <wp:extent cx="4967605" cy="3156745"/>
            <wp:effectExtent l="0" t="0" r="0" b="0"/>
            <wp:docPr id="253875" name="صورة 25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875" name="Cloud sync-pana.png"/>
                    <pic:cNvPicPr/>
                  </pic:nvPicPr>
                  <pic:blipFill rotWithShape="1">
                    <a:blip r:embed="rId80" cstate="print">
                      <a:extLst>
                        <a:ext uri="{28A0092B-C50C-407E-A947-70E740481C1C}">
                          <a14:useLocalDpi xmlns:a14="http://schemas.microsoft.com/office/drawing/2010/main" val="0"/>
                        </a:ext>
                      </a:extLst>
                    </a:blip>
                    <a:srcRect t="17144" b="19273"/>
                    <a:stretch/>
                  </pic:blipFill>
                  <pic:spPr bwMode="auto">
                    <a:xfrm>
                      <a:off x="0" y="0"/>
                      <a:ext cx="4974130" cy="3160891"/>
                    </a:xfrm>
                    <a:prstGeom prst="rect">
                      <a:avLst/>
                    </a:prstGeom>
                    <a:ln>
                      <a:noFill/>
                    </a:ln>
                    <a:extLst>
                      <a:ext uri="{53640926-AAD7-44D8-BBD7-CCE9431645EC}">
                        <a14:shadowObscured xmlns:a14="http://schemas.microsoft.com/office/drawing/2010/main"/>
                      </a:ext>
                    </a:extLst>
                  </pic:spPr>
                </pic:pic>
              </a:graphicData>
            </a:graphic>
          </wp:inline>
        </w:drawing>
      </w:r>
    </w:p>
    <w:p w:rsidR="000D0CA1" w:rsidRDefault="000D0CA1" w:rsidP="000D0CA1">
      <w:pPr>
        <w:jc w:val="center"/>
        <w:rPr>
          <w:rtl/>
        </w:rPr>
      </w:pPr>
    </w:p>
    <w:p w:rsidR="00B4310C" w:rsidRDefault="00B4310C" w:rsidP="00294397">
      <w:pPr>
        <w:ind w:left="-613"/>
        <w:jc w:val="center"/>
        <w:rPr>
          <w:rtl/>
        </w:rPr>
      </w:pPr>
    </w:p>
    <w:p w:rsidR="00AA0F2A" w:rsidRDefault="00AA0F2A" w:rsidP="00227842">
      <w:pPr>
        <w:jc w:val="center"/>
        <w:rPr>
          <w:rtl/>
        </w:rPr>
        <w:sectPr w:rsidR="00AA0F2A" w:rsidSect="00227842">
          <w:headerReference w:type="default" r:id="rId81"/>
          <w:footerReference w:type="default" r:id="rId82"/>
          <w:pgSz w:w="11906" w:h="16838" w:code="9"/>
          <w:pgMar w:top="1440" w:right="1440" w:bottom="1440" w:left="1440" w:header="720" w:footer="397" w:gutter="0"/>
          <w:cols w:space="720"/>
          <w:titlePg/>
          <w:docGrid w:linePitch="381"/>
        </w:sectPr>
      </w:pPr>
    </w:p>
    <w:p w:rsidR="000D0CA1" w:rsidRDefault="000D0CA1" w:rsidP="000D0CA1">
      <w:pPr>
        <w:bidi w:val="0"/>
        <w:rPr>
          <w:rFonts w:asciiTheme="majorBidi" w:hAnsiTheme="majorBidi" w:cstheme="majorBidi"/>
          <w:szCs w:val="28"/>
          <w:rtl/>
          <w:lang w:bidi="ar-SY"/>
        </w:rPr>
      </w:pPr>
      <w:r>
        <w:rPr>
          <w:noProof/>
        </w:rPr>
        <w:lastRenderedPageBreak/>
        <mc:AlternateContent>
          <mc:Choice Requires="wps">
            <w:drawing>
              <wp:anchor distT="0" distB="0" distL="114300" distR="114300" simplePos="0" relativeHeight="252310528" behindDoc="0" locked="0" layoutInCell="1" allowOverlap="1" wp14:anchorId="3FD49489" wp14:editId="59532B4D">
                <wp:simplePos x="0" y="0"/>
                <wp:positionH relativeFrom="margin">
                  <wp:posOffset>3536315</wp:posOffset>
                </wp:positionH>
                <wp:positionV relativeFrom="paragraph">
                  <wp:posOffset>-846376</wp:posOffset>
                </wp:positionV>
                <wp:extent cx="3119120" cy="558800"/>
                <wp:effectExtent l="0" t="0" r="0" b="0"/>
                <wp:wrapNone/>
                <wp:docPr id="7990" name="Text Box 7990"/>
                <wp:cNvGraphicFramePr/>
                <a:graphic xmlns:a="http://schemas.openxmlformats.org/drawingml/2006/main">
                  <a:graphicData uri="http://schemas.microsoft.com/office/word/2010/wordprocessingShape">
                    <wps:wsp>
                      <wps:cNvSpPr txBox="1"/>
                      <wps:spPr>
                        <a:xfrm>
                          <a:off x="0" y="0"/>
                          <a:ext cx="3119120" cy="558800"/>
                        </a:xfrm>
                        <a:prstGeom prst="rect">
                          <a:avLst/>
                        </a:prstGeom>
                        <a:noFill/>
                        <a:ln w="6350">
                          <a:noFill/>
                        </a:ln>
                      </wps:spPr>
                      <wps:txbx>
                        <w:txbxContent>
                          <w:p w:rsidR="00693FEF" w:rsidRDefault="00693FEF" w:rsidP="000D0CA1">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الثاني</w:t>
                            </w:r>
                          </w:p>
                          <w:p w:rsidR="00693FEF" w:rsidRDefault="00693FEF" w:rsidP="000D0CA1">
                            <w:pPr>
                              <w:rPr>
                                <w:rFonts w:asciiTheme="majorBidi" w:hAnsiTheme="majorBidi" w:cstheme="majorBidi"/>
                                <w:b/>
                                <w:bCs/>
                                <w:color w:val="FFFFFF" w:themeColor="background1"/>
                                <w:rtl/>
                                <w:lang w:bidi="ar-SY"/>
                                <w14:shadow w14:blurRad="50800" w14:dist="38100" w14:dir="0" w14:sx="100000" w14:sy="100000" w14:kx="0" w14:ky="0" w14:algn="l">
                                  <w14:srgbClr w14:val="000000">
                                    <w14:alpha w14:val="60000"/>
                                  </w14:srgbClr>
                                </w14:shadow>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990" o:spid="_x0000_s1894" type="#_x0000_t202" style="position:absolute;left:0;text-align:left;margin-left:278.45pt;margin-top:-66.65pt;width:245.6pt;height:44pt;z-index:25231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" filled="f" stroked="f" strokeweight=".5pt">
                <v:textbox>
                  <w:txbxContent>
                    <w:p w:rsidR="00693FEF" w:rsidRDefault="00693FEF" w:rsidP="000D0CA1">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الثاني</w:t>
                      </w:r>
                    </w:p>
                    <w:p w:rsidR="00693FEF" w:rsidRDefault="00693FEF" w:rsidP="000D0CA1">
                      <w:pPr>
                        <w:rPr>
                          <w:rFonts w:asciiTheme="majorBidi" w:hAnsiTheme="majorBidi" w:cstheme="majorBidi"/>
                          <w:b/>
                          <w:bCs/>
                          <w:color w:val="FFFFFF" w:themeColor="background1"/>
                          <w:rtl/>
                          <w:lang w:bidi="ar-SY"/>
                          <w14:shadow w14:blurRad="50800" w14:dist="38100" w14:dir="0" w14:sx="100000" w14:sy="100000" w14:kx="0" w14:ky="0" w14:algn="l">
                            <w14:srgbClr w14:val="000000">
                              <w14:alpha w14:val="60000"/>
                            </w14:srgbClr>
                          </w14:shadow>
                        </w:rPr>
                      </w:pPr>
                    </w:p>
                  </w:txbxContent>
                </v:textbox>
                <w10:wrap anchorx="margin"/>
              </v:shape>
            </w:pict>
          </mc:Fallback>
        </mc:AlternateContent>
      </w:r>
    </w:p>
    <w:p w:rsidR="000D0CA1" w:rsidRDefault="000D0CA1" w:rsidP="000D0CA1">
      <w:pPr>
        <w:spacing w:line="240" w:lineRule="auto"/>
        <w:jc w:val="center"/>
        <w:rPr>
          <w:rFonts w:cs="PT Bold Heading"/>
          <w:sz w:val="52"/>
          <w:szCs w:val="56"/>
        </w:rPr>
      </w:pPr>
    </w:p>
    <w:p w:rsidR="000D0CA1" w:rsidRDefault="000D0CA1" w:rsidP="000D0CA1">
      <w:pPr>
        <w:spacing w:line="240" w:lineRule="auto"/>
        <w:jc w:val="center"/>
        <w:rPr>
          <w:rFonts w:cs="PT Bold Heading"/>
          <w:sz w:val="52"/>
          <w:szCs w:val="56"/>
          <w:rtl/>
          <w:lang w:bidi="ar-SY"/>
        </w:rPr>
      </w:pPr>
      <w:r>
        <w:rPr>
          <w:rFonts w:cs="PT Bold Heading" w:hint="cs"/>
          <w:sz w:val="52"/>
          <w:szCs w:val="56"/>
          <w:rtl/>
          <w:lang w:bidi="ar-SY"/>
        </w:rPr>
        <w:t>الجلسة الثانية</w:t>
      </w:r>
    </w:p>
    <w:p w:rsidR="000D0CA1" w:rsidRDefault="000D0CA1" w:rsidP="003C0A58">
      <w:pPr>
        <w:spacing w:before="240" w:after="240" w:line="240" w:lineRule="auto"/>
        <w:jc w:val="center"/>
        <w:rPr>
          <w:rFonts w:cs="Monotype Koufi"/>
          <w:sz w:val="52"/>
          <w:szCs w:val="56"/>
          <w:rtl/>
          <w:lang w:bidi="ar-SY"/>
        </w:rPr>
      </w:pPr>
      <w:r>
        <w:rPr>
          <w:rFonts w:cs="Monotype Koufi" w:hint="cs"/>
          <w:sz w:val="52"/>
          <w:szCs w:val="56"/>
          <w:rtl/>
          <w:lang w:bidi="ar-SY"/>
        </w:rPr>
        <w:t>نموذج الإسلام في التعامل مع المرؤوسين</w:t>
      </w:r>
    </w:p>
    <w:tbl>
      <w:tblPr>
        <w:tblStyle w:val="TableGrid"/>
        <w:bidiVisual/>
        <w:tblW w:w="10774" w:type="dxa"/>
        <w:tblInd w:w="-7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5529"/>
      </w:tblGrid>
      <w:tr w:rsidR="000D0CA1" w:rsidTr="003F756A">
        <w:tc>
          <w:tcPr>
            <w:tcW w:w="5245" w:type="dxa"/>
          </w:tcPr>
          <w:p w:rsidR="000D0CA1" w:rsidRDefault="003C0A58" w:rsidP="003F756A">
            <w:pPr>
              <w:spacing w:after="160" w:line="256" w:lineRule="auto"/>
              <w:jc w:val="left"/>
              <w:rPr>
                <w:rFonts w:cs="Monotype Koufi"/>
                <w:sz w:val="44"/>
                <w:szCs w:val="48"/>
                <w:rtl/>
              </w:rPr>
            </w:pPr>
            <w:hyperlink r:id="rId83" w:history="1">
              <w:r w:rsidR="000D0CA1" w:rsidRPr="003C0A58">
                <w:rPr>
                  <w:rStyle w:val="Hyperlink"/>
                  <w:rFonts w:cs="Monotype Koufi" w:hint="cs"/>
                  <w:sz w:val="44"/>
                  <w:szCs w:val="48"/>
                  <w:rtl/>
                </w:rPr>
                <w:t>محاور الجلسة:</w:t>
              </w:r>
            </w:hyperlink>
          </w:p>
          <w:p w:rsidR="000D0CA1" w:rsidRPr="001B10DF" w:rsidRDefault="000D0CA1">
            <w:pPr>
              <w:pStyle w:val="ListParagraph"/>
              <w:numPr>
                <w:ilvl w:val="0"/>
                <w:numId w:val="3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المعايير الأخلاقية</w:t>
            </w:r>
          </w:p>
          <w:p w:rsidR="000D0CA1" w:rsidRPr="001B10DF" w:rsidRDefault="000D0CA1">
            <w:pPr>
              <w:pStyle w:val="ListParagraph"/>
              <w:numPr>
                <w:ilvl w:val="0"/>
                <w:numId w:val="3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آداب الإسلام في تعامل المدير مع مرؤوسيه</w:t>
            </w:r>
          </w:p>
          <w:p w:rsidR="000D0CA1" w:rsidRPr="001B10DF" w:rsidRDefault="000D0CA1">
            <w:pPr>
              <w:pStyle w:val="ListParagraph"/>
              <w:numPr>
                <w:ilvl w:val="0"/>
                <w:numId w:val="38"/>
              </w:numPr>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أهم صفات المدير الناجح في عمله</w:t>
            </w:r>
          </w:p>
          <w:p w:rsidR="000D0CA1" w:rsidRPr="001B10DF" w:rsidRDefault="000D0CA1">
            <w:pPr>
              <w:pStyle w:val="ListParagraph"/>
              <w:numPr>
                <w:ilvl w:val="0"/>
                <w:numId w:val="3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كيفية التعامل مع الآخرين</w:t>
            </w:r>
          </w:p>
          <w:p w:rsidR="000D0CA1" w:rsidRPr="001B10DF" w:rsidRDefault="000D0CA1">
            <w:pPr>
              <w:pStyle w:val="ListParagraph"/>
              <w:numPr>
                <w:ilvl w:val="0"/>
                <w:numId w:val="3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التحفيز</w:t>
            </w:r>
          </w:p>
          <w:p w:rsidR="000D0CA1" w:rsidRPr="001B10DF" w:rsidRDefault="000D0CA1">
            <w:pPr>
              <w:pStyle w:val="ListParagraph"/>
              <w:numPr>
                <w:ilvl w:val="0"/>
                <w:numId w:val="38"/>
              </w:numPr>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طرق تحفيز الموظفين الأكثر فاعلية </w:t>
            </w:r>
          </w:p>
          <w:p w:rsidR="000D0CA1" w:rsidRPr="001B10DF" w:rsidRDefault="000D0CA1">
            <w:pPr>
              <w:pStyle w:val="ListParagraph"/>
              <w:numPr>
                <w:ilvl w:val="0"/>
                <w:numId w:val="3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الحوافز الإيجابية</w:t>
            </w:r>
          </w:p>
          <w:p w:rsidR="000D0CA1" w:rsidRPr="001B10DF" w:rsidRDefault="000D0CA1">
            <w:pPr>
              <w:pStyle w:val="ListParagraph"/>
              <w:numPr>
                <w:ilvl w:val="0"/>
                <w:numId w:val="3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حوافز سلبية</w:t>
            </w:r>
          </w:p>
          <w:p w:rsidR="000D0CA1" w:rsidRDefault="000D0CA1" w:rsidP="003F756A">
            <w:pPr>
              <w:spacing w:after="160" w:line="256" w:lineRule="auto"/>
              <w:jc w:val="left"/>
              <w:rPr>
                <w:rFonts w:cs="Monotype Koufi"/>
                <w:sz w:val="44"/>
                <w:szCs w:val="48"/>
                <w:rtl/>
              </w:rPr>
            </w:pPr>
          </w:p>
          <w:p w:rsidR="000D0CA1" w:rsidRDefault="000D0CA1" w:rsidP="003F756A">
            <w:pPr>
              <w:pStyle w:val="ListParagraph"/>
              <w:spacing w:after="0" w:line="276" w:lineRule="auto"/>
              <w:ind w:left="0"/>
              <w:rPr>
                <w:rFonts w:ascii="Adobe Arabic" w:hAnsi="Adobe Arabic" w:cs="Adobe Arabic"/>
                <w:b/>
                <w:bCs/>
                <w:color w:val="002060"/>
                <w:sz w:val="48"/>
                <w:szCs w:val="36"/>
                <w:rtl/>
              </w:rPr>
            </w:pPr>
          </w:p>
        </w:tc>
        <w:tc>
          <w:tcPr>
            <w:tcW w:w="5529" w:type="dxa"/>
          </w:tcPr>
          <w:p w:rsidR="000D0CA1" w:rsidRDefault="003C0A58" w:rsidP="003F756A">
            <w:pPr>
              <w:spacing w:after="160" w:line="256" w:lineRule="auto"/>
              <w:jc w:val="left"/>
              <w:rPr>
                <w:rFonts w:cs="Monotype Koufi"/>
                <w:sz w:val="44"/>
                <w:szCs w:val="48"/>
                <w:rtl/>
              </w:rPr>
            </w:pPr>
            <w:hyperlink r:id="rId84" w:history="1">
              <w:r w:rsidR="000D0CA1" w:rsidRPr="003C0A58">
                <w:rPr>
                  <w:rStyle w:val="Hyperlink"/>
                  <w:rFonts w:cs="Monotype Koufi" w:hint="cs"/>
                  <w:sz w:val="44"/>
                  <w:szCs w:val="48"/>
                  <w:rtl/>
                </w:rPr>
                <w:t>أهداف الجلسة:</w:t>
              </w:r>
            </w:hyperlink>
          </w:p>
          <w:p w:rsidR="000D0CA1" w:rsidRPr="001B10DF" w:rsidRDefault="000D0CA1">
            <w:pPr>
              <w:pStyle w:val="ListParagraph"/>
              <w:numPr>
                <w:ilvl w:val="0"/>
                <w:numId w:val="39"/>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فهم المعايير الأخلاقية</w:t>
            </w:r>
          </w:p>
          <w:p w:rsidR="000D0CA1" w:rsidRPr="001B10DF" w:rsidRDefault="000D0CA1">
            <w:pPr>
              <w:pStyle w:val="ListParagraph"/>
              <w:numPr>
                <w:ilvl w:val="0"/>
                <w:numId w:val="39"/>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تعلم آداب الإسلام في تعامل المدير مع مرؤوسيه</w:t>
            </w:r>
          </w:p>
          <w:p w:rsidR="000D0CA1" w:rsidRPr="001B10DF" w:rsidRDefault="000D0CA1">
            <w:pPr>
              <w:pStyle w:val="ListParagraph"/>
              <w:numPr>
                <w:ilvl w:val="0"/>
                <w:numId w:val="39"/>
              </w:numPr>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التعرف صفات المدير الناجح في عمله</w:t>
            </w:r>
          </w:p>
          <w:p w:rsidR="000D0CA1" w:rsidRPr="001B10DF" w:rsidRDefault="000D0CA1">
            <w:pPr>
              <w:pStyle w:val="ListParagraph"/>
              <w:numPr>
                <w:ilvl w:val="0"/>
                <w:numId w:val="39"/>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اتقان التعامل مع الآخرين</w:t>
            </w:r>
          </w:p>
          <w:p w:rsidR="000D0CA1" w:rsidRPr="001B10DF" w:rsidRDefault="000D0CA1">
            <w:pPr>
              <w:pStyle w:val="ListParagraph"/>
              <w:numPr>
                <w:ilvl w:val="0"/>
                <w:numId w:val="39"/>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إدراك ضرورة التحفيز</w:t>
            </w:r>
          </w:p>
          <w:p w:rsidR="000D0CA1" w:rsidRPr="001B10DF" w:rsidRDefault="000D0CA1">
            <w:pPr>
              <w:pStyle w:val="ListParagraph"/>
              <w:numPr>
                <w:ilvl w:val="0"/>
                <w:numId w:val="39"/>
              </w:numPr>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تعلم طرق تحفيز الموظفين الأكثر فاعلية </w:t>
            </w:r>
          </w:p>
          <w:p w:rsidR="000D0CA1" w:rsidRPr="001B10DF" w:rsidRDefault="000D0CA1">
            <w:pPr>
              <w:pStyle w:val="ListParagraph"/>
              <w:numPr>
                <w:ilvl w:val="0"/>
                <w:numId w:val="39"/>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تأثير الحوافز الإيجابية</w:t>
            </w:r>
          </w:p>
          <w:p w:rsidR="000D0CA1" w:rsidRPr="001B10DF" w:rsidRDefault="000D0CA1">
            <w:pPr>
              <w:pStyle w:val="ListParagraph"/>
              <w:numPr>
                <w:ilvl w:val="0"/>
                <w:numId w:val="39"/>
              </w:numPr>
              <w:spacing w:line="256" w:lineRule="auto"/>
              <w:rPr>
                <w:rFonts w:ascii="Adobe Arabic" w:hAnsi="Adobe Arabic" w:cs="Adobe Arabic"/>
                <w:b/>
                <w:bCs/>
                <w:color w:val="002060"/>
                <w:sz w:val="36"/>
                <w:szCs w:val="36"/>
              </w:rPr>
            </w:pPr>
            <w:r w:rsidRPr="001B10DF">
              <w:rPr>
                <w:rFonts w:ascii="Adobe Arabic" w:hAnsi="Adobe Arabic" w:cs="Adobe Arabic"/>
                <w:b/>
                <w:bCs/>
                <w:color w:val="002060"/>
                <w:sz w:val="36"/>
                <w:szCs w:val="36"/>
                <w:rtl/>
              </w:rPr>
              <w:t>تأثير حوافز سلبية</w:t>
            </w:r>
          </w:p>
          <w:p w:rsidR="000D0CA1" w:rsidRDefault="000D0CA1" w:rsidP="003F756A">
            <w:pPr>
              <w:pStyle w:val="ListParagraph"/>
              <w:spacing w:after="0" w:line="276" w:lineRule="auto"/>
              <w:ind w:left="0"/>
              <w:rPr>
                <w:rFonts w:ascii="Adobe Arabic" w:hAnsi="Adobe Arabic" w:cs="Adobe Arabic"/>
                <w:b/>
                <w:bCs/>
                <w:color w:val="002060"/>
                <w:sz w:val="48"/>
                <w:szCs w:val="36"/>
                <w:rtl/>
              </w:rPr>
            </w:pPr>
          </w:p>
        </w:tc>
      </w:tr>
    </w:tbl>
    <w:p w:rsidR="000D0CA1" w:rsidRDefault="000D0CA1" w:rsidP="000D0CA1">
      <w:pPr>
        <w:pStyle w:val="ListParagraph"/>
        <w:spacing w:after="0" w:line="276" w:lineRule="auto"/>
        <w:rPr>
          <w:rFonts w:ascii="Adobe Arabic" w:hAnsi="Adobe Arabic" w:cs="Adobe Arabic"/>
          <w:b/>
          <w:bCs/>
          <w:color w:val="002060"/>
          <w:sz w:val="48"/>
          <w:szCs w:val="36"/>
          <w:rtl/>
        </w:rPr>
      </w:pPr>
    </w:p>
    <w:p w:rsidR="000D0CA1" w:rsidRDefault="000D0CA1" w:rsidP="000D0CA1">
      <w:pPr>
        <w:pStyle w:val="ListParagraph"/>
        <w:spacing w:line="360" w:lineRule="auto"/>
        <w:rPr>
          <w:rFonts w:ascii="Adobe Arabic" w:hAnsi="Adobe Arabic" w:cs="Adobe Arabic"/>
          <w:b/>
          <w:bCs/>
          <w:color w:val="002060"/>
          <w:sz w:val="48"/>
          <w:szCs w:val="36"/>
          <w:rtl/>
        </w:rPr>
      </w:pPr>
    </w:p>
    <w:p w:rsidR="00DB7FDB" w:rsidRDefault="00DB7FDB" w:rsidP="00DB7FDB">
      <w:pPr>
        <w:bidi w:val="0"/>
        <w:spacing w:after="160" w:line="256" w:lineRule="auto"/>
        <w:jc w:val="left"/>
        <w:rPr>
          <w:rFonts w:cs="PT Bold Heading"/>
          <w:sz w:val="52"/>
          <w:szCs w:val="56"/>
          <w:rtl/>
        </w:rPr>
      </w:pPr>
      <w:r>
        <w:rPr>
          <w:rFonts w:cs="PT Bold Heading" w:hint="cs"/>
          <w:sz w:val="52"/>
          <w:szCs w:val="56"/>
          <w:rtl/>
        </w:rPr>
        <w:br w:type="page"/>
      </w:r>
    </w:p>
    <w:p w:rsidR="00DB7FDB" w:rsidRDefault="00DB7FDB" w:rsidP="00DB7FDB">
      <w:pPr>
        <w:keepNext/>
        <w:jc w:val="center"/>
        <w:rPr>
          <w:rtl/>
        </w:rPr>
      </w:pPr>
      <w:r>
        <w:rPr>
          <w:noProof/>
        </w:rPr>
        <w:lastRenderedPageBreak/>
        <w:drawing>
          <wp:inline distT="0" distB="0" distL="0" distR="0" wp14:anchorId="5A40EA42" wp14:editId="0767C24B">
            <wp:extent cx="2724785" cy="820420"/>
            <wp:effectExtent l="0" t="0" r="0" b="0"/>
            <wp:docPr id="7994" name="Picture 7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1" name="Picture 3151"/>
                    <pic:cNvPicPr>
                      <a:picLocks noChangeAspect="1"/>
                    </pic:cNvPicPr>
                  </pic:nvPicPr>
                  <pic:blipFill>
                    <a:blip r:embed="rId26" cstate="print">
                      <a:duotone>
                        <a:prstClr val="black"/>
                        <a:schemeClr val="accent4">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r>
        <w:rPr>
          <w:rFonts w:cs="Times New Roman"/>
          <w:noProof/>
          <w:color w:val="auto"/>
          <w:sz w:val="24"/>
          <w:szCs w:val="24"/>
        </w:rPr>
        <mc:AlternateContent>
          <mc:Choice Requires="wpg">
            <w:drawing>
              <wp:anchor distT="0" distB="0" distL="114300" distR="114300" simplePos="0" relativeHeight="252219392" behindDoc="0" locked="0" layoutInCell="1" allowOverlap="1" wp14:anchorId="32956255" wp14:editId="27EA1B5D">
                <wp:simplePos x="0" y="0"/>
                <wp:positionH relativeFrom="column">
                  <wp:posOffset>1552575</wp:posOffset>
                </wp:positionH>
                <wp:positionV relativeFrom="paragraph">
                  <wp:posOffset>142875</wp:posOffset>
                </wp:positionV>
                <wp:extent cx="2254250" cy="431800"/>
                <wp:effectExtent l="0" t="0" r="0" b="6350"/>
                <wp:wrapNone/>
                <wp:docPr id="7995" name="Group 7995"/>
                <wp:cNvGraphicFramePr/>
                <a:graphic xmlns:a="http://schemas.openxmlformats.org/drawingml/2006/main">
                  <a:graphicData uri="http://schemas.microsoft.com/office/word/2010/wordprocessingGroup">
                    <wpg:wgp>
                      <wpg:cNvGrpSpPr/>
                      <wpg:grpSpPr>
                        <a:xfrm>
                          <a:off x="0" y="0"/>
                          <a:ext cx="2254250" cy="431800"/>
                          <a:chOff x="0" y="0"/>
                          <a:chExt cx="2254250" cy="431801"/>
                        </a:xfrm>
                      </wpg:grpSpPr>
                      <wps:wsp>
                        <wps:cNvPr id="648" name="Text Box 70"/>
                        <wps:cNvSpPr txBox="1"/>
                        <wps:spPr>
                          <a:xfrm>
                            <a:off x="1136650" y="1"/>
                            <a:ext cx="1117600" cy="431800"/>
                          </a:xfrm>
                          <a:prstGeom prst="rect">
                            <a:avLst/>
                          </a:prstGeom>
                          <a:noFill/>
                          <a:ln w="6350">
                            <a:noFill/>
                          </a:ln>
                        </wps:spPr>
                        <wps:txbx>
                          <w:txbxContent>
                            <w:p w:rsidR="00693FEF" w:rsidRDefault="00693FEF" w:rsidP="00DB7FDB">
                              <w:pPr>
                                <w:pStyle w:val="Heading2"/>
                              </w:pPr>
                              <w:r>
                                <w:rPr>
                                  <w:rFonts w:hint="cs"/>
                                  <w:rtl/>
                                </w:rPr>
                                <w:t>اليوم الثاني</w:t>
                              </w:r>
                            </w:p>
                            <w:p w:rsidR="00693FEF" w:rsidRDefault="00693FEF" w:rsidP="00DB7FDB"/>
                            <w:p w:rsidR="00693FEF" w:rsidRDefault="00693FEF" w:rsidP="00DB7FDB">
                              <w:pPr>
                                <w:pStyle w:val="Heading2"/>
                                <w:rPr>
                                  <w:rtl/>
                                </w:rPr>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49" name="Text Box 71"/>
                        <wps:cNvSpPr txBox="1"/>
                        <wps:spPr>
                          <a:xfrm>
                            <a:off x="0" y="0"/>
                            <a:ext cx="1212850" cy="409575"/>
                          </a:xfrm>
                          <a:prstGeom prst="rect">
                            <a:avLst/>
                          </a:prstGeom>
                          <a:noFill/>
                          <a:ln w="6350">
                            <a:noFill/>
                          </a:ln>
                        </wps:spPr>
                        <wps:txbx>
                          <w:txbxContent>
                            <w:p w:rsidR="00693FEF" w:rsidRDefault="00693FEF" w:rsidP="00DB7FDB">
                              <w:pPr>
                                <w:pStyle w:val="Heading2"/>
                                <w:rPr>
                                  <w:color w:val="FFFFFF" w:themeColor="background1"/>
                                  <w:lang w:bidi="ar-SY"/>
                                </w:rPr>
                              </w:pPr>
                              <w:r>
                                <w:rPr>
                                  <w:rFonts w:hint="cs"/>
                                  <w:color w:val="FFFFFF" w:themeColor="background1"/>
                                  <w:rtl/>
                                  <w:lang w:bidi="ar-SY"/>
                                </w:rPr>
                                <w:t>الجلسة الثانية</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995" o:spid="_x0000_s1895" style="position:absolute;left:0;text-align:left;margin-left:122.25pt;margin-top:11.25pt;width:177.5pt;height:34pt;z-index:252219392;mso-position-horizontal-relative:text;mso-position-vertical-relative:text;mso-width-relative:margin;mso-height-relative:margin"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">
                <v:shape id="Text Box 70" o:spid="_x0000_s1896" type="#_x0000_t202" style="position:absolute;left:11366;width:1117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JyoMQA&#10;AADcAAAADwAAAGRycy9kb3ducmV2LnhtbERPyWrDMBC9F/IPYgK9NXJCG4IT2RhDaCntIcslt4k1&#10;Xog1ci3Vdvv11aGQ4+Ptu3QyrRiod41lBctFBIK4sLrhSsH5tH/agHAeWWNrmRT8kIM0mT3sMNZ2&#10;5AMNR1+JEMIuRgW1910spStqMugWtiMOXGl7gz7AvpK6xzGEm1auomgtDTYcGmrsKK+puB2/jYL3&#10;fP+Jh+vKbH7b/PWjzLqv8+VFqcf5lG1BeJr8XfzvftMK1s9hbTgTjoB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icqDEAAAA3AAAAA8AAAAAAAAAAAAAAAAAmAIAAGRycy9k&#10;b3ducmV2LnhtbFBLBQYAAAAABAAEAPUAAACJAwAAAAA=&#10;" filled="f" stroked="f" strokeweight=".5pt">
                  <v:textbox>
                    <w:txbxContent>
                      <w:p w:rsidR="00693FEF" w:rsidRDefault="00693FEF" w:rsidP="00DB7FDB">
                        <w:pPr>
                          <w:pStyle w:val="Heading2"/>
                        </w:pPr>
                        <w:r>
                          <w:rPr>
                            <w:rFonts w:hint="cs"/>
                            <w:rtl/>
                          </w:rPr>
                          <w:t>اليوم الثاني</w:t>
                        </w:r>
                      </w:p>
                      <w:p w:rsidR="00693FEF" w:rsidRDefault="00693FEF" w:rsidP="00DB7FDB"/>
                      <w:p w:rsidR="00693FEF" w:rsidRDefault="00693FEF" w:rsidP="00DB7FDB">
                        <w:pPr>
                          <w:pStyle w:val="Heading2"/>
                          <w:rPr>
                            <w:rtl/>
                          </w:rPr>
                        </w:pPr>
                        <w:r>
                          <w:rPr>
                            <w:rFonts w:hint="cs"/>
                            <w:rtl/>
                          </w:rPr>
                          <w:t>اليوم الأول</w:t>
                        </w:r>
                      </w:p>
                    </w:txbxContent>
                  </v:textbox>
                </v:shape>
                <v:shape id="Text Box 71" o:spid="_x0000_s1897" type="#_x0000_t202" style="position:absolute;width:12128;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7XO8cA&#10;AADcAAAADwAAAGRycy9kb3ducmV2LnhtbESPT2vCQBTE7wW/w/KE3pqN0koaXUUCYintwT+X3p7Z&#10;ZxLMvo3ZbZL203cLgsdhZn7DLFaDqUVHrassK5hEMQji3OqKCwXHw+YpAeE8ssbaMin4IQer5ehh&#10;gam2Pe+o2/tCBAi7FBWU3jeplC4vyaCLbEMcvLNtDfog20LqFvsAN7WcxvFMGqw4LJTYUFZSftl/&#10;GwXv2eYTd6epSX7rbPtxXjfX49eLUo/jYT0H4Wnw9/Ct/aYVzJ5f4f9MO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u1zvHAAAA3AAAAA8AAAAAAAAAAAAAAAAAmAIAAGRy&#10;cy9kb3ducmV2LnhtbFBLBQYAAAAABAAEAPUAAACMAwAAAAA=&#10;" filled="f" stroked="f" strokeweight=".5pt">
                  <v:textbox>
                    <w:txbxContent>
                      <w:p w:rsidR="00693FEF" w:rsidRDefault="00693FEF" w:rsidP="00DB7FDB">
                        <w:pPr>
                          <w:pStyle w:val="Heading2"/>
                          <w:rPr>
                            <w:color w:val="FFFFFF" w:themeColor="background1"/>
                            <w:lang w:bidi="ar-SY"/>
                          </w:rPr>
                        </w:pPr>
                        <w:r>
                          <w:rPr>
                            <w:rFonts w:hint="cs"/>
                            <w:color w:val="FFFFFF" w:themeColor="background1"/>
                            <w:rtl/>
                            <w:lang w:bidi="ar-SY"/>
                          </w:rPr>
                          <w:t>الجلسة الثانية</w:t>
                        </w:r>
                      </w:p>
                    </w:txbxContent>
                  </v:textbox>
                </v:shape>
              </v:group>
            </w:pict>
          </mc:Fallback>
        </mc:AlternateContent>
      </w:r>
    </w:p>
    <w:p w:rsidR="000D0CA1" w:rsidRDefault="000D0CA1" w:rsidP="000D0CA1">
      <w:pPr>
        <w:keepNext/>
        <w:jc w:val="center"/>
        <w:rPr>
          <w:rtl/>
        </w:rPr>
      </w:pPr>
      <w:r>
        <w:rPr>
          <w:noProof/>
          <w:rtl/>
        </w:rPr>
        <mc:AlternateContent>
          <mc:Choice Requires="wpg">
            <w:drawing>
              <wp:inline distT="0" distB="0" distL="0" distR="0" wp14:anchorId="3805B736" wp14:editId="2511463A">
                <wp:extent cx="5730239" cy="471805"/>
                <wp:effectExtent l="0" t="0" r="4445" b="61595"/>
                <wp:docPr id="9" name="Group 9"/>
                <wp:cNvGraphicFramePr/>
                <a:graphic xmlns:a="http://schemas.openxmlformats.org/drawingml/2006/main">
                  <a:graphicData uri="http://schemas.microsoft.com/office/word/2010/wordprocessingGroup">
                    <wpg:wgp>
                      <wpg:cNvGrpSpPr/>
                      <wpg:grpSpPr>
                        <a:xfrm>
                          <a:off x="0" y="0"/>
                          <a:ext cx="5730239" cy="471805"/>
                          <a:chOff x="0" y="0"/>
                          <a:chExt cx="6132699" cy="505460"/>
                        </a:xfrm>
                      </wpg:grpSpPr>
                      <wpg:grpSp>
                        <wpg:cNvPr id="3411" name="Group 26"/>
                        <wpg:cNvGrpSpPr/>
                        <wpg:grpSpPr>
                          <a:xfrm>
                            <a:off x="0" y="0"/>
                            <a:ext cx="6132699" cy="505460"/>
                            <a:chOff x="0" y="0"/>
                            <a:chExt cx="6133332" cy="505879"/>
                          </a:xfrm>
                        </wpg:grpSpPr>
                        <wpg:grpSp>
                          <wpg:cNvPr id="39" name="Group 30"/>
                          <wpg:cNvGrpSpPr/>
                          <wpg:grpSpPr>
                            <a:xfrm>
                              <a:off x="4193557" y="0"/>
                              <a:ext cx="1939775" cy="505839"/>
                              <a:chOff x="3265936" y="0"/>
                              <a:chExt cx="2829928" cy="711023"/>
                            </a:xfrm>
                          </wpg:grpSpPr>
                          <wps:wsp>
                            <wps:cNvPr id="40"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3265936" y="0"/>
                                <a:ext cx="282992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DB0D9B" w:rsidRDefault="00693FEF" w:rsidP="000D0CA1">
                                  <w:pPr>
                                    <w:jc w:val="left"/>
                                    <w:rPr>
                                      <w:bCs/>
                                    </w:rPr>
                                  </w:pPr>
                                  <w:r>
                                    <w:rPr>
                                      <w:rFonts w:ascii="Adobe Arabic" w:hAnsi="Adobe Arabic" w:cs="Adobe Arabic" w:hint="cs"/>
                                      <w:bCs/>
                                      <w:color w:val="auto"/>
                                      <w:sz w:val="36"/>
                                      <w:szCs w:val="36"/>
                                      <w:rtl/>
                                      <w:lang w:bidi="ar-SY"/>
                                    </w:rPr>
                                    <w:t xml:space="preserve">        المعايير الأخلاقية:</w:t>
                                  </w:r>
                                </w:p>
                              </w:txbxContent>
                            </wps:txbx>
                            <wps:bodyPr tIns="36000" bIns="36000" rtlCol="0" anchor="ctr"/>
                          </wps:wsp>
                          <wps:wsp>
                            <wps:cNvPr id="41"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2" name="Rectangle 3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3" name="Google Shape;200;p17"/>
                        <wpg:cNvGrpSpPr/>
                        <wpg:grpSpPr>
                          <a:xfrm>
                            <a:off x="5716078" y="117534"/>
                            <a:ext cx="224378" cy="267181"/>
                            <a:chOff x="0" y="0"/>
                            <a:chExt cx="273780" cy="327013"/>
                          </a:xfrm>
                          <a:solidFill>
                            <a:schemeClr val="bg1"/>
                          </a:solidFill>
                        </wpg:grpSpPr>
                        <wps:wsp>
                          <wps:cNvPr id="4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4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4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48" name="Google Shape;204;p17"/>
                          <wpg:cNvGrpSpPr/>
                          <wpg:grpSpPr>
                            <a:xfrm>
                              <a:off x="0" y="0"/>
                              <a:ext cx="273780" cy="105078"/>
                              <a:chOff x="0" y="0"/>
                              <a:chExt cx="273780" cy="105078"/>
                            </a:xfrm>
                            <a:grpFill/>
                          </wpg:grpSpPr>
                          <wps:wsp>
                            <wps:cNvPr id="4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5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51"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52"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53"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Group 9" o:spid="_x0000_s1898" style="width:451.2pt;height:37.15pt;mso-position-horizontal-relative:char;mso-position-vertical-relative:line" coordsize="61326,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">
                <v:group id="Group 26" o:spid="_x0000_s1899" style="position:absolute;width:61326;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FwlMYAAADdAAAADwAAAGRycy9kb3ducmV2LnhtbESPT2vCQBTE74V+h+UV&#10;equb1VYkuoqIlh6k4B8Qb4/sMwlm34bsmsRv7wqFHoeZ+Q0zW/S2Ei01vnSsQQ0SEMSZMyXnGo6H&#10;zccEhA/IBivHpOFOHhbz15cZpsZ1vKN2H3IRIexT1FCEUKdS+qwgi37gauLoXVxjMUTZ5NI02EW4&#10;reQwScbSYslxocCaVgVl1/3NavjusFuO1LrdXi+r+/nw9XvaKtL6/a1fTkEE6sN/+K/9YzSMPpW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MXCUxgAAAN0A&#10;AAAPAAAAAAAAAAAAAAAAAKoCAABkcnMvZG93bnJldi54bWxQSwUGAAAAAAQABAD6AAAAnQMAAAAA&#10;">
                  <v:group id="Group 30" o:spid="_x0000_s1900" style="position:absolute;left:41935;width:19398;height:5058" coordorigin="32659" coordsize="28299,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roundrect id="Rectangle: Rounded Corners 55" o:spid="_x0000_s1901" style="position:absolute;left:32659;width:2829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CzVLwA&#10;AADbAAAADwAAAGRycy9kb3ducmV2LnhtbERPuwrCMBTdBf8hXMFNU0WlVKOID3BUq4Pbpbm2xeam&#10;NFHr35tBcDyc92LVmkq8qHGlZQWjYQSCOLO65FzBJd0PYhDOI2usLJOCDzlYLbudBSbavvlEr7PP&#10;RQhhl6CCwvs6kdJlBRl0Q1sTB+5uG4M+wCaXusF3CDeVHEfRTBosOTQUWNOmoOxxfhoF0WG7S/k2&#10;pquO/YmmmB7jbapUv9eu5yA8tf4v/rkPWsEkrA9fw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8YLNUvAAAANsAAAAPAAAAAAAAAAAAAAAAAJgCAABkcnMvZG93bnJldi54&#10;bWxQSwUGAAAAAAQABAD1AAAAgQMAAAAA&#10;" fillcolor="#0070c0" stroked="f" strokeweight="1pt">
                      <v:stroke joinstyle="miter"/>
                      <v:textbox inset=",1mm,,1mm">
                        <w:txbxContent>
                          <w:p w:rsidR="00693FEF" w:rsidRPr="00DB0D9B" w:rsidRDefault="00693FEF" w:rsidP="000D0CA1">
                            <w:pPr>
                              <w:jc w:val="left"/>
                              <w:rPr>
                                <w:bCs/>
                              </w:rPr>
                            </w:pPr>
                            <w:r>
                              <w:rPr>
                                <w:rFonts w:ascii="Adobe Arabic" w:hAnsi="Adobe Arabic" w:cs="Adobe Arabic" w:hint="cs"/>
                                <w:bCs/>
                                <w:color w:val="auto"/>
                                <w:sz w:val="36"/>
                                <w:szCs w:val="36"/>
                                <w:rtl/>
                                <w:lang w:bidi="ar-SY"/>
                              </w:rPr>
                              <w:t xml:space="preserve">        المعايير الأخلاقية:</w:t>
                            </w:r>
                          </w:p>
                        </w:txbxContent>
                      </v:textbox>
                    </v:roundrect>
                    <v:oval id="Oval 61" o:spid="_x0000_s1902"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f3mMIA&#10;AADbAAAADwAAAGRycy9kb3ducmV2LnhtbESP0WoCMRRE3wv+Q7hC32rWUkpZjSJKoahQuvoBl811&#10;s5jchCTV1a9vCoU+DjNzhpkvB2fFhWLqPSuYTioQxK3XPXcKjof3pzcQKSNrtJ5JwY0SLBejhznW&#10;2l/5iy5N7kSBcKpRgck51FKm1pDDNPGBuHgnHx3mImMndcRrgTsrn6vqVTrsuSwYDLQ21J6bb6dg&#10;WwWT4n53v+1l83nYBLvN0Sr1OB5WMxCZhvwf/mt/aAUvU/j9Un6AX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d/eYwgAAANsAAAAPAAAAAAAAAAAAAAAAAJgCAABkcnMvZG93&#10;bnJldi54bWxQSwUGAAAAAAQABAD1AAAAhwMAAAAA&#10;" fillcolor="#272727 [2749]" stroked="f" strokeweight="1pt">
                      <v:stroke joinstyle="miter"/>
                      <v:shadow on="t" color="black" opacity="26214f" origin=",-.5" offset="0,3pt"/>
                    </v:oval>
                  </v:group>
                  <v:rect id="Rectangle 33" o:spid="_x0000_s1903"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8YQMYA&#10;AADbAAAADwAAAGRycy9kb3ducmV2LnhtbESPQWvCQBSE74X+h+UVvJS6aRApqWtQodaDVaoiHh/Z&#10;ZxLNvg27W43/3i0Uehxm5htmlHemERdyvras4LWfgCAurK65VLDbfry8gfABWWNjmRTcyEM+fnwY&#10;Yabtlb/psgmliBD2GSqoQmgzKX1RkUHfty1x9I7WGQxRulJqh9cIN41Mk2QoDdYcFypsaVZRcd78&#10;GAWH3fZrMHXr0+E4X+6HdkWfvnxWqvfUTd5BBOrCf/ivvdAKBin8fok/QI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8YQMYAAADbAAAADwAAAAAAAAAAAAAAAACYAgAAZHJz&#10;L2Rvd25yZXYueG1sUEsFBgAAAAAEAAQA9QAAAIsDAAAAAA==&#10;" fillcolor="#0070c0" stroked="f" strokeweight="1pt"/>
                </v:group>
                <v:group id="Google Shape;200;p17" o:spid="_x0000_s1904"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 id="Google Shape;201;p17" o:spid="_x0000_s1905"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Fxu8UA&#10;AADbAAAADwAAAGRycy9kb3ducmV2LnhtbESPQWvCQBSE7wX/w/IEb3VjCTZNXUMpCOKh0CTY6yP7&#10;TKLZt2l2NfHfdwuFHoeZ+YbZZJPpxI0G11pWsFpGIIgrq1uuFZTF7jEB4Tyyxs4yKbiTg2w7e9hg&#10;qu3In3TLfS0ChF2KChrv+1RKVzVk0C1tTxy8kx0M+iCHWuoBxwA3nXyKorU02HJYaLCn94aqS341&#10;Cj6uid/r43dyeP46rs8vY14WVavUYj69vYLwNPn/8F97rxXEMfx+CT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MXG7xQAAANsAAAAPAAAAAAAAAAAAAAAAAJgCAABkcnMv&#10;ZG93bnJldi54bWxQSwUGAAAAAAQABAD1AAAAig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906"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RMLMQA&#10;AADbAAAADwAAAGRycy9kb3ducmV2LnhtbESPQWvCQBSE70L/w/IKvYhuqkZKdJUiFooiYhR6fWSf&#10;2WD2bchuNf77bkHwOMzMN8x82dlaXKn1lWMF78MEBHHhdMWlgtPxa/ABwgdkjbVjUnAnD8vFS2+O&#10;mXY3PtA1D6WIEPYZKjAhNJmUvjBk0Q9dQxy9s2sthijbUuoWbxFuazlKkqm0WHFcMNjQylBxyX+t&#10;gvq4323X/TT/6WM+GnuzuWzLjVJvr93nDESgLjzDj/a3VjBJ4f9L/AF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0TCzEAAAA2wAAAA8AAAAAAAAAAAAAAAAAmAIAAGRycy9k&#10;b3ducmV2LnhtbFBLBQYAAAAABAAEAPUAAACJAwAAAAA=&#10;" path="m2643,1l417,1c191,1,,143,,370,,608,191,751,417,751r2214,c2870,751,3060,608,3060,370,3060,143,2870,1,2643,1xe" filled="f" strokecolor="white [3212]">
                    <v:path arrowok="t" o:extrusionok="f"/>
                  </v:shape>
                  <v:shape id="Google Shape;203;p17" o:spid="_x0000_s1907"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OGusQA&#10;AADbAAAADwAAAGRycy9kb3ducmV2LnhtbESPQWvCQBSE74X+h+UVeqsbjYjEbKSUWgRPjSnY2zP7&#10;zAazb0N2q/Hfu4VCj8PMfMPk69F24kKDbx0rmE4SEMS10y03Cqr95mUJwgdkjZ1jUnAjD+vi8SHH&#10;TLsrf9KlDI2IEPYZKjAh9JmUvjZk0U9cTxy9kxsshiiHRuoBrxFuOzlLkoW02HJcMNjTm6H6XP5Y&#10;Bak/mO/0Y3PUzYwPu/fqKy3nU6Wen8bXFYhAY/gP/7W3WsF8Ab9f4g+Q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ThrrEAAAA2wAAAA8AAAAAAAAAAAAAAAAAmAIAAGRycy9k&#10;b3ducmV2LnhtbFBLBQYAAAAABAAEAPUAAACJAwAAAAA=&#10;" path="m1976,l417,c191,,,131,,369,,596,191,739,417,739r1559,c2203,739,2393,596,2393,369,2393,131,2203,,1976,xe" filled="f" strokecolor="white [3212]">
                    <v:path arrowok="t" o:extrusionok="f"/>
                  </v:shape>
                  <v:group id="Google Shape;204;p17" o:spid="_x0000_s1908"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shape id="Google Shape;205;p17" o:spid="_x0000_s1909"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9YVMMA&#10;AADbAAAADwAAAGRycy9kb3ducmV2LnhtbESPQWvCQBSE74X+h+UVvBTd1EqNMRspgtCjpvb+zD6T&#10;tNm3YXeN8d+7hUKPw8x8w+Sb0XRiIOdbywpeZgkI4srqlmsFx8/dNAXhA7LGzjIpuJGHTfH4kGOm&#10;7ZUPNJShFhHCPkMFTQh9JqWvGjLoZ7Ynjt7ZOoMhSldL7fAa4aaT8yR5kwZbjgsN9rRtqPopL0bB&#10;93JM3fNhvzq9lunXoj4OfZBnpSZP4/saRKAx/If/2h9awWIFv1/iD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9YVMMAAADbAAAADwAAAAAAAAAAAAAAAACYAgAAZHJzL2Rv&#10;d25yZXYueG1sUEsFBgAAAAAEAAQA9QAAAIgDAAAAAA==&#10;" path="m227,1501v107,,226,-72,226,-167l453,167c453,84,322,1,227,1,144,1,1,84,1,167r,1167c1,1429,144,1501,227,1501xe" filled="f" stroked="f">
                      <v:path arrowok="t" o:extrusionok="f"/>
                    </v:shape>
                    <v:shape id="Google Shape;206;p17" o:spid="_x0000_s1910"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pC8r8A&#10;AADbAAAADwAAAGRycy9kb3ducmV2LnhtbERPPW/CMBDdK/EfrEPqVhyQQFWKQQRUBGMDA+M1viYp&#10;8Tmyr5D+ezxU6vj0vpfrwXXqRiG2ng1MJxko4srblmsD59P7yyuoKMgWO89k4JcirFejpyXm1t/5&#10;g26l1CqFcMzRQCPS51rHqiGHceJ74sR9+eBQEgy1tgHvKdx1epZlC+2w5dTQYE/bhqpr+eMMFOWs&#10;OF7wOA3yHXcHV4jbf1pjnsfD5g2U0CD/4j/3wRqYp/XpS/oBevU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ikLyvwAAANsAAAAPAAAAAAAAAAAAAAAAAJgCAABkcnMvZG93bnJl&#10;di54bWxQSwUGAAAAAAQABAD1AAAAhAMAAAAA&#10;" path="m929,60c846,,750,36,703,108l60,1060c,1143,24,1251,95,1310v36,12,60,24,96,24c250,1334,298,1310,334,1251l976,298v60,-71,36,-178,-47,-238xe" filled="f" stroked="f">
                      <v:path arrowok="t" o:extrusionok="f"/>
                    </v:shape>
                    <v:shape id="Google Shape;207;p17" o:spid="_x0000_s1911"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q12sMA&#10;AADbAAAADwAAAGRycy9kb3ducmV2LnhtbESP3WoCMRSE7wu+QziCdzXrT0VWo4i2IPZCXH2A4+a4&#10;u7g52W5SjW9vhEIvh5n5hpkvg6nFjVpXWVYw6CcgiHOrKy4UnI5f71MQziNrrC2Tggc5WC46b3NM&#10;tb3zgW6ZL0SEsEtRQel9k0rp8pIMur5tiKN3sa1BH2VbSN3iPcJNLYdJMpEGK44LJTa0Lim/Zr9G&#10;AX3bz3MdsvGGJ+tw3G92dnT6UarXDasZCE/B/4f/2lut4GMAry/xB8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q12sMAAADb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1912"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SNmMIA&#10;AADbAAAADwAAAGRycy9kb3ducmV2LnhtbESP0YrCMBRE3xf8h3AFXxZNdNlVqlHE4qKPq37Atbm2&#10;1eamNFHr3xtB2MdhZs4ws0VrK3GjxpeONQwHCgRx5kzJuYbDft2fgPAB2WDlmDQ8yMNi3vmYYWLc&#10;nf/otgu5iBD2CWooQqgTKX1WkEU/cDVx9E6usRiibHJpGrxHuK3kSKkfabHkuFBgTauCssvuajUc&#10;SX4Fyk6pGm+qVG2H6ef+96x1r9supyACteE//G5vjIbvEby+xB8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9I2YwgAAANsAAAAPAAAAAAAAAAAAAAAAAJgCAABkcnMvZG93&#10;bnJldi54bWxQSwUGAAAAAAQABAD1AAAAhwMAAAAA&#10;" path="m1287,596l275,48c191,1,84,36,48,120,1,191,25,310,120,346l1132,894v24,11,48,23,71,23c1263,917,1322,882,1358,822v36,-71,12,-190,-71,-226xe" filled="f" stroked="f">
                      <v:path arrowok="t" o:extrusionok="f"/>
                    </v:shape>
                    <v:shape id="Google Shape;209;p17" o:spid="_x0000_s1913"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P3sYA&#10;AADbAAAADwAAAGRycy9kb3ducmV2LnhtbESPQWvCQBSE70L/w/IKvYhuUrGE1FW0UBApiKmox9fs&#10;axKafRuyq4n99d2C4HGYmW+Y2aI3tbhQ6yrLCuJxBII4t7riQsH+832UgHAeWWNtmRRcycFi/jCY&#10;Yaptxzu6ZL4QAcIuRQWl900qpctLMujGtiEO3rdtDfog20LqFrsAN7V8jqIXabDisFBiQ28l5T/Z&#10;2SjYkvzttv5rddocrslHlsTH0zBW6umxX76C8NT7e/jWXmsF0wn8fwk/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GP3sYAAADbAAAADwAAAAAAAAAAAAAAAACYAgAAZHJz&#10;L2Rvd25yZXYueG1sUEsFBgAAAAAEAAQA9QAAAIsDA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b/>
          <w:bCs/>
          <w:rtl/>
        </w:rPr>
      </w:pPr>
      <w:r w:rsidRPr="002325F6">
        <w:rPr>
          <w:rtl/>
        </w:rPr>
        <w:t xml:space="preserve">وضع الإسلام منهجاً وقائياً مليئاً بـالقيم والضـوابط الحازمـة لوقايـة الفـرد مـن الانـزلاق في الفساد ولحماية مصالح الفرد والمنظمة والمجتمع، كما شرع الإسلام مجموعة من الضـوابط والقيم الأخلاقية لحماية عنصر العمل ليكون عنصـراً منتجاَ ومحصناً من الفســاد، </w:t>
      </w:r>
      <w:r w:rsidRPr="001B10DF">
        <w:rPr>
          <w:b/>
          <w:bCs/>
          <w:rtl/>
        </w:rPr>
        <w:t xml:space="preserve">وتتمثـل هذه القيـم الأخلاقية فيما يلي: </w:t>
      </w:r>
    </w:p>
    <w:p w:rsidR="000D0CA1" w:rsidRDefault="000D0CA1" w:rsidP="000D0CA1">
      <w:pPr>
        <w:rPr>
          <w:b/>
          <w:bCs/>
          <w:rtl/>
        </w:rPr>
      </w:pPr>
      <w:r>
        <w:rPr>
          <w:noProof/>
        </w:rPr>
        <mc:AlternateContent>
          <mc:Choice Requires="wpg">
            <w:drawing>
              <wp:anchor distT="0" distB="0" distL="114300" distR="114300" simplePos="0" relativeHeight="252312576" behindDoc="0" locked="0" layoutInCell="1" allowOverlap="1" wp14:anchorId="4B9EB019" wp14:editId="21D6869A">
                <wp:simplePos x="0" y="0"/>
                <wp:positionH relativeFrom="margin">
                  <wp:align>center</wp:align>
                </wp:positionH>
                <wp:positionV relativeFrom="paragraph">
                  <wp:posOffset>53340</wp:posOffset>
                </wp:positionV>
                <wp:extent cx="3859530" cy="2433320"/>
                <wp:effectExtent l="38100" t="38100" r="45720" b="43180"/>
                <wp:wrapSquare wrapText="bothSides"/>
                <wp:docPr id="7576" name="Group 79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59530" cy="2433320"/>
                          <a:chOff x="22076" y="3813"/>
                          <a:chExt cx="34639" cy="24334"/>
                        </a:xfrm>
                      </wpg:grpSpPr>
                      <wpg:grpSp>
                        <wpg:cNvPr id="7577" name="Google Shape;993;p35"/>
                        <wpg:cNvGrpSpPr>
                          <a:grpSpLocks/>
                        </wpg:cNvGrpSpPr>
                        <wpg:grpSpPr bwMode="auto">
                          <a:xfrm flipH="1">
                            <a:off x="44679" y="3912"/>
                            <a:ext cx="12036" cy="14852"/>
                            <a:chOff x="-295" y="666"/>
                            <a:chExt cx="20620" cy="25443"/>
                          </a:xfrm>
                        </wpg:grpSpPr>
                        <wps:wsp>
                          <wps:cNvPr id="7578" name="Google Shape;994;p35"/>
                          <wps:cNvSpPr>
                            <a:spLocks/>
                          </wps:cNvSpPr>
                          <wps:spPr bwMode="auto">
                            <a:xfrm>
                              <a:off x="9278" y="19902"/>
                              <a:ext cx="5183" cy="5180"/>
                            </a:xfrm>
                            <a:custGeom>
                              <a:avLst/>
                              <a:gdLst>
                                <a:gd name="T0" fmla="*/ 2593 w 20730"/>
                                <a:gd name="T1" fmla="*/ 0 h 20718"/>
                                <a:gd name="T2" fmla="*/ 0 w 20730"/>
                                <a:gd name="T3" fmla="*/ 2590 h 20718"/>
                                <a:gd name="T4" fmla="*/ 2593 w 20730"/>
                                <a:gd name="T5" fmla="*/ 5180 h 20718"/>
                                <a:gd name="T6" fmla="*/ 5183 w 20730"/>
                                <a:gd name="T7" fmla="*/ 2590 h 20718"/>
                                <a:gd name="T8" fmla="*/ 2593 w 20730"/>
                                <a:gd name="T9" fmla="*/ 0 h 20718"/>
                                <a:gd name="T10" fmla="*/ 0 60000 65536"/>
                                <a:gd name="T11" fmla="*/ 0 60000 65536"/>
                                <a:gd name="T12" fmla="*/ 0 60000 65536"/>
                                <a:gd name="T13" fmla="*/ 0 60000 65536"/>
                                <a:gd name="T14" fmla="*/ 0 60000 65536"/>
                                <a:gd name="T15" fmla="*/ 0 w 20730"/>
                                <a:gd name="T16" fmla="*/ 0 h 20718"/>
                                <a:gd name="T17" fmla="*/ 20730 w 20730"/>
                                <a:gd name="T18" fmla="*/ 20718 h 20718"/>
                              </a:gdLst>
                              <a:ahLst/>
                              <a:cxnLst>
                                <a:cxn ang="T10">
                                  <a:pos x="T0" y="T1"/>
                                </a:cxn>
                                <a:cxn ang="T11">
                                  <a:pos x="T2" y="T3"/>
                                </a:cxn>
                                <a:cxn ang="T12">
                                  <a:pos x="T4" y="T5"/>
                                </a:cxn>
                                <a:cxn ang="T13">
                                  <a:pos x="T6" y="T7"/>
                                </a:cxn>
                                <a:cxn ang="T14">
                                  <a:pos x="T8" y="T9"/>
                                </a:cxn>
                              </a:cxnLst>
                              <a:rect l="T15" t="T16" r="T17" b="T18"/>
                              <a:pathLst>
                                <a:path w="20730" h="20718" extrusionOk="0">
                                  <a:moveTo>
                                    <a:pt x="10371" y="1"/>
                                  </a:moveTo>
                                  <a:cubicBezTo>
                                    <a:pt x="4644" y="1"/>
                                    <a:pt x="0" y="4633"/>
                                    <a:pt x="0" y="10359"/>
                                  </a:cubicBezTo>
                                  <a:cubicBezTo>
                                    <a:pt x="0" y="16074"/>
                                    <a:pt x="4644" y="20718"/>
                                    <a:pt x="10371" y="20718"/>
                                  </a:cubicBezTo>
                                  <a:cubicBezTo>
                                    <a:pt x="16086" y="20718"/>
                                    <a:pt x="20729" y="16074"/>
                                    <a:pt x="20729" y="10359"/>
                                  </a:cubicBezTo>
                                  <a:cubicBezTo>
                                    <a:pt x="20729" y="4633"/>
                                    <a:pt x="16086" y="1"/>
                                    <a:pt x="10371" y="1"/>
                                  </a:cubicBez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keepNext/>
                                  <w:bidi w:val="0"/>
                                  <w:jc w:val="center"/>
                                  <w:rPr>
                                    <w:color w:val="FFFFFF"/>
                                    <w:szCs w:val="28"/>
                                  </w:rPr>
                                </w:pPr>
                                <w:r>
                                  <w:rPr>
                                    <w:color w:val="FFFFFF"/>
                                    <w:szCs w:val="28"/>
                                  </w:rPr>
                                  <w:t>01</w:t>
                                </w:r>
                              </w:p>
                            </w:txbxContent>
                          </wps:txbx>
                          <wps:bodyPr rot="0" vert="horz" wrap="square" lIns="0" tIns="0" rIns="0" bIns="0" anchor="ctr" anchorCtr="0" upright="1">
                            <a:noAutofit/>
                          </wps:bodyPr>
                        </wps:wsp>
                        <wps:wsp>
                          <wps:cNvPr id="7579" name="Google Shape;995;p35"/>
                          <wps:cNvSpPr>
                            <a:spLocks/>
                          </wps:cNvSpPr>
                          <wps:spPr bwMode="auto">
                            <a:xfrm>
                              <a:off x="7475" y="20042"/>
                              <a:ext cx="3259" cy="6067"/>
                            </a:xfrm>
                            <a:custGeom>
                              <a:avLst/>
                              <a:gdLst>
                                <a:gd name="T0" fmla="*/ 3259 w 13038"/>
                                <a:gd name="T1" fmla="*/ 6067 h 24266"/>
                                <a:gd name="T2" fmla="*/ 1405 w 13038"/>
                                <a:gd name="T3" fmla="*/ 5079 h 24266"/>
                                <a:gd name="T4" fmla="*/ 1405 w 13038"/>
                                <a:gd name="T5" fmla="*/ 0 h 24266"/>
                                <a:gd name="T6" fmla="*/ 0 60000 65536"/>
                                <a:gd name="T7" fmla="*/ 0 60000 65536"/>
                                <a:gd name="T8" fmla="*/ 0 60000 65536"/>
                              </a:gdLst>
                              <a:ahLst/>
                              <a:cxnLst>
                                <a:cxn ang="T6">
                                  <a:pos x="T0" y="T1"/>
                                </a:cxn>
                                <a:cxn ang="T7">
                                  <a:pos x="T2" y="T3"/>
                                </a:cxn>
                                <a:cxn ang="T8">
                                  <a:pos x="T4" y="T5"/>
                                </a:cxn>
                              </a:cxnLst>
                              <a:rect l="0" t="0" r="r" b="b"/>
                              <a:pathLst>
                                <a:path w="13038" h="24266" fill="none" extrusionOk="0">
                                  <a:moveTo>
                                    <a:pt x="13038" y="24265"/>
                                  </a:moveTo>
                                  <a:cubicBezTo>
                                    <a:pt x="10311" y="23742"/>
                                    <a:pt x="7716" y="22420"/>
                                    <a:pt x="5620" y="20313"/>
                                  </a:cubicBezTo>
                                  <a:cubicBezTo>
                                    <a:pt x="0" y="14705"/>
                                    <a:pt x="0" y="5608"/>
                                    <a:pt x="5620" y="1"/>
                                  </a:cubicBezTo>
                                </a:path>
                              </a:pathLst>
                            </a:custGeom>
                            <a:noFill/>
                            <a:ln w="81550">
                              <a:solidFill>
                                <a:srgbClr val="869FB2"/>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7580" name="Google Shape;996;p35"/>
                          <wpg:cNvGrpSpPr>
                            <a:grpSpLocks/>
                          </wpg:cNvGrpSpPr>
                          <wpg:grpSpPr bwMode="auto">
                            <a:xfrm flipH="1">
                              <a:off x="2476" y="10759"/>
                              <a:ext cx="17849" cy="13791"/>
                              <a:chOff x="2557" y="10759"/>
                              <a:chExt cx="17849" cy="13791"/>
                            </a:xfrm>
                          </wpg:grpSpPr>
                          <wps:wsp>
                            <wps:cNvPr id="7581" name="Google Shape;997;p35"/>
                            <wps:cNvSpPr>
                              <a:spLocks/>
                            </wps:cNvSpPr>
                            <wps:spPr bwMode="auto">
                              <a:xfrm>
                                <a:off x="3027" y="22655"/>
                                <a:ext cx="3670" cy="1262"/>
                              </a:xfrm>
                              <a:custGeom>
                                <a:avLst/>
                                <a:gdLst>
                                  <a:gd name="T0" fmla="*/ 0 w 14681"/>
                                  <a:gd name="T1" fmla="*/ 1262 h 5049"/>
                                  <a:gd name="T2" fmla="*/ 2408 w 14681"/>
                                  <a:gd name="T3" fmla="*/ 1262 h 5049"/>
                                  <a:gd name="T4" fmla="*/ 3670 w 14681"/>
                                  <a:gd name="T5" fmla="*/ 0 h 5049"/>
                                  <a:gd name="T6" fmla="*/ 0 60000 65536"/>
                                  <a:gd name="T7" fmla="*/ 0 60000 65536"/>
                                  <a:gd name="T8" fmla="*/ 0 60000 65536"/>
                                </a:gdLst>
                                <a:ahLst/>
                                <a:cxnLst>
                                  <a:cxn ang="T6">
                                    <a:pos x="T0" y="T1"/>
                                  </a:cxn>
                                  <a:cxn ang="T7">
                                    <a:pos x="T2" y="T3"/>
                                  </a:cxn>
                                  <a:cxn ang="T8">
                                    <a:pos x="T4" y="T5"/>
                                  </a:cxn>
                                </a:cxnLst>
                                <a:rect l="0" t="0" r="r" b="b"/>
                                <a:pathLst>
                                  <a:path w="14681" h="5049" fill="none" extrusionOk="0">
                                    <a:moveTo>
                                      <a:pt x="0" y="5048"/>
                                    </a:moveTo>
                                    <a:lnTo>
                                      <a:pt x="9632" y="5048"/>
                                    </a:lnTo>
                                    <a:cubicBezTo>
                                      <a:pt x="12418" y="5048"/>
                                      <a:pt x="14681" y="2786"/>
                                      <a:pt x="14681" y="0"/>
                                    </a:cubicBezTo>
                                  </a:path>
                                </a:pathLst>
                              </a:custGeom>
                              <a:noFill/>
                              <a:ln w="40774">
                                <a:solidFill>
                                  <a:srgbClr val="4949E7"/>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82" name="Google Shape;998;p35"/>
                            <wps:cNvSpPr>
                              <a:spLocks/>
                            </wps:cNvSpPr>
                            <wps:spPr bwMode="auto">
                              <a:xfrm>
                                <a:off x="6697" y="10759"/>
                                <a:ext cx="13710" cy="12043"/>
                              </a:xfrm>
                              <a:custGeom>
                                <a:avLst/>
                                <a:gdLst>
                                  <a:gd name="T0" fmla="*/ 10239 w 54841"/>
                                  <a:gd name="T1" fmla="*/ 11567 h 48174"/>
                                  <a:gd name="T2" fmla="*/ 12451 w 54841"/>
                                  <a:gd name="T3" fmla="*/ 11567 h 48174"/>
                                  <a:gd name="T4" fmla="*/ 13710 w 54841"/>
                                  <a:gd name="T5" fmla="*/ 10305 h 48174"/>
                                  <a:gd name="T6" fmla="*/ 13710 w 54841"/>
                                  <a:gd name="T7" fmla="*/ 3372 h 48174"/>
                                  <a:gd name="T8" fmla="*/ 12451 w 54841"/>
                                  <a:gd name="T9" fmla="*/ 2113 h 48174"/>
                                  <a:gd name="T10" fmla="*/ 8617 w 54841"/>
                                  <a:gd name="T11" fmla="*/ 2113 h 48174"/>
                                  <a:gd name="T12" fmla="*/ 8206 w 54841"/>
                                  <a:gd name="T13" fmla="*/ 1905 h 48174"/>
                                  <a:gd name="T14" fmla="*/ 7269 w 54841"/>
                                  <a:gd name="T15" fmla="*/ 280 h 48174"/>
                                  <a:gd name="T16" fmla="*/ 6444 w 54841"/>
                                  <a:gd name="T17" fmla="*/ 280 h 48174"/>
                                  <a:gd name="T18" fmla="*/ 5507 w 54841"/>
                                  <a:gd name="T19" fmla="*/ 1905 h 48174"/>
                                  <a:gd name="T20" fmla="*/ 5093 w 54841"/>
                                  <a:gd name="T21" fmla="*/ 2113 h 48174"/>
                                  <a:gd name="T22" fmla="*/ 1262 w 54841"/>
                                  <a:gd name="T23" fmla="*/ 2113 h 48174"/>
                                  <a:gd name="T24" fmla="*/ 0 w 54841"/>
                                  <a:gd name="T25" fmla="*/ 3372 h 48174"/>
                                  <a:gd name="T26" fmla="*/ 0 w 54841"/>
                                  <a:gd name="T27" fmla="*/ 12043 h 48174"/>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4841" h="48174" fill="none" extrusionOk="0">
                                    <a:moveTo>
                                      <a:pt x="40958" y="46268"/>
                                    </a:moveTo>
                                    <a:lnTo>
                                      <a:pt x="49805" y="46268"/>
                                    </a:lnTo>
                                    <a:cubicBezTo>
                                      <a:pt x="52591" y="46268"/>
                                      <a:pt x="54841" y="44006"/>
                                      <a:pt x="54841" y="41220"/>
                                    </a:cubicBezTo>
                                    <a:lnTo>
                                      <a:pt x="54841" y="13490"/>
                                    </a:lnTo>
                                    <a:cubicBezTo>
                                      <a:pt x="54841" y="10704"/>
                                      <a:pt x="52591" y="8454"/>
                                      <a:pt x="49805" y="8454"/>
                                    </a:cubicBezTo>
                                    <a:lnTo>
                                      <a:pt x="34469" y="8454"/>
                                    </a:lnTo>
                                    <a:cubicBezTo>
                                      <a:pt x="33814" y="8454"/>
                                      <a:pt x="33207" y="8145"/>
                                      <a:pt x="32826" y="7621"/>
                                    </a:cubicBezTo>
                                    <a:lnTo>
                                      <a:pt x="29076" y="1120"/>
                                    </a:lnTo>
                                    <a:cubicBezTo>
                                      <a:pt x="28254" y="1"/>
                                      <a:pt x="26587" y="1"/>
                                      <a:pt x="25778" y="1120"/>
                                    </a:cubicBezTo>
                                    <a:lnTo>
                                      <a:pt x="22027" y="7621"/>
                                    </a:lnTo>
                                    <a:cubicBezTo>
                                      <a:pt x="21634" y="8145"/>
                                      <a:pt x="21027" y="8454"/>
                                      <a:pt x="20372" y="8454"/>
                                    </a:cubicBezTo>
                                    <a:lnTo>
                                      <a:pt x="5049" y="8454"/>
                                    </a:lnTo>
                                    <a:cubicBezTo>
                                      <a:pt x="2263" y="8454"/>
                                      <a:pt x="1" y="10704"/>
                                      <a:pt x="1" y="13490"/>
                                    </a:cubicBezTo>
                                    <a:lnTo>
                                      <a:pt x="1" y="48173"/>
                                    </a:lnTo>
                                  </a:path>
                                </a:pathLst>
                              </a:custGeom>
                              <a:noFill/>
                              <a:ln w="40774">
                                <a:solidFill>
                                  <a:srgbClr val="4949E7"/>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83" name="Google Shape;999;p35"/>
                            <wps:cNvSpPr>
                              <a:spLocks/>
                            </wps:cNvSpPr>
                            <wps:spPr bwMode="auto">
                              <a:xfrm>
                                <a:off x="2557" y="23249"/>
                                <a:ext cx="1102" cy="1301"/>
                              </a:xfrm>
                              <a:custGeom>
                                <a:avLst/>
                                <a:gdLst>
                                  <a:gd name="T0" fmla="*/ 572 w 4406"/>
                                  <a:gd name="T1" fmla="*/ 0 h 5204"/>
                                  <a:gd name="T2" fmla="*/ 268 w 4406"/>
                                  <a:gd name="T3" fmla="*/ 351 h 5204"/>
                                  <a:gd name="T4" fmla="*/ 0 w 4406"/>
                                  <a:gd name="T5" fmla="*/ 658 h 5204"/>
                                  <a:gd name="T6" fmla="*/ 560 w 4406"/>
                                  <a:gd name="T7" fmla="*/ 1301 h 5204"/>
                                  <a:gd name="T8" fmla="*/ 1096 w 4406"/>
                                  <a:gd name="T9" fmla="*/ 1301 h 5204"/>
                                  <a:gd name="T10" fmla="*/ 533 w 4406"/>
                                  <a:gd name="T11" fmla="*/ 658 h 5204"/>
                                  <a:gd name="T12" fmla="*/ 1102 w 4406"/>
                                  <a:gd name="T13" fmla="*/ 3 h 5204"/>
                                  <a:gd name="T14" fmla="*/ 1099 w 4406"/>
                                  <a:gd name="T15" fmla="*/ 0 h 5204"/>
                                  <a:gd name="T16" fmla="*/ 572 w 4406"/>
                                  <a:gd name="T17" fmla="*/ 0 h 52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406" h="5204" extrusionOk="0">
                                    <a:moveTo>
                                      <a:pt x="2287" y="0"/>
                                    </a:moveTo>
                                    <a:lnTo>
                                      <a:pt x="1072" y="1405"/>
                                    </a:lnTo>
                                    <a:lnTo>
                                      <a:pt x="1" y="2631"/>
                                    </a:lnTo>
                                    <a:lnTo>
                                      <a:pt x="2239" y="5203"/>
                                    </a:lnTo>
                                    <a:lnTo>
                                      <a:pt x="4382" y="5203"/>
                                    </a:lnTo>
                                    <a:lnTo>
                                      <a:pt x="2132" y="2631"/>
                                    </a:lnTo>
                                    <a:lnTo>
                                      <a:pt x="4406" y="12"/>
                                    </a:lnTo>
                                    <a:lnTo>
                                      <a:pt x="4394" y="0"/>
                                    </a:lnTo>
                                    <a:lnTo>
                                      <a:pt x="2287" y="0"/>
                                    </a:ln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g:cNvPr id="7584" name="Google Shape;1000;p35"/>
                          <wpg:cNvGrpSpPr>
                            <a:grpSpLocks/>
                          </wpg:cNvGrpSpPr>
                          <wpg:grpSpPr bwMode="auto">
                            <a:xfrm>
                              <a:off x="9108" y="6298"/>
                              <a:ext cx="446" cy="2634"/>
                              <a:chOff x="9108" y="6298"/>
                              <a:chExt cx="446" cy="2634"/>
                            </a:xfrm>
                          </wpg:grpSpPr>
                          <wps:wsp>
                            <wps:cNvPr id="7585" name="Google Shape;1001;p35"/>
                            <wps:cNvSpPr>
                              <a:spLocks/>
                            </wps:cNvSpPr>
                            <wps:spPr bwMode="auto">
                              <a:xfrm>
                                <a:off x="9108" y="8486"/>
                                <a:ext cx="446" cy="446"/>
                              </a:xfrm>
                              <a:custGeom>
                                <a:avLst/>
                                <a:gdLst>
                                  <a:gd name="T0" fmla="*/ 223 w 1787"/>
                                  <a:gd name="T1" fmla="*/ 0 h 1787"/>
                                  <a:gd name="T2" fmla="*/ 0 w 1787"/>
                                  <a:gd name="T3" fmla="*/ 223 h 1787"/>
                                  <a:gd name="T4" fmla="*/ 223 w 1787"/>
                                  <a:gd name="T5" fmla="*/ 446 h 1787"/>
                                  <a:gd name="T6" fmla="*/ 446 w 1787"/>
                                  <a:gd name="T7" fmla="*/ 223 h 1787"/>
                                  <a:gd name="T8" fmla="*/ 223 w 1787"/>
                                  <a:gd name="T9" fmla="*/ 0 h 178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7" h="1787" extrusionOk="0">
                                    <a:moveTo>
                                      <a:pt x="894" y="1"/>
                                    </a:moveTo>
                                    <a:cubicBezTo>
                                      <a:pt x="406" y="1"/>
                                      <a:pt x="1" y="406"/>
                                      <a:pt x="1" y="894"/>
                                    </a:cubicBezTo>
                                    <a:cubicBezTo>
                                      <a:pt x="1" y="1382"/>
                                      <a:pt x="406" y="1787"/>
                                      <a:pt x="894" y="1787"/>
                                    </a:cubicBezTo>
                                    <a:cubicBezTo>
                                      <a:pt x="1382" y="1787"/>
                                      <a:pt x="1787" y="1382"/>
                                      <a:pt x="1787" y="894"/>
                                    </a:cubicBezTo>
                                    <a:cubicBezTo>
                                      <a:pt x="1787" y="406"/>
                                      <a:pt x="1382" y="1"/>
                                      <a:pt x="894"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586" name="Google Shape;1002;p35"/>
                            <wps:cNvSpPr>
                              <a:spLocks/>
                            </wps:cNvSpPr>
                            <wps:spPr bwMode="auto">
                              <a:xfrm>
                                <a:off x="9108" y="7724"/>
                                <a:ext cx="446" cy="443"/>
                              </a:xfrm>
                              <a:custGeom>
                                <a:avLst/>
                                <a:gdLst>
                                  <a:gd name="T0" fmla="*/ 223 w 1787"/>
                                  <a:gd name="T1" fmla="*/ 0 h 1775"/>
                                  <a:gd name="T2" fmla="*/ 0 w 1787"/>
                                  <a:gd name="T3" fmla="*/ 223 h 1775"/>
                                  <a:gd name="T4" fmla="*/ 223 w 1787"/>
                                  <a:gd name="T5" fmla="*/ 443 h 1775"/>
                                  <a:gd name="T6" fmla="*/ 446 w 1787"/>
                                  <a:gd name="T7" fmla="*/ 223 h 1775"/>
                                  <a:gd name="T8" fmla="*/ 223 w 1787"/>
                                  <a:gd name="T9" fmla="*/ 0 h 177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7" h="1775" extrusionOk="0">
                                    <a:moveTo>
                                      <a:pt x="894" y="1"/>
                                    </a:moveTo>
                                    <a:cubicBezTo>
                                      <a:pt x="406" y="1"/>
                                      <a:pt x="1" y="406"/>
                                      <a:pt x="1" y="894"/>
                                    </a:cubicBezTo>
                                    <a:cubicBezTo>
                                      <a:pt x="1" y="1382"/>
                                      <a:pt x="406" y="1775"/>
                                      <a:pt x="894" y="1775"/>
                                    </a:cubicBezTo>
                                    <a:cubicBezTo>
                                      <a:pt x="1382" y="1775"/>
                                      <a:pt x="1787" y="1382"/>
                                      <a:pt x="1787" y="894"/>
                                    </a:cubicBezTo>
                                    <a:cubicBezTo>
                                      <a:pt x="1787" y="406"/>
                                      <a:pt x="1382" y="1"/>
                                      <a:pt x="894"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587" name="Google Shape;1003;p35"/>
                            <wps:cNvSpPr>
                              <a:spLocks/>
                            </wps:cNvSpPr>
                            <wps:spPr bwMode="auto">
                              <a:xfrm>
                                <a:off x="9108" y="6962"/>
                                <a:ext cx="446" cy="443"/>
                              </a:xfrm>
                              <a:custGeom>
                                <a:avLst/>
                                <a:gdLst>
                                  <a:gd name="T0" fmla="*/ 223 w 1787"/>
                                  <a:gd name="T1" fmla="*/ 0 h 1775"/>
                                  <a:gd name="T2" fmla="*/ 0 w 1787"/>
                                  <a:gd name="T3" fmla="*/ 223 h 1775"/>
                                  <a:gd name="T4" fmla="*/ 223 w 1787"/>
                                  <a:gd name="T5" fmla="*/ 443 h 1775"/>
                                  <a:gd name="T6" fmla="*/ 446 w 1787"/>
                                  <a:gd name="T7" fmla="*/ 223 h 1775"/>
                                  <a:gd name="T8" fmla="*/ 223 w 1787"/>
                                  <a:gd name="T9" fmla="*/ 0 h 177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7" h="1775" extrusionOk="0">
                                    <a:moveTo>
                                      <a:pt x="894" y="1"/>
                                    </a:moveTo>
                                    <a:cubicBezTo>
                                      <a:pt x="406" y="1"/>
                                      <a:pt x="1" y="394"/>
                                      <a:pt x="1" y="894"/>
                                    </a:cubicBezTo>
                                    <a:cubicBezTo>
                                      <a:pt x="1" y="1382"/>
                                      <a:pt x="406" y="1775"/>
                                      <a:pt x="894" y="1775"/>
                                    </a:cubicBezTo>
                                    <a:cubicBezTo>
                                      <a:pt x="1382" y="1775"/>
                                      <a:pt x="1787" y="1382"/>
                                      <a:pt x="1787" y="894"/>
                                    </a:cubicBezTo>
                                    <a:cubicBezTo>
                                      <a:pt x="1787" y="394"/>
                                      <a:pt x="1382" y="1"/>
                                      <a:pt x="894"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588" name="Google Shape;1004;p35"/>
                            <wps:cNvSpPr>
                              <a:spLocks/>
                            </wps:cNvSpPr>
                            <wps:spPr bwMode="auto">
                              <a:xfrm>
                                <a:off x="9108" y="6298"/>
                                <a:ext cx="446" cy="444"/>
                              </a:xfrm>
                              <a:custGeom>
                                <a:avLst/>
                                <a:gdLst>
                                  <a:gd name="T0" fmla="*/ 223 w 1787"/>
                                  <a:gd name="T1" fmla="*/ 0 h 1775"/>
                                  <a:gd name="T2" fmla="*/ 0 w 1787"/>
                                  <a:gd name="T3" fmla="*/ 224 h 1775"/>
                                  <a:gd name="T4" fmla="*/ 223 w 1787"/>
                                  <a:gd name="T5" fmla="*/ 444 h 1775"/>
                                  <a:gd name="T6" fmla="*/ 446 w 1787"/>
                                  <a:gd name="T7" fmla="*/ 224 h 1775"/>
                                  <a:gd name="T8" fmla="*/ 223 w 1787"/>
                                  <a:gd name="T9" fmla="*/ 0 h 177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7" h="1775" extrusionOk="0">
                                    <a:moveTo>
                                      <a:pt x="894" y="1"/>
                                    </a:moveTo>
                                    <a:cubicBezTo>
                                      <a:pt x="406" y="1"/>
                                      <a:pt x="1" y="394"/>
                                      <a:pt x="1" y="894"/>
                                    </a:cubicBezTo>
                                    <a:cubicBezTo>
                                      <a:pt x="1" y="1382"/>
                                      <a:pt x="406" y="1775"/>
                                      <a:pt x="894" y="1775"/>
                                    </a:cubicBezTo>
                                    <a:cubicBezTo>
                                      <a:pt x="1382" y="1775"/>
                                      <a:pt x="1787" y="1382"/>
                                      <a:pt x="1787" y="894"/>
                                    </a:cubicBezTo>
                                    <a:cubicBezTo>
                                      <a:pt x="1787" y="394"/>
                                      <a:pt x="1382" y="1"/>
                                      <a:pt x="894"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s:wsp>
                          <wps:cNvPr id="7589" name="Google Shape;1006;p35"/>
                          <wps:cNvSpPr txBox="1">
                            <a:spLocks noChangeArrowheads="1"/>
                          </wps:cNvSpPr>
                          <wps:spPr bwMode="auto">
                            <a:xfrm>
                              <a:off x="-295" y="666"/>
                              <a:ext cx="19583" cy="67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185327" w:rsidRDefault="00693FEF" w:rsidP="000D0CA1">
                                <w:pPr>
                                  <w:keepNext/>
                                  <w:bidi w:val="0"/>
                                  <w:jc w:val="center"/>
                                  <w:rPr>
                                    <w:rFonts w:ascii="Adobe Arabic" w:eastAsia="Roboto" w:hAnsi="Adobe Arabic" w:cs="Adobe Arabic"/>
                                    <w:b/>
                                    <w:bCs/>
                                    <w:sz w:val="36"/>
                                    <w:szCs w:val="36"/>
                                    <w:lang w:bidi="ar-SY"/>
                                  </w:rPr>
                                </w:pPr>
                                <w:r w:rsidRPr="00185327">
                                  <w:rPr>
                                    <w:rFonts w:ascii="Adobe Arabic" w:eastAsia="Roboto" w:hAnsi="Adobe Arabic" w:cs="Adobe Arabic"/>
                                    <w:b/>
                                    <w:bCs/>
                                    <w:sz w:val="36"/>
                                    <w:szCs w:val="36"/>
                                    <w:rtl/>
                                  </w:rPr>
                                  <w:t>العمل عبادة</w:t>
                                </w:r>
                              </w:p>
                            </w:txbxContent>
                          </wps:txbx>
                          <wps:bodyPr rot="0" vert="horz" wrap="square" lIns="0" tIns="0" rIns="0" bIns="0" anchor="ctr" anchorCtr="0" upright="1">
                            <a:noAutofit/>
                          </wps:bodyPr>
                        </wps:wsp>
                      </wpg:grpSp>
                      <wpg:grpSp>
                        <wpg:cNvPr id="7590" name="Google Shape;979;p35"/>
                        <wpg:cNvGrpSpPr>
                          <a:grpSpLocks/>
                        </wpg:cNvGrpSpPr>
                        <wpg:grpSpPr bwMode="auto">
                          <a:xfrm flipH="1">
                            <a:off x="31114" y="8484"/>
                            <a:ext cx="18594" cy="19663"/>
                            <a:chOff x="-6277" y="285"/>
                            <a:chExt cx="34054" cy="27970"/>
                          </a:xfrm>
                        </wpg:grpSpPr>
                        <wps:wsp>
                          <wps:cNvPr id="7591" name="Google Shape;980;p35"/>
                          <wps:cNvSpPr>
                            <a:spLocks/>
                          </wps:cNvSpPr>
                          <wps:spPr bwMode="auto">
                            <a:xfrm>
                              <a:off x="8547" y="285"/>
                              <a:ext cx="5535" cy="4302"/>
                            </a:xfrm>
                            <a:custGeom>
                              <a:avLst/>
                              <a:gdLst>
                                <a:gd name="T0" fmla="*/ 2768 w 20718"/>
                                <a:gd name="T1" fmla="*/ 0 h 20730"/>
                                <a:gd name="T2" fmla="*/ 0 w 20718"/>
                                <a:gd name="T3" fmla="*/ 2152 h 20730"/>
                                <a:gd name="T4" fmla="*/ 2768 w 20718"/>
                                <a:gd name="T5" fmla="*/ 4302 h 20730"/>
                                <a:gd name="T6" fmla="*/ 5535 w 20718"/>
                                <a:gd name="T7" fmla="*/ 2152 h 20730"/>
                                <a:gd name="T8" fmla="*/ 2768 w 20718"/>
                                <a:gd name="T9" fmla="*/ 0 h 20730"/>
                                <a:gd name="T10" fmla="*/ 0 60000 65536"/>
                                <a:gd name="T11" fmla="*/ 0 60000 65536"/>
                                <a:gd name="T12" fmla="*/ 0 60000 65536"/>
                                <a:gd name="T13" fmla="*/ 0 60000 65536"/>
                                <a:gd name="T14" fmla="*/ 0 60000 65536"/>
                                <a:gd name="T15" fmla="*/ 0 w 20718"/>
                                <a:gd name="T16" fmla="*/ 0 h 20730"/>
                                <a:gd name="T17" fmla="*/ 20718 w 20718"/>
                                <a:gd name="T18" fmla="*/ 20730 h 20730"/>
                              </a:gdLst>
                              <a:ahLst/>
                              <a:cxnLst>
                                <a:cxn ang="T10">
                                  <a:pos x="T0" y="T1"/>
                                </a:cxn>
                                <a:cxn ang="T11">
                                  <a:pos x="T2" y="T3"/>
                                </a:cxn>
                                <a:cxn ang="T12">
                                  <a:pos x="T4" y="T5"/>
                                </a:cxn>
                                <a:cxn ang="T13">
                                  <a:pos x="T6" y="T7"/>
                                </a:cxn>
                                <a:cxn ang="T14">
                                  <a:pos x="T8" y="T9"/>
                                </a:cxn>
                              </a:cxnLst>
                              <a:rect l="T15" t="T16" r="T17" b="T18"/>
                              <a:pathLst>
                                <a:path w="20718" h="20730" extrusionOk="0">
                                  <a:moveTo>
                                    <a:pt x="10359" y="1"/>
                                  </a:moveTo>
                                  <a:cubicBezTo>
                                    <a:pt x="4632" y="1"/>
                                    <a:pt x="1" y="4644"/>
                                    <a:pt x="1" y="10371"/>
                                  </a:cubicBezTo>
                                  <a:cubicBezTo>
                                    <a:pt x="1" y="16086"/>
                                    <a:pt x="4632" y="20730"/>
                                    <a:pt x="10359" y="20730"/>
                                  </a:cubicBezTo>
                                  <a:cubicBezTo>
                                    <a:pt x="16086" y="20730"/>
                                    <a:pt x="20718" y="16086"/>
                                    <a:pt x="20718" y="10371"/>
                                  </a:cubicBezTo>
                                  <a:cubicBezTo>
                                    <a:pt x="20718" y="4644"/>
                                    <a:pt x="16086" y="1"/>
                                    <a:pt x="10359" y="1"/>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keepNext/>
                                  <w:bidi w:val="0"/>
                                  <w:jc w:val="center"/>
                                  <w:rPr>
                                    <w:rFonts w:cs="Times New Roman"/>
                                    <w:color w:val="FFFFFF"/>
                                    <w:szCs w:val="28"/>
                                    <w:lang w:bidi="ar-SY"/>
                                  </w:rPr>
                                </w:pPr>
                                <w:r>
                                  <w:rPr>
                                    <w:rFonts w:cs="Times New Roman"/>
                                    <w:color w:val="FFFFFF"/>
                                    <w:szCs w:val="28"/>
                                    <w:lang w:bidi="ar-SY"/>
                                  </w:rPr>
                                  <w:t>02</w:t>
                                </w:r>
                              </w:p>
                            </w:txbxContent>
                          </wps:txbx>
                          <wps:bodyPr rot="0" vert="horz" wrap="square" lIns="0" tIns="0" rIns="0" bIns="0" anchor="ctr" anchorCtr="0" upright="1">
                            <a:noAutofit/>
                          </wps:bodyPr>
                        </wps:wsp>
                        <wps:wsp>
                          <wps:cNvPr id="7592" name="Google Shape;981;p35"/>
                          <wps:cNvSpPr>
                            <a:spLocks/>
                          </wps:cNvSpPr>
                          <wps:spPr bwMode="auto">
                            <a:xfrm>
                              <a:off x="11961" y="583"/>
                              <a:ext cx="3492" cy="5019"/>
                            </a:xfrm>
                            <a:custGeom>
                              <a:avLst/>
                              <a:gdLst>
                                <a:gd name="T0" fmla="*/ 2896 w 14371"/>
                                <a:gd name="T1" fmla="*/ 0 h 22397"/>
                                <a:gd name="T2" fmla="*/ 3492 w 14371"/>
                                <a:gd name="T3" fmla="*/ 1801 h 22397"/>
                                <a:gd name="T4" fmla="*/ 0 w 14371"/>
                                <a:gd name="T5" fmla="*/ 5019 h 22397"/>
                                <a:gd name="T6" fmla="*/ 0 60000 65536"/>
                                <a:gd name="T7" fmla="*/ 0 60000 65536"/>
                                <a:gd name="T8" fmla="*/ 0 60000 65536"/>
                              </a:gdLst>
                              <a:ahLst/>
                              <a:cxnLst>
                                <a:cxn ang="T6">
                                  <a:pos x="T0" y="T1"/>
                                </a:cxn>
                                <a:cxn ang="T7">
                                  <a:pos x="T2" y="T3"/>
                                </a:cxn>
                                <a:cxn ang="T8">
                                  <a:pos x="T4" y="T5"/>
                                </a:cxn>
                              </a:cxnLst>
                              <a:rect l="0" t="0" r="r" b="b"/>
                              <a:pathLst>
                                <a:path w="14371" h="22397" fill="none" extrusionOk="0">
                                  <a:moveTo>
                                    <a:pt x="11918" y="1"/>
                                  </a:moveTo>
                                  <a:cubicBezTo>
                                    <a:pt x="13466" y="2298"/>
                                    <a:pt x="14371" y="5061"/>
                                    <a:pt x="14371" y="8037"/>
                                  </a:cubicBezTo>
                                  <a:cubicBezTo>
                                    <a:pt x="14371" y="15967"/>
                                    <a:pt x="7930" y="22396"/>
                                    <a:pt x="0" y="22396"/>
                                  </a:cubicBezTo>
                                </a:path>
                              </a:pathLst>
                            </a:custGeom>
                            <a:noFill/>
                            <a:ln w="81550">
                              <a:solidFill>
                                <a:srgbClr val="869FB2"/>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7593" name="Google Shape;982;p35"/>
                          <wpg:cNvGrpSpPr>
                            <a:grpSpLocks/>
                          </wpg:cNvGrpSpPr>
                          <wpg:grpSpPr bwMode="auto">
                            <a:xfrm>
                              <a:off x="2962" y="1624"/>
                              <a:ext cx="19039" cy="11611"/>
                              <a:chOff x="2962" y="1624"/>
                              <a:chExt cx="19039" cy="11611"/>
                            </a:xfrm>
                          </wpg:grpSpPr>
                          <wps:wsp>
                            <wps:cNvPr id="7594" name="Google Shape;983;p35"/>
                            <wps:cNvSpPr>
                              <a:spLocks/>
                            </wps:cNvSpPr>
                            <wps:spPr bwMode="auto">
                              <a:xfrm>
                                <a:off x="17583" y="2273"/>
                                <a:ext cx="3954" cy="1075"/>
                              </a:xfrm>
                              <a:custGeom>
                                <a:avLst/>
                                <a:gdLst>
                                  <a:gd name="T0" fmla="*/ 3954 w 14681"/>
                                  <a:gd name="T1" fmla="*/ 0 h 5049"/>
                                  <a:gd name="T2" fmla="*/ 1357 w 14681"/>
                                  <a:gd name="T3" fmla="*/ 0 h 5049"/>
                                  <a:gd name="T4" fmla="*/ 0 w 14681"/>
                                  <a:gd name="T5" fmla="*/ 1075 h 5049"/>
                                  <a:gd name="T6" fmla="*/ 0 60000 65536"/>
                                  <a:gd name="T7" fmla="*/ 0 60000 65536"/>
                                  <a:gd name="T8" fmla="*/ 0 60000 65536"/>
                                </a:gdLst>
                                <a:ahLst/>
                                <a:cxnLst>
                                  <a:cxn ang="T6">
                                    <a:pos x="T0" y="T1"/>
                                  </a:cxn>
                                  <a:cxn ang="T7">
                                    <a:pos x="T2" y="T3"/>
                                  </a:cxn>
                                  <a:cxn ang="T8">
                                    <a:pos x="T4" y="T5"/>
                                  </a:cxn>
                                </a:cxnLst>
                                <a:rect l="0" t="0" r="r" b="b"/>
                                <a:pathLst>
                                  <a:path w="14681" h="5049" fill="none" extrusionOk="0">
                                    <a:moveTo>
                                      <a:pt x="14681" y="0"/>
                                    </a:moveTo>
                                    <a:lnTo>
                                      <a:pt x="5037" y="0"/>
                                    </a:lnTo>
                                    <a:cubicBezTo>
                                      <a:pt x="2262" y="0"/>
                                      <a:pt x="0" y="2262"/>
                                      <a:pt x="0" y="5048"/>
                                    </a:cubicBezTo>
                                  </a:path>
                                </a:pathLst>
                              </a:custGeom>
                              <a:noFill/>
                              <a:ln w="40774">
                                <a:solidFill>
                                  <a:srgbClr val="FCBD24"/>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95" name="Google Shape;984;p35"/>
                            <wps:cNvSpPr>
                              <a:spLocks/>
                            </wps:cNvSpPr>
                            <wps:spPr bwMode="auto">
                              <a:xfrm>
                                <a:off x="2962" y="3249"/>
                                <a:ext cx="14629" cy="9986"/>
                              </a:xfrm>
                              <a:custGeom>
                                <a:avLst/>
                                <a:gdLst>
                                  <a:gd name="T0" fmla="*/ 3703 w 54841"/>
                                  <a:gd name="T1" fmla="*/ 395 h 48161"/>
                                  <a:gd name="T2" fmla="*/ 1343 w 54841"/>
                                  <a:gd name="T3" fmla="*/ 395 h 48161"/>
                                  <a:gd name="T4" fmla="*/ 0 w 54841"/>
                                  <a:gd name="T5" fmla="*/ 1442 h 48161"/>
                                  <a:gd name="T6" fmla="*/ 0 w 54841"/>
                                  <a:gd name="T7" fmla="*/ 7189 h 48161"/>
                                  <a:gd name="T8" fmla="*/ 1343 w 54841"/>
                                  <a:gd name="T9" fmla="*/ 8236 h 48161"/>
                                  <a:gd name="T10" fmla="*/ 5434 w 54841"/>
                                  <a:gd name="T11" fmla="*/ 8236 h 48161"/>
                                  <a:gd name="T12" fmla="*/ 5873 w 54841"/>
                                  <a:gd name="T13" fmla="*/ 8409 h 48161"/>
                                  <a:gd name="T14" fmla="*/ 6873 w 54841"/>
                                  <a:gd name="T15" fmla="*/ 9756 h 48161"/>
                                  <a:gd name="T16" fmla="*/ 7753 w 54841"/>
                                  <a:gd name="T17" fmla="*/ 9756 h 48161"/>
                                  <a:gd name="T18" fmla="*/ 8753 w 54841"/>
                                  <a:gd name="T19" fmla="*/ 8409 h 48161"/>
                                  <a:gd name="T20" fmla="*/ 9195 w 54841"/>
                                  <a:gd name="T21" fmla="*/ 8236 h 48161"/>
                                  <a:gd name="T22" fmla="*/ 13282 w 54841"/>
                                  <a:gd name="T23" fmla="*/ 8236 h 48161"/>
                                  <a:gd name="T24" fmla="*/ 14629 w 54841"/>
                                  <a:gd name="T25" fmla="*/ 7189 h 48161"/>
                                  <a:gd name="T26" fmla="*/ 14629 w 54841"/>
                                  <a:gd name="T27" fmla="*/ 0 h 4816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4841" h="48161" fill="none" extrusionOk="0">
                                    <a:moveTo>
                                      <a:pt x="13883" y="1905"/>
                                    </a:moveTo>
                                    <a:lnTo>
                                      <a:pt x="5036" y="1905"/>
                                    </a:lnTo>
                                    <a:cubicBezTo>
                                      <a:pt x="2250" y="1905"/>
                                      <a:pt x="0" y="4167"/>
                                      <a:pt x="0" y="6954"/>
                                    </a:cubicBezTo>
                                    <a:lnTo>
                                      <a:pt x="0" y="34671"/>
                                    </a:lnTo>
                                    <a:cubicBezTo>
                                      <a:pt x="0" y="37457"/>
                                      <a:pt x="2250" y="39719"/>
                                      <a:pt x="5036" y="39719"/>
                                    </a:cubicBezTo>
                                    <a:lnTo>
                                      <a:pt x="20372" y="39719"/>
                                    </a:lnTo>
                                    <a:cubicBezTo>
                                      <a:pt x="21027" y="39719"/>
                                      <a:pt x="21634" y="40029"/>
                                      <a:pt x="22015" y="40553"/>
                                    </a:cubicBezTo>
                                    <a:lnTo>
                                      <a:pt x="25765" y="47054"/>
                                    </a:lnTo>
                                    <a:cubicBezTo>
                                      <a:pt x="26587" y="48161"/>
                                      <a:pt x="28254" y="48161"/>
                                      <a:pt x="29063" y="47054"/>
                                    </a:cubicBezTo>
                                    <a:lnTo>
                                      <a:pt x="32814" y="40553"/>
                                    </a:lnTo>
                                    <a:cubicBezTo>
                                      <a:pt x="33207" y="40029"/>
                                      <a:pt x="33814" y="39719"/>
                                      <a:pt x="34469" y="39719"/>
                                    </a:cubicBezTo>
                                    <a:lnTo>
                                      <a:pt x="49792" y="39719"/>
                                    </a:lnTo>
                                    <a:cubicBezTo>
                                      <a:pt x="52578" y="39719"/>
                                      <a:pt x="54840" y="37457"/>
                                      <a:pt x="54840" y="34671"/>
                                    </a:cubicBezTo>
                                    <a:lnTo>
                                      <a:pt x="54840" y="0"/>
                                    </a:lnTo>
                                  </a:path>
                                </a:pathLst>
                              </a:custGeom>
                              <a:noFill/>
                              <a:ln w="40774">
                                <a:solidFill>
                                  <a:srgbClr val="FCBD24"/>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96" name="Google Shape;985;p35"/>
                            <wps:cNvSpPr>
                              <a:spLocks/>
                            </wps:cNvSpPr>
                            <wps:spPr bwMode="auto">
                              <a:xfrm>
                                <a:off x="20899" y="1624"/>
                                <a:ext cx="1102" cy="1298"/>
                              </a:xfrm>
                              <a:custGeom>
                                <a:avLst/>
                                <a:gdLst>
                                  <a:gd name="T0" fmla="*/ 6 w 4406"/>
                                  <a:gd name="T1" fmla="*/ 0 h 5192"/>
                                  <a:gd name="T2" fmla="*/ 569 w 4406"/>
                                  <a:gd name="T3" fmla="*/ 643 h 5192"/>
                                  <a:gd name="T4" fmla="*/ 0 w 4406"/>
                                  <a:gd name="T5" fmla="*/ 1295 h 5192"/>
                                  <a:gd name="T6" fmla="*/ 3 w 4406"/>
                                  <a:gd name="T7" fmla="*/ 1298 h 5192"/>
                                  <a:gd name="T8" fmla="*/ 530 w 4406"/>
                                  <a:gd name="T9" fmla="*/ 1298 h 5192"/>
                                  <a:gd name="T10" fmla="*/ 834 w 4406"/>
                                  <a:gd name="T11" fmla="*/ 950 h 5192"/>
                                  <a:gd name="T12" fmla="*/ 1102 w 4406"/>
                                  <a:gd name="T13" fmla="*/ 643 h 5192"/>
                                  <a:gd name="T14" fmla="*/ 542 w 4406"/>
                                  <a:gd name="T15" fmla="*/ 0 h 5192"/>
                                  <a:gd name="T16" fmla="*/ 6 w 4406"/>
                                  <a:gd name="T17" fmla="*/ 0 h 519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406" h="5192" extrusionOk="0">
                                    <a:moveTo>
                                      <a:pt x="24" y="0"/>
                                    </a:moveTo>
                                    <a:lnTo>
                                      <a:pt x="2274" y="2572"/>
                                    </a:lnTo>
                                    <a:lnTo>
                                      <a:pt x="0" y="5180"/>
                                    </a:lnTo>
                                    <a:lnTo>
                                      <a:pt x="12" y="5192"/>
                                    </a:lnTo>
                                    <a:lnTo>
                                      <a:pt x="2119" y="5192"/>
                                    </a:lnTo>
                                    <a:lnTo>
                                      <a:pt x="3334" y="3799"/>
                                    </a:lnTo>
                                    <a:lnTo>
                                      <a:pt x="4405" y="2572"/>
                                    </a:lnTo>
                                    <a:lnTo>
                                      <a:pt x="2167" y="0"/>
                                    </a:lnTo>
                                    <a:lnTo>
                                      <a:pt x="24" y="0"/>
                                    </a:ln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g:cNvPr id="7597" name="Google Shape;986;p35"/>
                          <wpg:cNvGrpSpPr>
                            <a:grpSpLocks/>
                          </wpg:cNvGrpSpPr>
                          <wpg:grpSpPr bwMode="auto">
                            <a:xfrm>
                              <a:off x="10514" y="17128"/>
                              <a:ext cx="444" cy="2635"/>
                              <a:chOff x="10514" y="17128"/>
                              <a:chExt cx="443" cy="2634"/>
                            </a:xfrm>
                          </wpg:grpSpPr>
                          <wps:wsp>
                            <wps:cNvPr id="7598" name="Google Shape;987;p35"/>
                            <wps:cNvSpPr>
                              <a:spLocks/>
                            </wps:cNvSpPr>
                            <wps:spPr bwMode="auto">
                              <a:xfrm>
                                <a:off x="10514" y="17128"/>
                                <a:ext cx="444" cy="444"/>
                              </a:xfrm>
                              <a:custGeom>
                                <a:avLst/>
                                <a:gdLst>
                                  <a:gd name="T0" fmla="*/ 223 w 1775"/>
                                  <a:gd name="T1" fmla="*/ 0 h 1775"/>
                                  <a:gd name="T2" fmla="*/ 0 w 1775"/>
                                  <a:gd name="T3" fmla="*/ 224 h 1775"/>
                                  <a:gd name="T4" fmla="*/ 223 w 1775"/>
                                  <a:gd name="T5" fmla="*/ 444 h 1775"/>
                                  <a:gd name="T6" fmla="*/ 444 w 1775"/>
                                  <a:gd name="T7" fmla="*/ 224 h 1775"/>
                                  <a:gd name="T8" fmla="*/ 223 w 1775"/>
                                  <a:gd name="T9" fmla="*/ 0 h 177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75" h="1775" extrusionOk="0">
                                    <a:moveTo>
                                      <a:pt x="893" y="1"/>
                                    </a:moveTo>
                                    <a:cubicBezTo>
                                      <a:pt x="405" y="1"/>
                                      <a:pt x="0" y="394"/>
                                      <a:pt x="0" y="894"/>
                                    </a:cubicBezTo>
                                    <a:cubicBezTo>
                                      <a:pt x="0" y="1382"/>
                                      <a:pt x="405" y="1775"/>
                                      <a:pt x="893" y="1775"/>
                                    </a:cubicBezTo>
                                    <a:cubicBezTo>
                                      <a:pt x="1381" y="1775"/>
                                      <a:pt x="1774" y="1382"/>
                                      <a:pt x="1774" y="894"/>
                                    </a:cubicBezTo>
                                    <a:cubicBezTo>
                                      <a:pt x="1774" y="394"/>
                                      <a:pt x="1381" y="1"/>
                                      <a:pt x="893"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599" name="Google Shape;988;p35"/>
                            <wps:cNvSpPr>
                              <a:spLocks/>
                            </wps:cNvSpPr>
                            <wps:spPr bwMode="auto">
                              <a:xfrm>
                                <a:off x="10514" y="17890"/>
                                <a:ext cx="444" cy="447"/>
                              </a:xfrm>
                              <a:custGeom>
                                <a:avLst/>
                                <a:gdLst>
                                  <a:gd name="T0" fmla="*/ 223 w 1775"/>
                                  <a:gd name="T1" fmla="*/ 0 h 1787"/>
                                  <a:gd name="T2" fmla="*/ 0 w 1775"/>
                                  <a:gd name="T3" fmla="*/ 224 h 1787"/>
                                  <a:gd name="T4" fmla="*/ 223 w 1775"/>
                                  <a:gd name="T5" fmla="*/ 447 h 1787"/>
                                  <a:gd name="T6" fmla="*/ 444 w 1775"/>
                                  <a:gd name="T7" fmla="*/ 224 h 1787"/>
                                  <a:gd name="T8" fmla="*/ 223 w 1775"/>
                                  <a:gd name="T9" fmla="*/ 0 h 178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75" h="1787" extrusionOk="0">
                                    <a:moveTo>
                                      <a:pt x="893" y="1"/>
                                    </a:moveTo>
                                    <a:cubicBezTo>
                                      <a:pt x="405" y="1"/>
                                      <a:pt x="0" y="406"/>
                                      <a:pt x="0" y="894"/>
                                    </a:cubicBezTo>
                                    <a:cubicBezTo>
                                      <a:pt x="0" y="1382"/>
                                      <a:pt x="405" y="1787"/>
                                      <a:pt x="893" y="1787"/>
                                    </a:cubicBezTo>
                                    <a:cubicBezTo>
                                      <a:pt x="1381" y="1787"/>
                                      <a:pt x="1774" y="1382"/>
                                      <a:pt x="1774" y="894"/>
                                    </a:cubicBezTo>
                                    <a:cubicBezTo>
                                      <a:pt x="1774" y="406"/>
                                      <a:pt x="1381" y="1"/>
                                      <a:pt x="893"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00" name="Google Shape;989;p35"/>
                            <wps:cNvSpPr>
                              <a:spLocks/>
                            </wps:cNvSpPr>
                            <wps:spPr bwMode="auto">
                              <a:xfrm>
                                <a:off x="10514" y="18652"/>
                                <a:ext cx="444" cy="447"/>
                              </a:xfrm>
                              <a:custGeom>
                                <a:avLst/>
                                <a:gdLst>
                                  <a:gd name="T0" fmla="*/ 223 w 1775"/>
                                  <a:gd name="T1" fmla="*/ 0 h 1787"/>
                                  <a:gd name="T2" fmla="*/ 0 w 1775"/>
                                  <a:gd name="T3" fmla="*/ 224 h 1787"/>
                                  <a:gd name="T4" fmla="*/ 223 w 1775"/>
                                  <a:gd name="T5" fmla="*/ 447 h 1787"/>
                                  <a:gd name="T6" fmla="*/ 444 w 1775"/>
                                  <a:gd name="T7" fmla="*/ 224 h 1787"/>
                                  <a:gd name="T8" fmla="*/ 223 w 1775"/>
                                  <a:gd name="T9" fmla="*/ 0 h 178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75" h="1787" extrusionOk="0">
                                    <a:moveTo>
                                      <a:pt x="893" y="1"/>
                                    </a:moveTo>
                                    <a:cubicBezTo>
                                      <a:pt x="405" y="1"/>
                                      <a:pt x="0" y="406"/>
                                      <a:pt x="0" y="894"/>
                                    </a:cubicBezTo>
                                    <a:cubicBezTo>
                                      <a:pt x="0" y="1382"/>
                                      <a:pt x="405" y="1787"/>
                                      <a:pt x="893" y="1787"/>
                                    </a:cubicBezTo>
                                    <a:cubicBezTo>
                                      <a:pt x="1381" y="1787"/>
                                      <a:pt x="1774" y="1382"/>
                                      <a:pt x="1774" y="894"/>
                                    </a:cubicBezTo>
                                    <a:cubicBezTo>
                                      <a:pt x="1774" y="406"/>
                                      <a:pt x="1381" y="1"/>
                                      <a:pt x="893"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01" name="Google Shape;990;p35"/>
                            <wps:cNvSpPr>
                              <a:spLocks/>
                            </wps:cNvSpPr>
                            <wps:spPr bwMode="auto">
                              <a:xfrm>
                                <a:off x="10514" y="19316"/>
                                <a:ext cx="444" cy="447"/>
                              </a:xfrm>
                              <a:custGeom>
                                <a:avLst/>
                                <a:gdLst>
                                  <a:gd name="T0" fmla="*/ 223 w 1775"/>
                                  <a:gd name="T1" fmla="*/ 0 h 1787"/>
                                  <a:gd name="T2" fmla="*/ 0 w 1775"/>
                                  <a:gd name="T3" fmla="*/ 224 h 1787"/>
                                  <a:gd name="T4" fmla="*/ 223 w 1775"/>
                                  <a:gd name="T5" fmla="*/ 447 h 1787"/>
                                  <a:gd name="T6" fmla="*/ 444 w 1775"/>
                                  <a:gd name="T7" fmla="*/ 224 h 1787"/>
                                  <a:gd name="T8" fmla="*/ 223 w 1775"/>
                                  <a:gd name="T9" fmla="*/ 0 h 178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75" h="1787" extrusionOk="0">
                                    <a:moveTo>
                                      <a:pt x="893" y="1"/>
                                    </a:moveTo>
                                    <a:cubicBezTo>
                                      <a:pt x="405" y="1"/>
                                      <a:pt x="0" y="406"/>
                                      <a:pt x="0" y="894"/>
                                    </a:cubicBezTo>
                                    <a:cubicBezTo>
                                      <a:pt x="0" y="1382"/>
                                      <a:pt x="405" y="1787"/>
                                      <a:pt x="893" y="1787"/>
                                    </a:cubicBezTo>
                                    <a:cubicBezTo>
                                      <a:pt x="1381" y="1787"/>
                                      <a:pt x="1774" y="1382"/>
                                      <a:pt x="1774" y="894"/>
                                    </a:cubicBezTo>
                                    <a:cubicBezTo>
                                      <a:pt x="1774" y="406"/>
                                      <a:pt x="1381" y="1"/>
                                      <a:pt x="893"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s:wsp>
                          <wps:cNvPr id="7602" name="Google Shape;992;p35"/>
                          <wps:cNvSpPr txBox="1">
                            <a:spLocks noChangeArrowheads="1"/>
                          </wps:cNvSpPr>
                          <wps:spPr bwMode="auto">
                            <a:xfrm>
                              <a:off x="-6277" y="19764"/>
                              <a:ext cx="34054" cy="8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185327" w:rsidRDefault="00693FEF" w:rsidP="000D0CA1">
                                <w:pPr>
                                  <w:keepNext/>
                                  <w:bidi w:val="0"/>
                                  <w:spacing w:line="240" w:lineRule="auto"/>
                                  <w:jc w:val="center"/>
                                  <w:rPr>
                                    <w:rFonts w:ascii="Adobe Arabic" w:eastAsia="Roboto" w:hAnsi="Adobe Arabic" w:cs="Adobe Arabic"/>
                                    <w:b/>
                                    <w:bCs/>
                                    <w:szCs w:val="28"/>
                                    <w:lang w:bidi="ar-SY"/>
                                  </w:rPr>
                                </w:pPr>
                                <w:r w:rsidRPr="00185327">
                                  <w:rPr>
                                    <w:rFonts w:ascii="Adobe Arabic" w:hAnsi="Adobe Arabic" w:cs="Adobe Arabic"/>
                                    <w:b/>
                                    <w:bCs/>
                                    <w:sz w:val="36"/>
                                    <w:szCs w:val="36"/>
                                    <w:rtl/>
                                  </w:rPr>
                                  <w:t>الإخلاص والإتقان في العمل</w:t>
                                </w:r>
                              </w:p>
                            </w:txbxContent>
                          </wps:txbx>
                          <wps:bodyPr rot="0" vert="horz" wrap="square" lIns="0" tIns="0" rIns="0" bIns="0" anchor="ctr" anchorCtr="0" upright="1">
                            <a:noAutofit/>
                          </wps:bodyPr>
                        </wps:wsp>
                      </wpg:grpSp>
                      <wpg:grpSp>
                        <wpg:cNvPr id="7603" name="Google Shape;993;p35"/>
                        <wpg:cNvGrpSpPr>
                          <a:grpSpLocks/>
                        </wpg:cNvGrpSpPr>
                        <wpg:grpSpPr bwMode="auto">
                          <a:xfrm flipH="1">
                            <a:off x="22076" y="3813"/>
                            <a:ext cx="16301" cy="15006"/>
                            <a:chOff x="-4663" y="400"/>
                            <a:chExt cx="27946" cy="25709"/>
                          </a:xfrm>
                        </wpg:grpSpPr>
                        <wps:wsp>
                          <wps:cNvPr id="7604" name="Google Shape;994;p35"/>
                          <wps:cNvSpPr>
                            <a:spLocks/>
                          </wps:cNvSpPr>
                          <wps:spPr bwMode="auto">
                            <a:xfrm>
                              <a:off x="9278" y="19902"/>
                              <a:ext cx="5183" cy="5180"/>
                            </a:xfrm>
                            <a:custGeom>
                              <a:avLst/>
                              <a:gdLst>
                                <a:gd name="T0" fmla="*/ 2593 w 20730"/>
                                <a:gd name="T1" fmla="*/ 0 h 20718"/>
                                <a:gd name="T2" fmla="*/ 0 w 20730"/>
                                <a:gd name="T3" fmla="*/ 2590 h 20718"/>
                                <a:gd name="T4" fmla="*/ 2593 w 20730"/>
                                <a:gd name="T5" fmla="*/ 5180 h 20718"/>
                                <a:gd name="T6" fmla="*/ 5183 w 20730"/>
                                <a:gd name="T7" fmla="*/ 2590 h 20718"/>
                                <a:gd name="T8" fmla="*/ 2593 w 20730"/>
                                <a:gd name="T9" fmla="*/ 0 h 20718"/>
                                <a:gd name="T10" fmla="*/ 0 60000 65536"/>
                                <a:gd name="T11" fmla="*/ 0 60000 65536"/>
                                <a:gd name="T12" fmla="*/ 0 60000 65536"/>
                                <a:gd name="T13" fmla="*/ 0 60000 65536"/>
                                <a:gd name="T14" fmla="*/ 0 60000 65536"/>
                                <a:gd name="T15" fmla="*/ 0 w 20730"/>
                                <a:gd name="T16" fmla="*/ 0 h 20718"/>
                                <a:gd name="T17" fmla="*/ 20730 w 20730"/>
                                <a:gd name="T18" fmla="*/ 20718 h 20718"/>
                              </a:gdLst>
                              <a:ahLst/>
                              <a:cxnLst>
                                <a:cxn ang="T10">
                                  <a:pos x="T0" y="T1"/>
                                </a:cxn>
                                <a:cxn ang="T11">
                                  <a:pos x="T2" y="T3"/>
                                </a:cxn>
                                <a:cxn ang="T12">
                                  <a:pos x="T4" y="T5"/>
                                </a:cxn>
                                <a:cxn ang="T13">
                                  <a:pos x="T6" y="T7"/>
                                </a:cxn>
                                <a:cxn ang="T14">
                                  <a:pos x="T8" y="T9"/>
                                </a:cxn>
                              </a:cxnLst>
                              <a:rect l="T15" t="T16" r="T17" b="T18"/>
                              <a:pathLst>
                                <a:path w="20730" h="20718" extrusionOk="0">
                                  <a:moveTo>
                                    <a:pt x="10371" y="1"/>
                                  </a:moveTo>
                                  <a:cubicBezTo>
                                    <a:pt x="4644" y="1"/>
                                    <a:pt x="0" y="4633"/>
                                    <a:pt x="0" y="10359"/>
                                  </a:cubicBezTo>
                                  <a:cubicBezTo>
                                    <a:pt x="0" y="16074"/>
                                    <a:pt x="4644" y="20718"/>
                                    <a:pt x="10371" y="20718"/>
                                  </a:cubicBezTo>
                                  <a:cubicBezTo>
                                    <a:pt x="16086" y="20718"/>
                                    <a:pt x="20729" y="16074"/>
                                    <a:pt x="20729" y="10359"/>
                                  </a:cubicBezTo>
                                  <a:cubicBezTo>
                                    <a:pt x="20729" y="4633"/>
                                    <a:pt x="16086" y="1"/>
                                    <a:pt x="10371" y="1"/>
                                  </a:cubicBezTo>
                                  <a:close/>
                                </a:path>
                              </a:pathLst>
                            </a:custGeom>
                            <a:solidFill>
                              <a:srgbClr val="92D05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0D0CA1">
                                <w:pPr>
                                  <w:keepNext/>
                                  <w:bidi w:val="0"/>
                                  <w:jc w:val="center"/>
                                  <w:rPr>
                                    <w:color w:val="FFFFFF"/>
                                    <w:szCs w:val="28"/>
                                  </w:rPr>
                                </w:pPr>
                                <w:r>
                                  <w:rPr>
                                    <w:color w:val="FFFFFF"/>
                                    <w:szCs w:val="28"/>
                                  </w:rPr>
                                  <w:t>03</w:t>
                                </w:r>
                              </w:p>
                            </w:txbxContent>
                          </wps:txbx>
                          <wps:bodyPr rot="0" vert="horz" wrap="square" lIns="0" tIns="0" rIns="0" bIns="0" anchor="ctr" anchorCtr="0" upright="1">
                            <a:noAutofit/>
                          </wps:bodyPr>
                        </wps:wsp>
                        <wps:wsp>
                          <wps:cNvPr id="7605" name="Google Shape;995;p35"/>
                          <wps:cNvSpPr>
                            <a:spLocks/>
                          </wps:cNvSpPr>
                          <wps:spPr bwMode="auto">
                            <a:xfrm>
                              <a:off x="7475" y="20042"/>
                              <a:ext cx="3259" cy="6067"/>
                            </a:xfrm>
                            <a:custGeom>
                              <a:avLst/>
                              <a:gdLst>
                                <a:gd name="T0" fmla="*/ 3259 w 13038"/>
                                <a:gd name="T1" fmla="*/ 6067 h 24266"/>
                                <a:gd name="T2" fmla="*/ 1405 w 13038"/>
                                <a:gd name="T3" fmla="*/ 5079 h 24266"/>
                                <a:gd name="T4" fmla="*/ 1405 w 13038"/>
                                <a:gd name="T5" fmla="*/ 0 h 24266"/>
                                <a:gd name="T6" fmla="*/ 0 60000 65536"/>
                                <a:gd name="T7" fmla="*/ 0 60000 65536"/>
                                <a:gd name="T8" fmla="*/ 0 60000 65536"/>
                              </a:gdLst>
                              <a:ahLst/>
                              <a:cxnLst>
                                <a:cxn ang="T6">
                                  <a:pos x="T0" y="T1"/>
                                </a:cxn>
                                <a:cxn ang="T7">
                                  <a:pos x="T2" y="T3"/>
                                </a:cxn>
                                <a:cxn ang="T8">
                                  <a:pos x="T4" y="T5"/>
                                </a:cxn>
                              </a:cxnLst>
                              <a:rect l="0" t="0" r="r" b="b"/>
                              <a:pathLst>
                                <a:path w="13038" h="24266" fill="none" extrusionOk="0">
                                  <a:moveTo>
                                    <a:pt x="13038" y="24265"/>
                                  </a:moveTo>
                                  <a:cubicBezTo>
                                    <a:pt x="10311" y="23742"/>
                                    <a:pt x="7716" y="22420"/>
                                    <a:pt x="5620" y="20313"/>
                                  </a:cubicBezTo>
                                  <a:cubicBezTo>
                                    <a:pt x="0" y="14705"/>
                                    <a:pt x="0" y="5608"/>
                                    <a:pt x="5620" y="1"/>
                                  </a:cubicBezTo>
                                </a:path>
                              </a:pathLst>
                            </a:custGeom>
                            <a:noFill/>
                            <a:ln w="81550">
                              <a:solidFill>
                                <a:srgbClr val="869FB2"/>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7606" name="Google Shape;996;p35"/>
                          <wpg:cNvGrpSpPr>
                            <a:grpSpLocks/>
                          </wpg:cNvGrpSpPr>
                          <wpg:grpSpPr bwMode="auto">
                            <a:xfrm flipH="1">
                              <a:off x="2476" y="10759"/>
                              <a:ext cx="17849" cy="13791"/>
                              <a:chOff x="2557" y="10759"/>
                              <a:chExt cx="17849" cy="13791"/>
                            </a:xfrm>
                          </wpg:grpSpPr>
                          <wps:wsp>
                            <wps:cNvPr id="7607" name="Google Shape;997;p35"/>
                            <wps:cNvSpPr>
                              <a:spLocks/>
                            </wps:cNvSpPr>
                            <wps:spPr bwMode="auto">
                              <a:xfrm>
                                <a:off x="3027" y="22655"/>
                                <a:ext cx="3670" cy="1262"/>
                              </a:xfrm>
                              <a:custGeom>
                                <a:avLst/>
                                <a:gdLst>
                                  <a:gd name="T0" fmla="*/ 0 w 14681"/>
                                  <a:gd name="T1" fmla="*/ 1262 h 5049"/>
                                  <a:gd name="T2" fmla="*/ 2408 w 14681"/>
                                  <a:gd name="T3" fmla="*/ 1262 h 5049"/>
                                  <a:gd name="T4" fmla="*/ 3670 w 14681"/>
                                  <a:gd name="T5" fmla="*/ 0 h 5049"/>
                                  <a:gd name="T6" fmla="*/ 0 60000 65536"/>
                                  <a:gd name="T7" fmla="*/ 0 60000 65536"/>
                                  <a:gd name="T8" fmla="*/ 0 60000 65536"/>
                                </a:gdLst>
                                <a:ahLst/>
                                <a:cxnLst>
                                  <a:cxn ang="T6">
                                    <a:pos x="T0" y="T1"/>
                                  </a:cxn>
                                  <a:cxn ang="T7">
                                    <a:pos x="T2" y="T3"/>
                                  </a:cxn>
                                  <a:cxn ang="T8">
                                    <a:pos x="T4" y="T5"/>
                                  </a:cxn>
                                </a:cxnLst>
                                <a:rect l="0" t="0" r="r" b="b"/>
                                <a:pathLst>
                                  <a:path w="14681" h="5049" fill="none" extrusionOk="0">
                                    <a:moveTo>
                                      <a:pt x="0" y="5048"/>
                                    </a:moveTo>
                                    <a:lnTo>
                                      <a:pt x="9632" y="5048"/>
                                    </a:lnTo>
                                    <a:cubicBezTo>
                                      <a:pt x="12418" y="5048"/>
                                      <a:pt x="14681" y="2786"/>
                                      <a:pt x="14681" y="0"/>
                                    </a:cubicBezTo>
                                  </a:path>
                                </a:pathLst>
                              </a:custGeom>
                              <a:noFill/>
                              <a:ln w="40774">
                                <a:solidFill>
                                  <a:srgbClr val="92D050"/>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608" name="Google Shape;998;p35"/>
                            <wps:cNvSpPr>
                              <a:spLocks/>
                            </wps:cNvSpPr>
                            <wps:spPr bwMode="auto">
                              <a:xfrm>
                                <a:off x="6697" y="10759"/>
                                <a:ext cx="13710" cy="12043"/>
                              </a:xfrm>
                              <a:custGeom>
                                <a:avLst/>
                                <a:gdLst>
                                  <a:gd name="T0" fmla="*/ 10239 w 54841"/>
                                  <a:gd name="T1" fmla="*/ 11567 h 48174"/>
                                  <a:gd name="T2" fmla="*/ 12451 w 54841"/>
                                  <a:gd name="T3" fmla="*/ 11567 h 48174"/>
                                  <a:gd name="T4" fmla="*/ 13710 w 54841"/>
                                  <a:gd name="T5" fmla="*/ 10305 h 48174"/>
                                  <a:gd name="T6" fmla="*/ 13710 w 54841"/>
                                  <a:gd name="T7" fmla="*/ 3372 h 48174"/>
                                  <a:gd name="T8" fmla="*/ 12451 w 54841"/>
                                  <a:gd name="T9" fmla="*/ 2113 h 48174"/>
                                  <a:gd name="T10" fmla="*/ 8617 w 54841"/>
                                  <a:gd name="T11" fmla="*/ 2113 h 48174"/>
                                  <a:gd name="T12" fmla="*/ 8206 w 54841"/>
                                  <a:gd name="T13" fmla="*/ 1905 h 48174"/>
                                  <a:gd name="T14" fmla="*/ 7269 w 54841"/>
                                  <a:gd name="T15" fmla="*/ 280 h 48174"/>
                                  <a:gd name="T16" fmla="*/ 6444 w 54841"/>
                                  <a:gd name="T17" fmla="*/ 280 h 48174"/>
                                  <a:gd name="T18" fmla="*/ 5507 w 54841"/>
                                  <a:gd name="T19" fmla="*/ 1905 h 48174"/>
                                  <a:gd name="T20" fmla="*/ 5093 w 54841"/>
                                  <a:gd name="T21" fmla="*/ 2113 h 48174"/>
                                  <a:gd name="T22" fmla="*/ 1262 w 54841"/>
                                  <a:gd name="T23" fmla="*/ 2113 h 48174"/>
                                  <a:gd name="T24" fmla="*/ 0 w 54841"/>
                                  <a:gd name="T25" fmla="*/ 3372 h 48174"/>
                                  <a:gd name="T26" fmla="*/ 0 w 54841"/>
                                  <a:gd name="T27" fmla="*/ 12043 h 48174"/>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4841" h="48174" fill="none" extrusionOk="0">
                                    <a:moveTo>
                                      <a:pt x="40958" y="46268"/>
                                    </a:moveTo>
                                    <a:lnTo>
                                      <a:pt x="49805" y="46268"/>
                                    </a:lnTo>
                                    <a:cubicBezTo>
                                      <a:pt x="52591" y="46268"/>
                                      <a:pt x="54841" y="44006"/>
                                      <a:pt x="54841" y="41220"/>
                                    </a:cubicBezTo>
                                    <a:lnTo>
                                      <a:pt x="54841" y="13490"/>
                                    </a:lnTo>
                                    <a:cubicBezTo>
                                      <a:pt x="54841" y="10704"/>
                                      <a:pt x="52591" y="8454"/>
                                      <a:pt x="49805" y="8454"/>
                                    </a:cubicBezTo>
                                    <a:lnTo>
                                      <a:pt x="34469" y="8454"/>
                                    </a:lnTo>
                                    <a:cubicBezTo>
                                      <a:pt x="33814" y="8454"/>
                                      <a:pt x="33207" y="8145"/>
                                      <a:pt x="32826" y="7621"/>
                                    </a:cubicBezTo>
                                    <a:lnTo>
                                      <a:pt x="29076" y="1120"/>
                                    </a:lnTo>
                                    <a:cubicBezTo>
                                      <a:pt x="28254" y="1"/>
                                      <a:pt x="26587" y="1"/>
                                      <a:pt x="25778" y="1120"/>
                                    </a:cubicBezTo>
                                    <a:lnTo>
                                      <a:pt x="22027" y="7621"/>
                                    </a:lnTo>
                                    <a:cubicBezTo>
                                      <a:pt x="21634" y="8145"/>
                                      <a:pt x="21027" y="8454"/>
                                      <a:pt x="20372" y="8454"/>
                                    </a:cubicBezTo>
                                    <a:lnTo>
                                      <a:pt x="5049" y="8454"/>
                                    </a:lnTo>
                                    <a:cubicBezTo>
                                      <a:pt x="2263" y="8454"/>
                                      <a:pt x="1" y="10704"/>
                                      <a:pt x="1" y="13490"/>
                                    </a:cubicBezTo>
                                    <a:lnTo>
                                      <a:pt x="1" y="48173"/>
                                    </a:lnTo>
                                  </a:path>
                                </a:pathLst>
                              </a:custGeom>
                              <a:noFill/>
                              <a:ln w="40774">
                                <a:solidFill>
                                  <a:srgbClr val="92D050"/>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609" name="Google Shape;999;p35"/>
                            <wps:cNvSpPr>
                              <a:spLocks/>
                            </wps:cNvSpPr>
                            <wps:spPr bwMode="auto">
                              <a:xfrm>
                                <a:off x="2557" y="23249"/>
                                <a:ext cx="1102" cy="1301"/>
                              </a:xfrm>
                              <a:custGeom>
                                <a:avLst/>
                                <a:gdLst>
                                  <a:gd name="T0" fmla="*/ 572 w 4406"/>
                                  <a:gd name="T1" fmla="*/ 0 h 5204"/>
                                  <a:gd name="T2" fmla="*/ 268 w 4406"/>
                                  <a:gd name="T3" fmla="*/ 351 h 5204"/>
                                  <a:gd name="T4" fmla="*/ 0 w 4406"/>
                                  <a:gd name="T5" fmla="*/ 658 h 5204"/>
                                  <a:gd name="T6" fmla="*/ 560 w 4406"/>
                                  <a:gd name="T7" fmla="*/ 1301 h 5204"/>
                                  <a:gd name="T8" fmla="*/ 1096 w 4406"/>
                                  <a:gd name="T9" fmla="*/ 1301 h 5204"/>
                                  <a:gd name="T10" fmla="*/ 533 w 4406"/>
                                  <a:gd name="T11" fmla="*/ 658 h 5204"/>
                                  <a:gd name="T12" fmla="*/ 1102 w 4406"/>
                                  <a:gd name="T13" fmla="*/ 3 h 5204"/>
                                  <a:gd name="T14" fmla="*/ 1099 w 4406"/>
                                  <a:gd name="T15" fmla="*/ 0 h 5204"/>
                                  <a:gd name="T16" fmla="*/ 572 w 4406"/>
                                  <a:gd name="T17" fmla="*/ 0 h 52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406" h="5204" extrusionOk="0">
                                    <a:moveTo>
                                      <a:pt x="2287" y="0"/>
                                    </a:moveTo>
                                    <a:lnTo>
                                      <a:pt x="1072" y="1405"/>
                                    </a:lnTo>
                                    <a:lnTo>
                                      <a:pt x="1" y="2631"/>
                                    </a:lnTo>
                                    <a:lnTo>
                                      <a:pt x="2239" y="5203"/>
                                    </a:lnTo>
                                    <a:lnTo>
                                      <a:pt x="4382" y="5203"/>
                                    </a:lnTo>
                                    <a:lnTo>
                                      <a:pt x="2132" y="2631"/>
                                    </a:lnTo>
                                    <a:lnTo>
                                      <a:pt x="4406" y="12"/>
                                    </a:lnTo>
                                    <a:lnTo>
                                      <a:pt x="4394" y="0"/>
                                    </a:lnTo>
                                    <a:lnTo>
                                      <a:pt x="2287" y="0"/>
                                    </a:lnTo>
                                    <a:close/>
                                  </a:path>
                                </a:pathLst>
                              </a:custGeom>
                              <a:solidFill>
                                <a:srgbClr val="92D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g:cNvPr id="7610" name="Google Shape;1000;p35"/>
                          <wpg:cNvGrpSpPr>
                            <a:grpSpLocks/>
                          </wpg:cNvGrpSpPr>
                          <wpg:grpSpPr bwMode="auto">
                            <a:xfrm>
                              <a:off x="9108" y="6298"/>
                              <a:ext cx="446" cy="2634"/>
                              <a:chOff x="9108" y="6298"/>
                              <a:chExt cx="446" cy="2634"/>
                            </a:xfrm>
                          </wpg:grpSpPr>
                          <wps:wsp>
                            <wps:cNvPr id="7611" name="Google Shape;1001;p35"/>
                            <wps:cNvSpPr>
                              <a:spLocks/>
                            </wps:cNvSpPr>
                            <wps:spPr bwMode="auto">
                              <a:xfrm>
                                <a:off x="9108" y="8486"/>
                                <a:ext cx="446" cy="446"/>
                              </a:xfrm>
                              <a:custGeom>
                                <a:avLst/>
                                <a:gdLst>
                                  <a:gd name="T0" fmla="*/ 223 w 1787"/>
                                  <a:gd name="T1" fmla="*/ 0 h 1787"/>
                                  <a:gd name="T2" fmla="*/ 0 w 1787"/>
                                  <a:gd name="T3" fmla="*/ 223 h 1787"/>
                                  <a:gd name="T4" fmla="*/ 223 w 1787"/>
                                  <a:gd name="T5" fmla="*/ 446 h 1787"/>
                                  <a:gd name="T6" fmla="*/ 446 w 1787"/>
                                  <a:gd name="T7" fmla="*/ 223 h 1787"/>
                                  <a:gd name="T8" fmla="*/ 223 w 1787"/>
                                  <a:gd name="T9" fmla="*/ 0 h 178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7" h="1787" extrusionOk="0">
                                    <a:moveTo>
                                      <a:pt x="894" y="1"/>
                                    </a:moveTo>
                                    <a:cubicBezTo>
                                      <a:pt x="406" y="1"/>
                                      <a:pt x="1" y="406"/>
                                      <a:pt x="1" y="894"/>
                                    </a:cubicBezTo>
                                    <a:cubicBezTo>
                                      <a:pt x="1" y="1382"/>
                                      <a:pt x="406" y="1787"/>
                                      <a:pt x="894" y="1787"/>
                                    </a:cubicBezTo>
                                    <a:cubicBezTo>
                                      <a:pt x="1382" y="1787"/>
                                      <a:pt x="1787" y="1382"/>
                                      <a:pt x="1787" y="894"/>
                                    </a:cubicBezTo>
                                    <a:cubicBezTo>
                                      <a:pt x="1787" y="406"/>
                                      <a:pt x="1382" y="1"/>
                                      <a:pt x="894"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12" name="Google Shape;1002;p35"/>
                            <wps:cNvSpPr>
                              <a:spLocks/>
                            </wps:cNvSpPr>
                            <wps:spPr bwMode="auto">
                              <a:xfrm>
                                <a:off x="9108" y="7724"/>
                                <a:ext cx="446" cy="443"/>
                              </a:xfrm>
                              <a:custGeom>
                                <a:avLst/>
                                <a:gdLst>
                                  <a:gd name="T0" fmla="*/ 223 w 1787"/>
                                  <a:gd name="T1" fmla="*/ 0 h 1775"/>
                                  <a:gd name="T2" fmla="*/ 0 w 1787"/>
                                  <a:gd name="T3" fmla="*/ 223 h 1775"/>
                                  <a:gd name="T4" fmla="*/ 223 w 1787"/>
                                  <a:gd name="T5" fmla="*/ 443 h 1775"/>
                                  <a:gd name="T6" fmla="*/ 446 w 1787"/>
                                  <a:gd name="T7" fmla="*/ 223 h 1775"/>
                                  <a:gd name="T8" fmla="*/ 223 w 1787"/>
                                  <a:gd name="T9" fmla="*/ 0 h 177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7" h="1775" extrusionOk="0">
                                    <a:moveTo>
                                      <a:pt x="894" y="1"/>
                                    </a:moveTo>
                                    <a:cubicBezTo>
                                      <a:pt x="406" y="1"/>
                                      <a:pt x="1" y="406"/>
                                      <a:pt x="1" y="894"/>
                                    </a:cubicBezTo>
                                    <a:cubicBezTo>
                                      <a:pt x="1" y="1382"/>
                                      <a:pt x="406" y="1775"/>
                                      <a:pt x="894" y="1775"/>
                                    </a:cubicBezTo>
                                    <a:cubicBezTo>
                                      <a:pt x="1382" y="1775"/>
                                      <a:pt x="1787" y="1382"/>
                                      <a:pt x="1787" y="894"/>
                                    </a:cubicBezTo>
                                    <a:cubicBezTo>
                                      <a:pt x="1787" y="406"/>
                                      <a:pt x="1382" y="1"/>
                                      <a:pt x="894"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13" name="Google Shape;1003;p35"/>
                            <wps:cNvSpPr>
                              <a:spLocks/>
                            </wps:cNvSpPr>
                            <wps:spPr bwMode="auto">
                              <a:xfrm>
                                <a:off x="9108" y="6962"/>
                                <a:ext cx="446" cy="443"/>
                              </a:xfrm>
                              <a:custGeom>
                                <a:avLst/>
                                <a:gdLst>
                                  <a:gd name="T0" fmla="*/ 223 w 1787"/>
                                  <a:gd name="T1" fmla="*/ 0 h 1775"/>
                                  <a:gd name="T2" fmla="*/ 0 w 1787"/>
                                  <a:gd name="T3" fmla="*/ 223 h 1775"/>
                                  <a:gd name="T4" fmla="*/ 223 w 1787"/>
                                  <a:gd name="T5" fmla="*/ 443 h 1775"/>
                                  <a:gd name="T6" fmla="*/ 446 w 1787"/>
                                  <a:gd name="T7" fmla="*/ 223 h 1775"/>
                                  <a:gd name="T8" fmla="*/ 223 w 1787"/>
                                  <a:gd name="T9" fmla="*/ 0 h 177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7" h="1775" extrusionOk="0">
                                    <a:moveTo>
                                      <a:pt x="894" y="1"/>
                                    </a:moveTo>
                                    <a:cubicBezTo>
                                      <a:pt x="406" y="1"/>
                                      <a:pt x="1" y="394"/>
                                      <a:pt x="1" y="894"/>
                                    </a:cubicBezTo>
                                    <a:cubicBezTo>
                                      <a:pt x="1" y="1382"/>
                                      <a:pt x="406" y="1775"/>
                                      <a:pt x="894" y="1775"/>
                                    </a:cubicBezTo>
                                    <a:cubicBezTo>
                                      <a:pt x="1382" y="1775"/>
                                      <a:pt x="1787" y="1382"/>
                                      <a:pt x="1787" y="894"/>
                                    </a:cubicBezTo>
                                    <a:cubicBezTo>
                                      <a:pt x="1787" y="394"/>
                                      <a:pt x="1382" y="1"/>
                                      <a:pt x="894"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14" name="Google Shape;1004;p35"/>
                            <wps:cNvSpPr>
                              <a:spLocks/>
                            </wps:cNvSpPr>
                            <wps:spPr bwMode="auto">
                              <a:xfrm>
                                <a:off x="9108" y="6298"/>
                                <a:ext cx="446" cy="444"/>
                              </a:xfrm>
                              <a:custGeom>
                                <a:avLst/>
                                <a:gdLst>
                                  <a:gd name="T0" fmla="*/ 223 w 1787"/>
                                  <a:gd name="T1" fmla="*/ 0 h 1775"/>
                                  <a:gd name="T2" fmla="*/ 0 w 1787"/>
                                  <a:gd name="T3" fmla="*/ 224 h 1775"/>
                                  <a:gd name="T4" fmla="*/ 223 w 1787"/>
                                  <a:gd name="T5" fmla="*/ 444 h 1775"/>
                                  <a:gd name="T6" fmla="*/ 446 w 1787"/>
                                  <a:gd name="T7" fmla="*/ 224 h 1775"/>
                                  <a:gd name="T8" fmla="*/ 223 w 1787"/>
                                  <a:gd name="T9" fmla="*/ 0 h 177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7" h="1775" extrusionOk="0">
                                    <a:moveTo>
                                      <a:pt x="894" y="1"/>
                                    </a:moveTo>
                                    <a:cubicBezTo>
                                      <a:pt x="406" y="1"/>
                                      <a:pt x="1" y="394"/>
                                      <a:pt x="1" y="894"/>
                                    </a:cubicBezTo>
                                    <a:cubicBezTo>
                                      <a:pt x="1" y="1382"/>
                                      <a:pt x="406" y="1775"/>
                                      <a:pt x="894" y="1775"/>
                                    </a:cubicBezTo>
                                    <a:cubicBezTo>
                                      <a:pt x="1382" y="1775"/>
                                      <a:pt x="1787" y="1382"/>
                                      <a:pt x="1787" y="894"/>
                                    </a:cubicBezTo>
                                    <a:cubicBezTo>
                                      <a:pt x="1787" y="394"/>
                                      <a:pt x="1382" y="1"/>
                                      <a:pt x="894"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s:wsp>
                          <wps:cNvPr id="7615" name="Google Shape;1006;p35"/>
                          <wps:cNvSpPr txBox="1">
                            <a:spLocks noChangeArrowheads="1"/>
                          </wps:cNvSpPr>
                          <wps:spPr bwMode="auto">
                            <a:xfrm>
                              <a:off x="-4663" y="400"/>
                              <a:ext cx="27946" cy="6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185327" w:rsidRDefault="00693FEF" w:rsidP="000D0CA1">
                                <w:pPr>
                                  <w:keepNext/>
                                  <w:bidi w:val="0"/>
                                  <w:jc w:val="center"/>
                                  <w:rPr>
                                    <w:rFonts w:ascii="Adobe Arabic" w:eastAsia="Roboto" w:hAnsi="Adobe Arabic" w:cs="Adobe Arabic"/>
                                    <w:b/>
                                    <w:bCs/>
                                    <w:szCs w:val="28"/>
                                    <w:rtl/>
                                    <w:lang w:bidi="ar-SY"/>
                                  </w:rPr>
                                </w:pPr>
                                <w:r w:rsidRPr="00185327">
                                  <w:rPr>
                                    <w:rFonts w:ascii="Adobe Arabic" w:hAnsi="Adobe Arabic" w:cs="Adobe Arabic"/>
                                    <w:b/>
                                    <w:bCs/>
                                    <w:sz w:val="36"/>
                                    <w:szCs w:val="36"/>
                                    <w:rtl/>
                                    <w:lang w:bidi="ar-SY"/>
                                  </w:rPr>
                                  <w:t>احترام وقت العمل</w:t>
                                </w:r>
                              </w:p>
                            </w:txbxContent>
                          </wps:txbx>
                          <wps:bodyPr rot="0" vert="horz" wrap="square" lIns="0" tIns="0" rIns="0" bIns="0" anchor="ctr" anchorCtr="0" upright="1">
                            <a:noAutofit/>
                          </wps:bodyPr>
                        </wps:wsp>
                      </wpg:grpSp>
                    </wpg:wgp>
                  </a:graphicData>
                </a:graphic>
                <wp14:sizeRelH relativeFrom="margin">
                  <wp14:pctWidth>0</wp14:pctWidth>
                </wp14:sizeRelH>
              </wp:anchor>
            </w:drawing>
          </mc:Choice>
          <mc:Fallback>
            <w:pict>
              <v:group id="Group 7915" o:spid="_x0000_s1914" style="position:absolute;left:0;text-align:left;margin-left:0;margin-top:4.2pt;width:303.9pt;height:191.6pt;z-index:252312576;mso-position-horizontal:center;mso-position-horizontal-relative:margin;mso-position-vertical-relative:text;mso-width-relative:margin" coordorigin="22076,3813" coordsize="34639,24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">
                <v:group id="Google Shape;993;p35" o:spid="_x0000_s1915" style="position:absolute;left:44679;top:3912;width:12036;height:14852;flip:x" coordorigin="-295,666" coordsize="20620,254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3xdSMQAAADdAAAA&#10;DwAAAAAAAAAAAAAAAACqAgAAZHJzL2Rvd25yZXYueG1sUEsFBgAAAAAEAAQA+gAAAJsDAAAAAA==&#10;">
                  <v:shape id="Google Shape;994;p35" o:spid="_x0000_s1916" style="position:absolute;left:9278;top:19902;width:5183;height:5180;visibility:visible;mso-wrap-style:square;v-text-anchor:middle" coordsize="20730,207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Y1GLwA&#10;AADdAAAADwAAAGRycy9kb3ducmV2LnhtbERPSwrCMBDdC94hjOBOUwWNVKOIKAiu/O3HZmyLzaQ0&#10;UevtzUJw+Xj/xaq1lXhR40vHGkbDBARx5kzJuYbLeTeYgfAB2WDlmDR8yMNq2e0sMDXuzUd6nUIu&#10;Ygj7FDUUIdSplD4ryKIfupo4cnfXWAwRNrk0Db5juK3kOEmm0mLJsaHAmjYFZY/T02p43vazbHI8&#10;KLVmp/LrlsdbZK37vXY9BxGoDX/xz703GtRExbnxTXwCcvk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k1jUYvAAAAN0AAAAPAAAAAAAAAAAAAAAAAJgCAABkcnMvZG93bnJldi54&#10;bWxQSwUGAAAAAAQABAD1AAAAgQMAAAAA&#10;" adj="-11796480,,5400" path="m10371,1c4644,1,,4633,,10359v,5715,4644,10359,10371,10359c16086,20718,20729,16074,20729,10359,20729,4633,16086,1,10371,1xe" fillcolor="#4949e7" stroked="f">
                    <v:stroke joinstyle="miter"/>
                    <v:formulas/>
                    <v:path arrowok="t" o:extrusionok="f" o:connecttype="custom" o:connectlocs="648,0;0,648;648,1295;1296,648;648,0" o:connectangles="0,0,0,0,0" textboxrect="0,0,20730,20718"/>
                    <v:textbox inset="0,0,0,0">
                      <w:txbxContent>
                        <w:p w:rsidR="00693FEF" w:rsidRDefault="00693FEF" w:rsidP="000D0CA1">
                          <w:pPr>
                            <w:keepNext/>
                            <w:bidi w:val="0"/>
                            <w:jc w:val="center"/>
                            <w:rPr>
                              <w:color w:val="FFFFFF"/>
                              <w:szCs w:val="28"/>
                            </w:rPr>
                          </w:pPr>
                          <w:r>
                            <w:rPr>
                              <w:color w:val="FFFFFF"/>
                              <w:szCs w:val="28"/>
                            </w:rPr>
                            <w:t>01</w:t>
                          </w:r>
                        </w:p>
                      </w:txbxContent>
                    </v:textbox>
                  </v:shape>
                  <v:shape id="Google Shape;995;p35" o:spid="_x0000_s1917" style="position:absolute;left:7475;top:20042;width:3259;height:6067;visibility:visible;mso-wrap-style:square;v-text-anchor:middle" coordsize="13038,24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MFk8gA&#10;AADdAAAADwAAAGRycy9kb3ducmV2LnhtbESPX0vDQBDE3wW/w7GFvoi9WKltY69FWgWhohj/PC+5&#10;bRLM7YW7bRv99F5B8HGYmd8wi1XvWnWgEBvPBq5GGSji0tuGKwPvbw+XM1BRkC22nsnAN0VYLc/P&#10;Fphbf+RXOhRSqQThmKOBWqTLtY5lTQ7jyHfEydv54FCSDJW2AY8J7lo9zrIb7bDhtFBjR+uayq9i&#10;7wzMw/P24lPkenv/NJ41m4/i5ccWxgwH/d0tKKFe/sN/7UdrYDqZzuH0Jj0Bvfw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gwWTyAAAAN0AAAAPAAAAAAAAAAAAAAAAAJgCAABk&#10;cnMvZG93bnJldi54bWxQSwUGAAAAAAQABAD1AAAAjQMAAAAA&#10;" path="m13038,24265nfc10311,23742,7716,22420,5620,20313,,14705,,5608,5620,1e" filled="f" strokecolor="#869fb2" strokeweight="2.26528mm">
                    <v:stroke startarrowwidth="narrow" startarrowlength="short" endarrowwidth="narrow" endarrowlength="short" miterlimit="7803f" joinstyle="miter"/>
                    <v:path arrowok="t" o:extrusionok="f" o:connecttype="custom" o:connectlocs="815,1517;351,1270;351,0" o:connectangles="0,0,0"/>
                  </v:shape>
                  <v:group id="Google Shape;996;p35" o:spid="_x0000_s1918" style="position:absolute;left:2476;top:10759;width:17849;height:13791;flip:x" coordorigin="2557,10759" coordsize="17849,13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UC1G8EAAADdAAAADwAAAGRycy9kb3ducmV2LnhtbERPTYvCMBC9C/6HMII3&#10;TZWuK9UoIiiy7MWuisehGdtgMylN1PrvN4eFPT7e93Ld2Vo8qfXGsYLJOAFBXDhtuFRw+tmN5iB8&#10;QNZYOyYFb/KwXvV7S8y0e/GRnnkoRQxhn6GCKoQmk9IXFVn0Y9cQR+7mWoshwraUusVXDLe1nCbJ&#10;TFo0HBsqbGhbUXHPH1bBeWNSSi/Xr++kIDpoed3nJlVqOOg2CxCBuvAv/nMftILPj3ncH9/EJyBX&#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5UC1G8EAAADdAAAADwAA&#10;AAAAAAAAAAAAAACqAgAAZHJzL2Rvd25yZXYueG1sUEsFBgAAAAAEAAQA+gAAAJgDAAAAAA==&#10;">
                    <v:shape id="Google Shape;997;p35" o:spid="_x0000_s1919" style="position:absolute;left:3027;top:22655;width:3670;height:1262;visibility:visible;mso-wrap-style:square;v-text-anchor:middle" coordsize="14681,5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BgM8cA&#10;AADdAAAADwAAAGRycy9kb3ducmV2LnhtbESPQWvCQBSE74X+h+UVequblFRj6ipBUKTgoUmh9PbM&#10;PpNg9m3IbjX9911B8DjMzDfMYjWaTpxpcK1lBfEkAkFcWd1yreCr3LykIJxH1thZJgV/5GC1fHxY&#10;YKbthT/pXPhaBAi7DBU03veZlK5qyKCb2J44eEc7GPRBDrXUA14C3HTyNYqm0mDLYaHBntYNVafi&#10;1yiQ38lpvz0cyzr5+YjnY+VmaZ4q9fw05u8gPI3+Hr61d1rB7C2N4fomPA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wYDPHAAAA3QAAAA8AAAAAAAAAAAAAAAAAmAIAAGRy&#10;cy9kb3ducmV2LnhtbFBLBQYAAAAABAAEAPUAAACMAwAAAAA=&#10;" path="m,5048nfl9632,5048v2786,,5049,-2262,5049,-5048e" filled="f" strokecolor="#4949e7" strokeweight="1.1326mm">
                      <v:stroke startarrowwidth="narrow" startarrowlength="short" endarrowwidth="narrow" endarrowlength="short" miterlimit="7803f" joinstyle="miter"/>
                      <v:path arrowok="t" o:extrusionok="f" o:connecttype="custom" o:connectlocs="0,315;602,315;917,0" o:connectangles="0,0,0"/>
                    </v:shape>
                    <v:shape id="Google Shape;998;p35" o:spid="_x0000_s1920" style="position:absolute;left:6697;top:10759;width:13710;height:12043;visibility:visible;mso-wrap-style:square;v-text-anchor:middle" coordsize="54841,48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J3MQA&#10;AADdAAAADwAAAGRycy9kb3ducmV2LnhtbESPQWvCQBSE7wX/w/IEb3VjxBqiq0igoEdj6fmZfSbB&#10;7NuY3Zrk37uFQo/DzHzDbPeDacSTOldbVrCYRyCIC6trLhV8XT7fExDOI2tsLJOCkRzsd5O3Laba&#10;9nymZ+5LESDsUlRQed+mUrqiIoNublvi4N1sZ9AH2ZVSd9gHuGlkHEUf0mDNYaHClrKKinv+YxT0&#10;p6y4jnn/cKc4Gc7fx8xclqNSs+lw2IDwNPj/8F/7qBWsV0kMv2/CE5C7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GidzEAAAA3QAAAA8AAAAAAAAAAAAAAAAAmAIAAGRycy9k&#10;b3ducmV2LnhtbFBLBQYAAAAABAAEAPUAAACJAwAAAAA=&#10;" path="m40958,46268nfl49805,46268v2786,,5036,-2262,5036,-5048l54841,13490v,-2786,-2250,-5036,-5036,-5036l34469,8454v-655,,-1262,-309,-1643,-833l29076,1120c28254,1,26587,1,25778,1120l22027,7621v-393,524,-1000,833,-1655,833l5049,8454c2263,8454,1,10704,1,13490r,34683e" filled="f" strokecolor="#4949e7" strokeweight="1.1326mm">
                      <v:stroke startarrowwidth="narrow" startarrowlength="short" endarrowwidth="narrow" endarrowlength="short" miterlimit="7803f" joinstyle="miter"/>
                      <v:path arrowok="t" o:extrusionok="f" o:connecttype="custom" o:connectlocs="2560,2892;3113,2892;3427,2576;3427,843;3113,528;2154,528;2051,476;1817,70;1611,70;1377,476;1273,528;315,528;0,843;0,3011" o:connectangles="0,0,0,0,0,0,0,0,0,0,0,0,0,0"/>
                    </v:shape>
                    <v:shape id="Google Shape;999;p35" o:spid="_x0000_s1921" style="position:absolute;left:2557;top:23249;width:1102;height:1301;visibility:visible;mso-wrap-style:square;v-text-anchor:middle" coordsize="4406,5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YxlsYA&#10;AADdAAAADwAAAGRycy9kb3ducmV2LnhtbESPQWvCQBSE74X+h+UVvNVNKq2SuooIUin2oO3B4zP7&#10;zIbmvQ3ZVdP+elco9DjMzDfMdN5zo87UhdqLgXyYgSIpva2lMvD1uXqcgAoRxWLjhQz8UID57P5u&#10;ioX1F9nSeRcrlSASCjTgYmwLrUPpiDEMfUuSvKPvGGOSXaVth5cE50Y/ZdmLZqwlLThsaemo/N6d&#10;2EB5eF9teMOn40c+ym3u3n55L8YMHvrFK6hIffwP/7XX1sD4eTKC25v0BPT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YxlsYAAADdAAAADwAAAAAAAAAAAAAAAACYAgAAZHJz&#10;L2Rvd25yZXYueG1sUEsFBgAAAAAEAAQA9QAAAIsDAAAAAA==&#10;" path="m2287,l1072,1405,1,2631,2239,5203r2143,l2132,2631,4406,12,4394,,2287,xe" fillcolor="#4949e7" stroked="f">
                      <v:path arrowok="t" o:extrusionok="f" o:connecttype="custom" o:connectlocs="143,0;67,88;0,165;140,325;274,325;133,165;276,1;275,0;143,0" o:connectangles="0,0,0,0,0,0,0,0,0"/>
                    </v:shape>
                  </v:group>
                  <v:group id="Google Shape;1000;p35" o:spid="_x0000_s1922" style="position:absolute;left:9108;top:6298;width:446;height:2634" coordorigin="9108,6298" coordsize="446,2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sg1nMcAAADd&#10;AAAADwAAAAAAAAAAAAAAAACqAgAAZHJzL2Rvd25yZXYueG1sUEsFBgAAAAAEAAQA+gAAAJ4DAAAA&#10;AA==&#10;">
                    <v:shape id="Google Shape;1001;p35" o:spid="_x0000_s1923" style="position:absolute;left:9108;top:8486;width:446;height:446;visibility:visible;mso-wrap-style:square;v-text-anchor:middle" coordsize="1787,1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c2uMgA&#10;AADdAAAADwAAAGRycy9kb3ducmV2LnhtbESP3WrCQBSE7wXfYTmF3hTd2Pqbuoq0tPZCEH8e4Jg9&#10;JtHs2ZBdk7RP3y0UvBxm5htmvmxNIWqqXG5ZwaAfgSBOrM45VXA8fPSmIJxH1lhYJgXf5GC56Hbm&#10;GGvb8I7qvU9FgLCLUUHmfRlL6ZKMDLq+LYmDd7aVQR9klUpdYRPgppDPUTSWBnMOCxmW9JZRct3f&#10;jILb5Yzb07HeDJ8un83ufbYe/sgXpR4f2tUrCE+tv4f/219awWQ0HcHfm/AE5O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Bza4yAAAAN0AAAAPAAAAAAAAAAAAAAAAAJgCAABk&#10;cnMvZG93bnJldi54bWxQSwUGAAAAAAQABAD1AAAAjQMAAAAA&#10;" path="m894,1c406,1,1,406,1,894v,488,405,893,893,893c1382,1787,1787,1382,1787,894,1787,406,1382,1,894,1xe" fillcolor="#869fb2" stroked="f">
                      <v:path arrowok="t" o:extrusionok="f" o:connecttype="custom" o:connectlocs="56,0;0,56;56,111;111,56;56,0" o:connectangles="0,0,0,0,0"/>
                    </v:shape>
                    <v:shape id="Google Shape;1002;p35" o:spid="_x0000_s1924" style="position:absolute;left:9108;top:7724;width:446;height:443;visibility:visible;mso-wrap-style:square;v-text-anchor:middle" coordsize="1787,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xy1cEA&#10;AADdAAAADwAAAGRycy9kb3ducmV2LnhtbESPzQrCMBCE74LvEFbwIpoq+EM1igiC3vx7gLVZ22qz&#10;KU2s9e2NIHgcZuYbZrFqTCFqqlxuWcFwEIEgTqzOOVVwOW/7MxDOI2ssLJOCNzlYLdutBcbavvhI&#10;9cmnIkDYxagg876MpXRJRgbdwJbEwbvZyqAPskqlrvAV4KaQoyiaSIM5h4UMS9pklDxOT6PgccB3&#10;mfdq7B2vibneN+PdnfdKdTvNeg7CU+P/4V97pxVMx7MJfN+EJyC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MctXBAAAA3QAAAA8AAAAAAAAAAAAAAAAAmAIAAGRycy9kb3du&#10;cmV2LnhtbFBLBQYAAAAABAAEAPUAAACGAwAAAAA=&#10;" path="m894,1c406,1,1,406,1,894v,488,405,881,893,881c1382,1775,1787,1382,1787,894,1787,406,1382,1,894,1xe" fillcolor="#869fb2" stroked="f">
                      <v:path arrowok="t" o:extrusionok="f" o:connecttype="custom" o:connectlocs="56,0;0,56;56,111;111,56;56,0" o:connectangles="0,0,0,0,0"/>
                    </v:shape>
                    <v:shape id="Google Shape;1003;p35" o:spid="_x0000_s1925" style="position:absolute;left:9108;top:6962;width:446;height:443;visibility:visible;mso-wrap-style:square;v-text-anchor:middle" coordsize="1787,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DXTsEA&#10;AADdAAAADwAAAGRycy9kb3ducmV2LnhtbESPzQrCMBCE74LvEFbwIpoq+EM1igiC3vx7gLVZ22qz&#10;KU2s9e2NIHgcZuYbZrFqTCFqqlxuWcFwEIEgTqzOOVVwOW/7MxDOI2ssLJOCNzlYLdutBcbavvhI&#10;9cmnIkDYxagg876MpXRJRgbdwJbEwbvZyqAPskqlrvAV4KaQoyiaSIM5h4UMS9pklDxOT6PgccB3&#10;mfdq7B2vibneN+PdnfdKdTvNeg7CU+P/4V97pxVMx7MpfN+EJyC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QA107BAAAA3QAAAA8AAAAAAAAAAAAAAAAAmAIAAGRycy9kb3du&#10;cmV2LnhtbFBLBQYAAAAABAAEAPUAAACGAwAAAAA=&#10;" path="m894,1c406,1,1,394,1,894v,488,405,881,893,881c1382,1775,1787,1382,1787,894,1787,394,1382,1,894,1xe" fillcolor="#869fb2" stroked="f">
                      <v:path arrowok="t" o:extrusionok="f" o:connecttype="custom" o:connectlocs="56,0;0,56;56,111;111,56;56,0" o:connectangles="0,0,0,0,0"/>
                    </v:shape>
                    <v:shape id="Google Shape;1004;p35" o:spid="_x0000_s1926" style="position:absolute;left:9108;top:6298;width:446;height:444;visibility:visible;mso-wrap-style:square;v-text-anchor:middle" coordsize="1787,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9DPL4A&#10;AADdAAAADwAAAGRycy9kb3ducmV2LnhtbERPSwrCMBDdC94hjOBGNFXwQzWKCILu/B1g2oxttZmU&#10;JtZ6e7MQXD7ef7VpTSkaql1hWcF4FIEgTq0uOFNwu+6HCxDOI2ssLZOCDznYrLudFcbavvlMzcVn&#10;IoSwi1FB7n0VS+nSnAy6ka2IA3e3tUEfYJ1JXeM7hJtSTqJoJg0WHBpyrGiXU/q8vIyC5wk/VTFo&#10;cHBOUpM8dtPDg49K9XvtdgnCU+v/4p/7oBXMp4swN7wJT0C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WfQzy+AAAA3QAAAA8AAAAAAAAAAAAAAAAAmAIAAGRycy9kb3ducmV2&#10;LnhtbFBLBQYAAAAABAAEAPUAAACDAwAAAAA=&#10;" path="m894,1c406,1,1,394,1,894v,488,405,881,893,881c1382,1775,1787,1382,1787,894,1787,394,1382,1,894,1xe" fillcolor="#869fb2" stroked="f">
                      <v:path arrowok="t" o:extrusionok="f" o:connecttype="custom" o:connectlocs="56,0;0,56;56,111;111,56;56,0" o:connectangles="0,0,0,0,0"/>
                    </v:shape>
                  </v:group>
                  <v:shape id="Google Shape;1006;p35" o:spid="_x0000_s1927" type="#_x0000_t202" style="position:absolute;left:-295;top:666;width:19583;height:67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LPg8YA&#10;AADdAAAADwAAAGRycy9kb3ducmV2LnhtbESP3WrCQBSE7wu+w3IEb4rZWGiN0VX8wbQ3vYj6AIfs&#10;MQlmz4bs1sQ+fbdQ6OUwM98wq81gGnGnztWWFcyiGARxYXXNpYLL+ThNQDiPrLGxTAoe5GCzHj2t&#10;MNW255zuJ1+KAGGXooLK+zaV0hUVGXSRbYmDd7WdQR9kV0rdYR/gppEvcfwmDdYcFipsaV9RcTt9&#10;GQW0ze33581lJt8d9tm1ZnqW70pNxsN2CcLT4P/Df+0PrWD+mizg901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LPg8YAAADdAAAADwAAAAAAAAAAAAAAAACYAgAAZHJz&#10;L2Rvd25yZXYueG1sUEsFBgAAAAAEAAQA9QAAAIsDAAAAAA==&#10;" filled="f" stroked="f">
                    <v:textbox inset="0,0,0,0">
                      <w:txbxContent>
                        <w:p w:rsidR="00693FEF" w:rsidRPr="00185327" w:rsidRDefault="00693FEF" w:rsidP="000D0CA1">
                          <w:pPr>
                            <w:keepNext/>
                            <w:bidi w:val="0"/>
                            <w:jc w:val="center"/>
                            <w:rPr>
                              <w:rFonts w:ascii="Adobe Arabic" w:eastAsia="Roboto" w:hAnsi="Adobe Arabic" w:cs="Adobe Arabic"/>
                              <w:b/>
                              <w:bCs/>
                              <w:sz w:val="36"/>
                              <w:szCs w:val="36"/>
                              <w:lang w:bidi="ar-SY"/>
                            </w:rPr>
                          </w:pPr>
                          <w:r w:rsidRPr="00185327">
                            <w:rPr>
                              <w:rFonts w:ascii="Adobe Arabic" w:eastAsia="Roboto" w:hAnsi="Adobe Arabic" w:cs="Adobe Arabic"/>
                              <w:b/>
                              <w:bCs/>
                              <w:sz w:val="36"/>
                              <w:szCs w:val="36"/>
                              <w:rtl/>
                            </w:rPr>
                            <w:t>العمل عبادة</w:t>
                          </w:r>
                        </w:p>
                      </w:txbxContent>
                    </v:textbox>
                  </v:shape>
                </v:group>
                <v:group id="Google Shape;979;p35" o:spid="_x0000_s1928" style="position:absolute;left:31114;top:8484;width:18594;height:19663;flip:x" coordorigin="-6277,285" coordsize="34054,279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CZI8bCAAAA3QAAAA8A&#10;AAAAAAAAAAAAAAAAqgIAAGRycy9kb3ducmV2LnhtbFBLBQYAAAAABAAEAPoAAACZAwAAAAA=&#10;">
                  <v:shape id="Google Shape;980;p35" o:spid="_x0000_s1929" style="position:absolute;left:8547;top:285;width:5535;height:4302;visibility:visible;mso-wrap-style:square;v-text-anchor:middle" coordsize="20718,207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UFycUA&#10;AADdAAAADwAAAGRycy9kb3ducmV2LnhtbESPT4vCMBTE74LfITxhb5paVtftGkWFBT2Jf1j2+Gie&#10;bbF5CU2q3W9vBGGPw8z8hpkvO1OLGzW+sqxgPEpAEOdWV1woOJ++hzMQPiBrrC2Tgj/ysFz0e3PM&#10;tL3zgW7HUIgIYZ+hgjIEl0np85IM+pF1xNG72MZgiLIppG7wHuGmlmmSTKXBiuNCiY42JeXXY2sU&#10;7NrO/VT71KXyet7Joj3sf9/XSr0NutUXiEBd+A+/2lut4GPyOYbnm/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ZQXJxQAAAN0AAAAPAAAAAAAAAAAAAAAAAJgCAABkcnMv&#10;ZG93bnJldi54bWxQSwUGAAAAAAQABAD1AAAAigMAAAAA&#10;" adj="-11796480,,5400" path="m10359,1c4632,1,1,4644,1,10371v,5715,4631,10359,10358,10359c16086,20730,20718,16086,20718,10371,20718,4644,16086,1,10359,1xe" fillcolor="#fcbd24" stroked="f">
                    <v:stroke joinstyle="miter"/>
                    <v:formulas/>
                    <v:path arrowok="t" o:extrusionok="f" o:connecttype="custom" o:connectlocs="739,0;0,447;739,893;1479,447;739,0" o:connectangles="0,0,0,0,0" textboxrect="0,0,20718,20730"/>
                    <v:textbox inset="0,0,0,0">
                      <w:txbxContent>
                        <w:p w:rsidR="00693FEF" w:rsidRDefault="00693FEF" w:rsidP="000D0CA1">
                          <w:pPr>
                            <w:keepNext/>
                            <w:bidi w:val="0"/>
                            <w:jc w:val="center"/>
                            <w:rPr>
                              <w:rFonts w:cs="Times New Roman"/>
                              <w:color w:val="FFFFFF"/>
                              <w:szCs w:val="28"/>
                              <w:lang w:bidi="ar-SY"/>
                            </w:rPr>
                          </w:pPr>
                          <w:r>
                            <w:rPr>
                              <w:rFonts w:cs="Times New Roman"/>
                              <w:color w:val="FFFFFF"/>
                              <w:szCs w:val="28"/>
                              <w:lang w:bidi="ar-SY"/>
                            </w:rPr>
                            <w:t>02</w:t>
                          </w:r>
                        </w:p>
                      </w:txbxContent>
                    </v:textbox>
                  </v:shape>
                  <v:shape id="Google Shape;981;p35" o:spid="_x0000_s1930" style="position:absolute;left:11961;top:583;width:3492;height:5019;visibility:visible;mso-wrap-style:square;v-text-anchor:middle" coordsize="14371,2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kR+MYA&#10;AADdAAAADwAAAGRycy9kb3ducmV2LnhtbESPW4vCMBSE3wX/QzgLvoimCt6qUUSQXVgWvOHzoTm2&#10;XZuTtola//1mQfBxmJlvmMWqMYW4U+1yywoG/QgEcWJ1zqmC03Hbm4JwHlljYZkUPMnBatluLTDW&#10;9sF7uh98KgKEXYwKMu/LWEqXZGTQ9W1JHLyLrQ36IOtU6hofAW4KOYyisTSYc1jIsKRNRsn1cDMK&#10;1rPu7vmZHL+nVbWrfs+D0XX7UyrV+WjWcxCeGv8Ov9pfWsFkNBvC/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kR+MYAAADdAAAADwAAAAAAAAAAAAAAAACYAgAAZHJz&#10;L2Rvd25yZXYueG1sUEsFBgAAAAAEAAQA9QAAAIsDAAAAAA==&#10;" path="m11918,1nfc13466,2298,14371,5061,14371,8037,14371,15967,7930,22396,,22396e" filled="f" strokecolor="#869fb2" strokeweight="2.26528mm">
                    <v:stroke startarrowwidth="narrow" startarrowlength="short" endarrowwidth="narrow" endarrowlength="short" miterlimit="7803f" joinstyle="miter"/>
                    <v:path arrowok="t" o:extrusionok="f" o:connecttype="custom" o:connectlocs="704,0;849,404;0,1125" o:connectangles="0,0,0"/>
                  </v:shape>
                  <v:group id="Google Shape;982;p35" o:spid="_x0000_s1931" style="position:absolute;left:2962;top:1624;width:19039;height:11611" coordorigin="2962,1624" coordsize="19039,116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g7NcYAAADdAAAADwAAAGRycy9kb3ducmV2LnhtbESPQWvCQBSE70L/w/IK&#10;vdVNFG2NriJiiwcRGgvi7ZF9JsHs25DdJvHfu0LB4zAz3zCLVW8q0VLjSssK4mEEgjizuuRcwe/x&#10;6/0ThPPIGivLpOBGDlbLl8ECE207/qE29bkIEHYJKii8rxMpXVaQQTe0NXHwLrYx6INscqkb7ALc&#10;VHIURVNpsOSwUGBNm4Kya/pnFHx32K3H8bbdXy+b2/k4OZz2MSn19tqv5yA89f4Z/m/vtIKPyWwM&#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Ds1xgAAAN0A&#10;AAAPAAAAAAAAAAAAAAAAAKoCAABkcnMvZG93bnJldi54bWxQSwUGAAAAAAQABAD6AAAAnQMAAAAA&#10;">
                    <v:shape id="Google Shape;983;p35" o:spid="_x0000_s1932" style="position:absolute;left:17583;top:2273;width:3954;height:1075;visibility:visible;mso-wrap-style:square;v-text-anchor:middle" coordsize="14681,5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vL7ccA&#10;AADdAAAADwAAAGRycy9kb3ducmV2LnhtbESPQWvCQBSE74X+h+UVequbirUaXaUKQpubUfD6zL5m&#10;02bfptlVk/56tyD0OMzMN8x82dlanKn1lWMFz4MEBHHhdMWlgv1u8zQB4QOyxtoxKejJw3JxfzfH&#10;VLsLb+mch1JECPsUFZgQmlRKXxiy6AeuIY7ep2sthijbUuoWLxFuazlMkrG0WHFcMNjQ2lDxnZ+s&#10;guPxY5P1X+Nslf8cstHwl/qTIaUeH7q3GYhAXfgP39rvWsHry3QEf2/iE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ry+3HAAAA3QAAAA8AAAAAAAAAAAAAAAAAmAIAAGRy&#10;cy9kb3ducmV2LnhtbFBLBQYAAAAABAAEAPUAAACMAwAAAAA=&#10;" path="m14681,nfl5037,c2262,,,2262,,5048e" filled="f" strokecolor="#fcbd24" strokeweight="1.1326mm">
                      <v:stroke startarrowwidth="narrow" startarrowlength="short" endarrowwidth="narrow" endarrowlength="short" miterlimit="7803f" joinstyle="miter"/>
                      <v:path arrowok="t" o:extrusionok="f" o:connecttype="custom" o:connectlocs="1065,0;365,0;0,229" o:connectangles="0,0,0"/>
                    </v:shape>
                    <v:shape id="Google Shape;984;p35" o:spid="_x0000_s1933" style="position:absolute;left:2962;top:3249;width:14629;height:9986;visibility:visible;mso-wrap-style:square;v-text-anchor:middle" coordsize="54841,48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v38MQA&#10;AADdAAAADwAAAGRycy9kb3ducmV2LnhtbESPwW7CMBBE70j9B2sr9QZOkSglYBAglXIFcuG2jZc4&#10;arwOsQnh7zESEsfRzLzRzBadrURLjS8dK/gcJCCIc6dLLhRkh5/+NwgfkDVWjknBjTws5m+9Gaba&#10;XXlH7T4UIkLYp6jAhFCnUvrckEU/cDVx9E6usRiibAqpG7xGuK3kMEm+pMWS44LBmtaG8v/9xSo4&#10;DjfrrKiS3fH3/DfOJmTcoV0p9fHeLacgAnXhFX62t1rBeDQZweNNf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r9/DEAAAA3QAAAA8AAAAAAAAAAAAAAAAAmAIAAGRycy9k&#10;b3ducmV2LnhtbFBLBQYAAAAABAAEAPUAAACJAwAAAAA=&#10;" path="m13883,1905nfl5036,1905c2250,1905,,4167,,6954l,34671v,2786,2250,5048,5036,5048l20372,39719v655,,1262,310,1643,834l25765,47054v822,1107,2489,1107,3298,l32814,40553v393,-524,1000,-834,1655,-834l49792,39719v2786,,5048,-2262,5048,-5048l54840,e" filled="f" strokecolor="#fcbd24" strokeweight="1.1326mm">
                      <v:stroke startarrowwidth="narrow" startarrowlength="short" endarrowwidth="narrow" endarrowlength="short" miterlimit="7803f" joinstyle="miter"/>
                      <v:path arrowok="t" o:extrusionok="f" o:connecttype="custom" o:connectlocs="988,82;358,82;0,299;0,1491;358,1708;1450,1708;1567,1744;1833,2023;2068,2023;2335,1744;2453,1708;3543,1708;3902,1491;3902,0" o:connectangles="0,0,0,0,0,0,0,0,0,0,0,0,0,0"/>
                    </v:shape>
                    <v:shape id="Google Shape;985;p35" o:spid="_x0000_s1934" style="position:absolute;left:20899;top:1624;width:1102;height:1298;visibility:visible;mso-wrap-style:square;v-text-anchor:middle" coordsize="4406,5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oQcscA&#10;AADdAAAADwAAAGRycy9kb3ducmV2LnhtbESP3WrCQBSE7wt9h+UUvKsblcaYuoooLVYQ8af3h+wx&#10;iWbPhuwa07fvFgpeDjPzDTOdd6YSLTWutKxg0I9AEGdWl5wrOB0/XhMQziNrrCyTgh9yMJ89P00x&#10;1fbOe2oPPhcBwi5FBYX3dSqlywoy6Pq2Jg7e2TYGfZBNLnWD9wA3lRxGUSwNlhwWCqxpWVB2PdyM&#10;gt1o1Zn1NbkNv8dfn/u4TbaXTaZU76VbvIPw1PlH+L+91grGb5MY/t6EJ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6EHLHAAAA3QAAAA8AAAAAAAAAAAAAAAAAmAIAAGRy&#10;cy9kb3ducmV2LnhtbFBLBQYAAAAABAAEAPUAAACMAwAAAAA=&#10;" path="m24,l2274,2572,,5180r12,12l2119,5192,3334,3799,4405,2572,2167,,24,xe" fillcolor="#fcbd24" stroked="f">
                      <v:path arrowok="t" o:extrusionok="f" o:connecttype="custom" o:connectlocs="2,0;142,161;0,324;1,325;133,325;209,238;276,161;136,0;2,0" o:connectangles="0,0,0,0,0,0,0,0,0"/>
                    </v:shape>
                  </v:group>
                  <v:group id="Google Shape;986;p35" o:spid="_x0000_s1935" style="position:absolute;left:10514;top:17128;width:444;height:2635" coordorigin="10514,17128" coordsize="443,2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M9NscAAADdAAAADwAAAGRycy9kb3ducmV2LnhtbESPQWvCQBSE7wX/w/IK&#10;vdVNFBtNs4qILT2IoBaKt0f2mYRk34bsNon/vlso9DjMzDdMthlNI3rqXGVZQTyNQBDnVldcKPi8&#10;vD0vQTiPrLGxTAru5GCznjxkmGo78In6sy9EgLBLUUHpfZtK6fKSDLqpbYmDd7OdQR9kV0jd4RDg&#10;ppGzKHqRBisOCyW2tCspr8/fRsH7gMN2Hu/7Q33b3a+XxfHrEJNST4/j9hWEp9H/h//aH1pBslgl&#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8M9NscAAADd&#10;AAAADwAAAAAAAAAAAAAAAACqAgAAZHJzL2Rvd25yZXYueG1sUEsFBgAAAAAEAAQA+gAAAJ4DAAAA&#10;AA==&#10;">
                    <v:shape id="Google Shape;987;p35" o:spid="_x0000_s1936" style="position:absolute;left:10514;top:17128;width:444;height:444;visibility:visible;mso-wrap-style:square;v-text-anchor:middle" coordsize="1775,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DHcMA&#10;AADdAAAADwAAAGRycy9kb3ducmV2LnhtbERPy4rCMBTdC/MP4Q64EU19jTPVKCIIgiDoiIO7O821&#10;LTY3tYla/94sBJeH857MalOIG1Uut6yg24lAECdW55wq2P8u298gnEfWWFgmBQ9yMJt+NCYYa3vn&#10;Ld12PhUhhF2MCjLvy1hKl2Rk0HVsSRy4k60M+gCrVOoK7yHcFLIXRV/SYM6hIcOSFhkl593VKMjt&#10;5XjYDLrr8jhf9f+Slpb/0ivV/KznYxCeav8Wv9wrrWA0/Alzw5vwBOT0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DHcMAAADdAAAADwAAAAAAAAAAAAAAAACYAgAAZHJzL2Rv&#10;d25yZXYueG1sUEsFBgAAAAAEAAQA9QAAAIgDAAAAAA==&#10;" path="m893,1c405,1,,394,,894v,488,405,881,893,881c1381,1775,1774,1382,1774,894,1774,394,1381,1,893,1xe" fillcolor="#869fb2" stroked="f">
                      <v:path arrowok="t" o:extrusionok="f" o:connecttype="custom" o:connectlocs="56,0;0,56;56,111;111,56;56,0" o:connectangles="0,0,0,0,0"/>
                    </v:shape>
                    <v:shape id="Google Shape;988;p35" o:spid="_x0000_s1937" style="position:absolute;left:10514;top:17890;width:444;height:447;visibility:visible;mso-wrap-style:square;v-text-anchor:middle" coordsize="1775,1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QblsYA&#10;AADdAAAADwAAAGRycy9kb3ducmV2LnhtbESPQWvCQBSE74L/YXmCN90o2japq5Sq4KEisQU9PrKv&#10;STT7NmRXjf++WxA8DjPzDTNbtKYSV2pcaVnBaBiBIM6sLjlX8PO9HryBcB5ZY2WZFNzJwWLe7cww&#10;0fbGKV33PhcBwi5BBYX3dSKlywoy6Ia2Jg7er20M+iCbXOoGbwFuKjmOohdpsOSwUGBNnwVl5/3F&#10;KMhOy53/2uarM7pJnE4O+mjHsVL9XvvxDsJT65/hR3ujFbxO4xj+34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QblsYAAADdAAAADwAAAAAAAAAAAAAAAACYAgAAZHJz&#10;L2Rvd25yZXYueG1sUEsFBgAAAAAEAAQA9QAAAIsDAAAAAA==&#10;" path="m893,1c405,1,,406,,894v,488,405,893,893,893c1381,1787,1774,1382,1774,894,1774,406,1381,1,893,1xe" fillcolor="#869fb2" stroked="f">
                      <v:path arrowok="t" o:extrusionok="f" o:connecttype="custom" o:connectlocs="56,0;0,56;56,112;111,56;56,0" o:connectangles="0,0,0,0,0"/>
                    </v:shape>
                    <v:shape id="Google Shape;989;p35" o:spid="_x0000_s1938" style="position:absolute;left:10514;top:18652;width:444;height:447;visibility:visible;mso-wrap-style:square;v-text-anchor:middle" coordsize="1775,1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FG8MQA&#10;AADdAAAADwAAAGRycy9kb3ducmV2LnhtbERPTWvCQBC9F/oflhF6040h2BqzkaIt9NAiWkGPQ3ZM&#10;otnZkN0m6b/vHoQeH+87W4+mET11rrasYD6LQBAXVtdcKjh+v09fQDiPrLGxTAp+ycE6f3zIMNV2&#10;4D31B1+KEMIuRQWV920qpSsqMuhmtiUO3MV2Bn2AXSl1h0MIN42Mo2ghDdYcGipsaVNRcTv8GAXF&#10;dbvzn1/l2w1dstwnJ3228VKpp8n4ugLhafT/4rv7Qyt4XkR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RRvDEAAAA3QAAAA8AAAAAAAAAAAAAAAAAmAIAAGRycy9k&#10;b3ducmV2LnhtbFBLBQYAAAAABAAEAPUAAACJAwAAAAA=&#10;" path="m893,1c405,1,,406,,894v,488,405,893,893,893c1381,1787,1774,1382,1774,894,1774,406,1381,1,893,1xe" fillcolor="#869fb2" stroked="f">
                      <v:path arrowok="t" o:extrusionok="f" o:connecttype="custom" o:connectlocs="56,0;0,56;56,112;111,56;56,0" o:connectangles="0,0,0,0,0"/>
                    </v:shape>
                    <v:shape id="Google Shape;990;p35" o:spid="_x0000_s1939" style="position:absolute;left:10514;top:19316;width:444;height:447;visibility:visible;mso-wrap-style:square;v-text-anchor:middle" coordsize="1775,1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3ja8YA&#10;AADdAAAADwAAAGRycy9kb3ducmV2LnhtbESPQWvCQBSE74L/YXkFb2ajBGuiq4ha6KFFtAU9PrLP&#10;JDX7NmS3Mf333ULB4zAz3zDLdW9q0VHrKssKJlEMgji3uuJCwefHy3gOwnlkjbVlUvBDDtar4WCJ&#10;mbZ3PlJ38oUIEHYZKii9bzIpXV6SQRfZhjh4V9sa9EG2hdQt3gPc1HIaxzNpsOKwUGJD25Ly2+nb&#10;KMi/dgf/9l7sb+iS9Jic9cVOU6VGT/1mAcJT7x/h//arVvA8iyfw9yY8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3ja8YAAADdAAAADwAAAAAAAAAAAAAAAACYAgAAZHJz&#10;L2Rvd25yZXYueG1sUEsFBgAAAAAEAAQA9QAAAIsDAAAAAA==&#10;" path="m893,1c405,1,,406,,894v,488,405,893,893,893c1381,1787,1774,1382,1774,894,1774,406,1381,1,893,1xe" fillcolor="#869fb2" stroked="f">
                      <v:path arrowok="t" o:extrusionok="f" o:connecttype="custom" o:connectlocs="56,0;0,56;56,112;111,56;56,0" o:connectangles="0,0,0,0,0"/>
                    </v:shape>
                  </v:group>
                  <v:shape id="Google Shape;992;p35" o:spid="_x0000_s1940" type="#_x0000_t202" style="position:absolute;left:-6277;top:19764;width:34054;height:84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A/1MMA&#10;AADdAAAADwAAAGRycy9kb3ducmV2LnhtbESPzarCMBSE94LvEI7gRjTVhVeqUfxBvZu7aPUBDs2x&#10;LTYnpYlafXpzQXA5zMw3zGLVmkrcqXGlZQXjUQSCOLO65FzB+bQfzkA4j6yxskwKnuRgtex2Fhhr&#10;++CE7qnPRYCwi1FB4X0dS+myggy6ka2Jg3exjUEfZJNL3eAjwE0lJ1E0lQZLDgsF1rQtKLumN6OA&#10;1ol9/V3dwSSb3fZwKZkG8qhUv9eu5yA8tf4b/rR/tYKfaTSB/zfhCcjl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A/1MMAAADdAAAADwAAAAAAAAAAAAAAAACYAgAAZHJzL2Rv&#10;d25yZXYueG1sUEsFBgAAAAAEAAQA9QAAAIgDAAAAAA==&#10;" filled="f" stroked="f">
                    <v:textbox inset="0,0,0,0">
                      <w:txbxContent>
                        <w:p w:rsidR="00693FEF" w:rsidRPr="00185327" w:rsidRDefault="00693FEF" w:rsidP="000D0CA1">
                          <w:pPr>
                            <w:keepNext/>
                            <w:bidi w:val="0"/>
                            <w:spacing w:line="240" w:lineRule="auto"/>
                            <w:jc w:val="center"/>
                            <w:rPr>
                              <w:rFonts w:ascii="Adobe Arabic" w:eastAsia="Roboto" w:hAnsi="Adobe Arabic" w:cs="Adobe Arabic"/>
                              <w:b/>
                              <w:bCs/>
                              <w:szCs w:val="28"/>
                              <w:lang w:bidi="ar-SY"/>
                            </w:rPr>
                          </w:pPr>
                          <w:r w:rsidRPr="00185327">
                            <w:rPr>
                              <w:rFonts w:ascii="Adobe Arabic" w:hAnsi="Adobe Arabic" w:cs="Adobe Arabic"/>
                              <w:b/>
                              <w:bCs/>
                              <w:sz w:val="36"/>
                              <w:szCs w:val="36"/>
                              <w:rtl/>
                            </w:rPr>
                            <w:t>الإخلاص والإتقان في العمل</w:t>
                          </w:r>
                        </w:p>
                      </w:txbxContent>
                    </v:textbox>
                  </v:shape>
                </v:group>
                <v:group id="Google Shape;993;p35" o:spid="_x0000_s1941" style="position:absolute;left:22076;top:3813;width:16301;height:15006;flip:x" coordorigin="-4663,400" coordsize="27946,257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2RJSsQAAADdAAAA&#10;DwAAAAAAAAAAAAAAAACqAgAAZHJzL2Rvd25yZXYueG1sUEsFBgAAAAAEAAQA+gAAAJsDAAAAAA==&#10;">
                  <v:shape id="Google Shape;994;p35" o:spid="_x0000_s1942" style="position:absolute;left:9278;top:19902;width:5183;height:5180;visibility:visible;mso-wrap-style:square;v-text-anchor:middle" coordsize="20730,207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ofR8QA&#10;AADdAAAADwAAAGRycy9kb3ducmV2LnhtbESPQWvCQBSE7wX/w/IEb3XXGlSiq6hF2h6NHjw+ss8k&#10;mH0bsquJ/94tFHocZuYbZrXpbS0e1PrKsYbJWIEgzp2puNBwPh3eFyB8QDZYOyYNT/KwWQ/eVpga&#10;1/GRHlkoRISwT1FDGUKTSunzkiz6sWuIo3d1rcUQZVtI02IX4baWH0rNpMWK40KJDe1Lym/Z3Wro&#10;KvX55RI53SdZc7hfsm5HP1utR8N+uwQRqA//4b/2t9Ewn6kEft/EJyD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aH0fEAAAA3QAAAA8AAAAAAAAAAAAAAAAAmAIAAGRycy9k&#10;b3ducmV2LnhtbFBLBQYAAAAABAAEAPUAAACJAwAAAAA=&#10;" adj="-11796480,,5400" path="m10371,1c4644,1,,4633,,10359v,5715,4644,10359,10371,10359c16086,20718,20729,16074,20729,10359,20729,4633,16086,1,10371,1xe" fillcolor="#92d050" stroked="f">
                    <v:stroke joinstyle="miter"/>
                    <v:formulas/>
                    <v:path arrowok="t" o:extrusionok="f" o:connecttype="custom" o:connectlocs="648,0;0,648;648,1295;1296,648;648,0" o:connectangles="0,0,0,0,0" textboxrect="0,0,20730,20718"/>
                    <v:textbox inset="0,0,0,0">
                      <w:txbxContent>
                        <w:p w:rsidR="00693FEF" w:rsidRDefault="00693FEF" w:rsidP="000D0CA1">
                          <w:pPr>
                            <w:keepNext/>
                            <w:bidi w:val="0"/>
                            <w:jc w:val="center"/>
                            <w:rPr>
                              <w:color w:val="FFFFFF"/>
                              <w:szCs w:val="28"/>
                            </w:rPr>
                          </w:pPr>
                          <w:r>
                            <w:rPr>
                              <w:color w:val="FFFFFF"/>
                              <w:szCs w:val="28"/>
                            </w:rPr>
                            <w:t>03</w:t>
                          </w:r>
                        </w:p>
                      </w:txbxContent>
                    </v:textbox>
                  </v:shape>
                  <v:shape id="Google Shape;995;p35" o:spid="_x0000_s1943" style="position:absolute;left:7475;top:20042;width:3259;height:6067;visibility:visible;mso-wrap-style:square;v-text-anchor:middle" coordsize="13038,24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dl8gA&#10;AADdAAAADwAAAGRycy9kb3ducmV2LnhtbESPX0vDQBDE3wW/w7GCL2IvVqw17bWIf0BoaWmqPi+5&#10;bRLM7YW7tY1++l5B8HGYmd8w03nvWrWnEBvPBm4GGSji0tuGKwPv29frMagoyBZbz2TghyLMZ+dn&#10;U8ytP/CG9oVUKkE45migFulyrWNZk8M48B1x8nY+OJQkQ6VtwEOCu1YPs2ykHTacFmrs6Kmm8qv4&#10;dgYewmpx9Slyu3hZDsfN80ex/rWFMZcX/eMElFAv/+G/9ps1cD/K7uD0Jj0BPTs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7R2XyAAAAN0AAAAPAAAAAAAAAAAAAAAAAJgCAABk&#10;cnMvZG93bnJldi54bWxQSwUGAAAAAAQABAD1AAAAjQMAAAAA&#10;" path="m13038,24265nfc10311,23742,7716,22420,5620,20313,,14705,,5608,5620,1e" filled="f" strokecolor="#869fb2" strokeweight="2.26528mm">
                    <v:stroke startarrowwidth="narrow" startarrowlength="short" endarrowwidth="narrow" endarrowlength="short" miterlimit="7803f" joinstyle="miter"/>
                    <v:path arrowok="t" o:extrusionok="f" o:connecttype="custom" o:connectlocs="815,1517;351,1270;351,0" o:connectangles="0,0,0"/>
                  </v:shape>
                  <v:group id="Google Shape;996;p35" o:spid="_x0000_s1944" style="position:absolute;left:2476;top:10759;width:17849;height:13791;flip:x" coordorigin="2557,10759" coordsize="17849,13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xPq0sQAAADdAAAA&#10;DwAAAAAAAAAAAAAAAACqAgAAZHJzL2Rvd25yZXYueG1sUEsFBgAAAAAEAAQA+gAAAJsDAAAAAA==&#10;">
                    <v:shape id="Google Shape;997;p35" o:spid="_x0000_s1945" style="position:absolute;left:3027;top:22655;width:3670;height:1262;visibility:visible;mso-wrap-style:square;v-text-anchor:middle" coordsize="14681,5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L0w8YA&#10;AADdAAAADwAAAGRycy9kb3ducmV2LnhtbESPT4vCMBTE7wt+h/CEvSyaukLVahQRy7rgxT/g9dE8&#10;m2LzUpqo9dtvFhb2OMzMb5jFqrO1eFDrK8cKRsMEBHHhdMWlgvMpH0xB+ICssXZMCl7kYbXsvS0w&#10;0+7JB3ocQykihH2GCkwITSalLwxZ9EPXEEfv6lqLIcq2lLrFZ4TbWn4mSSotVhwXDDa0MVTcjner&#10;YPxdV6NivzvnH+Y128rZ1zhPL0q997v1HESgLvyH/9o7rWCSJhP4fR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L0w8YAAADdAAAADwAAAAAAAAAAAAAAAACYAgAAZHJz&#10;L2Rvd25yZXYueG1sUEsFBgAAAAAEAAQA9QAAAIsDAAAAAA==&#10;" path="m,5048nfl9632,5048v2786,,5049,-2262,5049,-5048e" filled="f" strokecolor="#92d050" strokeweight="1.1326mm">
                      <v:stroke startarrowwidth="narrow" startarrowlength="short" endarrowwidth="narrow" endarrowlength="short" miterlimit="7803f" joinstyle="miter"/>
                      <v:path arrowok="t" o:extrusionok="f" o:connecttype="custom" o:connectlocs="0,315;602,315;917,0" o:connectangles="0,0,0"/>
                    </v:shape>
                    <v:shape id="Google Shape;998;p35" o:spid="_x0000_s1946" style="position:absolute;left:6697;top:10759;width:13710;height:12043;visibility:visible;mso-wrap-style:square;v-text-anchor:middle" coordsize="54841,48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cm68IA&#10;AADdAAAADwAAAGRycy9kb3ducmV2LnhtbERPTWsCMRC9F/ofwhR6q4mlbGU1ighWeylUt4fexs24&#10;WdxMliTq9t83B8Hj433PFoPrxIVCbD1rGI8UCOLam5YbDdV+/TIBEROywc4zafijCIv548MMS+Ov&#10;/E2XXWpEDuFYogabUl9KGWtLDuPI98SZO/rgMGUYGmkCXnO46+SrUoV02HJusNjTylJ92p2dBiwO&#10;G/vx8xbUV6WO1fb3k8ey1/r5aVhOQSQa0l18c2+NhvdC5bn5TX4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VybrwgAAAN0AAAAPAAAAAAAAAAAAAAAAAJgCAABkcnMvZG93&#10;bnJldi54bWxQSwUGAAAAAAQABAD1AAAAhwMAAAAA&#10;" path="m40958,46268nfl49805,46268v2786,,5036,-2262,5036,-5048l54841,13490v,-2786,-2250,-5036,-5036,-5036l34469,8454v-655,,-1262,-309,-1643,-833l29076,1120c28254,1,26587,1,25778,1120l22027,7621v-393,524,-1000,833,-1655,833l5049,8454c2263,8454,1,10704,1,13490r,34683e" filled="f" strokecolor="#92d050" strokeweight="1.1326mm">
                      <v:stroke startarrowwidth="narrow" startarrowlength="short" endarrowwidth="narrow" endarrowlength="short" miterlimit="7803f" joinstyle="miter"/>
                      <v:path arrowok="t" o:extrusionok="f" o:connecttype="custom" o:connectlocs="2560,2892;3113,2892;3427,2576;3427,843;3113,528;2154,528;2051,476;1817,70;1611,70;1377,476;1273,528;315,528;0,843;0,3011" o:connectangles="0,0,0,0,0,0,0,0,0,0,0,0,0,0"/>
                    </v:shape>
                    <v:shape id="Google Shape;999;p35" o:spid="_x0000_s1947" style="position:absolute;left:2557;top:23249;width:1102;height:1301;visibility:visible;mso-wrap-style:square;v-text-anchor:middle" coordsize="4406,5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KL3scA&#10;AADdAAAADwAAAGRycy9kb3ducmV2LnhtbESP0WrCQBRE3wv+w3KFvhTd6EPU6CpiFUophEQ/4JK9&#10;JtHs3TS7avr33ULBx2FmzjCrTW8acafO1ZYVTMYRCOLC6ppLBafjYTQH4TyyxsYyKfghB5v14GWF&#10;ibYPzuie+1IECLsEFVTet4mUrqjIoBvbljh4Z9sZ9EF2pdQdPgLcNHIaRbE0WHNYqLClXUXFNb8Z&#10;BWkaX+rPQz57n3ylt7Q/Zd9v+0yp12G/XYLw1Ptn+L/9oRXM4mgBf2/C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ii97HAAAA3QAAAA8AAAAAAAAAAAAAAAAAmAIAAGRy&#10;cy9kb3ducmV2LnhtbFBLBQYAAAAABAAEAPUAAACMAwAAAAA=&#10;" path="m2287,l1072,1405,1,2631,2239,5203r2143,l2132,2631,4406,12,4394,,2287,xe" fillcolor="#92d050" stroked="f">
                      <v:path arrowok="t" o:extrusionok="f" o:connecttype="custom" o:connectlocs="143,0;67,88;0,165;140,325;274,325;133,165;276,1;275,0;143,0" o:connectangles="0,0,0,0,0,0,0,0,0"/>
                    </v:shape>
                  </v:group>
                  <v:group id="Google Shape;1000;p35" o:spid="_x0000_s1948" style="position:absolute;left:9108;top:6298;width:446;height:2634" coordorigin="9108,6298" coordsize="446,2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zHZMMAAADdAAAADwAAAGRycy9kb3ducmV2LnhtbERPTYvCMBC9C/sfwix4&#10;07S7qEvXKCKueBDBuiDehmZsi82kNLGt/94cBI+P9z1f9qYSLTWutKwgHkcgiDOrS84V/J/+Rj8g&#10;nEfWWFkmBQ9ysFx8DOaYaNvxkdrU5yKEsEtQQeF9nUjpsoIMurGtiQN3tY1BH2CTS91gF8JNJb+i&#10;aCoNlhwaCqxpXVB2S+9GwbbDbvUdb9r97bp+XE6Tw3kfk1LDz371C8JT79/il3unFcymc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3MdkwwAAAN0AAAAP&#10;AAAAAAAAAAAAAAAAAKoCAABkcnMvZG93bnJldi54bWxQSwUGAAAAAAQABAD6AAAAmgMAAAAA&#10;">
                    <v:shape id="Google Shape;1001;p35" o:spid="_x0000_s1949" style="position:absolute;left:9108;top:8486;width:446;height:446;visibility:visible;mso-wrap-style:square;v-text-anchor:middle" coordsize="1787,1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PEQMkA&#10;AADdAAAADwAAAGRycy9kb3ducmV2LnhtbESP3WrCQBSE7wXfYTmF3hTdpBV/UlcpLbW9EMSfBzhm&#10;j0k0ezZk1yT26buFgpfDzHzDzJedKUVDtSssK4iHEQji1OqCMwWH/edgCsJ5ZI2lZVJwIwfLRb83&#10;x0TblrfU7HwmAoRdggpy76tESpfmZNANbUUcvJOtDfog60zqGtsAN6V8jqKxNFhwWMixovec0svu&#10;ahRczyfcHA/NevR0XrXbj9nX6Ee+KPX40L29gvDU+Xv4v/2tFUzGcQx/b8ITkI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BPEQMkAAADdAAAADwAAAAAAAAAAAAAAAACYAgAA&#10;ZHJzL2Rvd25yZXYueG1sUEsFBgAAAAAEAAQA9QAAAI4DAAAAAA==&#10;" path="m894,1c406,1,1,406,1,894v,488,405,893,893,893c1382,1787,1787,1382,1787,894,1787,406,1382,1,894,1xe" fillcolor="#869fb2" stroked="f">
                      <v:path arrowok="t" o:extrusionok="f" o:connecttype="custom" o:connectlocs="56,0;0,56;56,111;111,56;56,0" o:connectangles="0,0,0,0,0"/>
                    </v:shape>
                    <v:shape id="Google Shape;1002;p35" o:spid="_x0000_s1950" style="position:absolute;left:9108;top:7724;width:446;height:443;visibility:visible;mso-wrap-style:square;v-text-anchor:middle" coordsize="1787,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iALcEA&#10;AADdAAAADwAAAGRycy9kb3ducmV2LnhtbESPzQrCMBCE74LvEFbwIpoq+EM1igiC3vx7gLVZ22qz&#10;KU2s9e2NIHgcZuYbZrFqTCFqqlxuWcFwEIEgTqzOOVVwOW/7MxDOI2ssLJOCNzlYLdutBcbavvhI&#10;9cmnIkDYxagg876MpXRJRgbdwJbEwbvZyqAPskqlrvAV4KaQoyiaSIM5h4UMS9pklDxOT6PgccB3&#10;mfdq7B2vibneN+PdnfdKdTvNeg7CU+P/4V97pxVMJ8MRfN+EJyC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dYgC3BAAAA3QAAAA8AAAAAAAAAAAAAAAAAmAIAAGRycy9kb3du&#10;cmV2LnhtbFBLBQYAAAAABAAEAPUAAACGAwAAAAA=&#10;" path="m894,1c406,1,1,406,1,894v,488,405,881,893,881c1382,1775,1787,1382,1787,894,1787,406,1382,1,894,1xe" fillcolor="#869fb2" stroked="f">
                      <v:path arrowok="t" o:extrusionok="f" o:connecttype="custom" o:connectlocs="56,0;0,56;56,111;111,56;56,0" o:connectangles="0,0,0,0,0"/>
                    </v:shape>
                    <v:shape id="Google Shape;1003;p35" o:spid="_x0000_s1951" style="position:absolute;left:9108;top:6962;width:446;height:443;visibility:visible;mso-wrap-style:square;v-text-anchor:middle" coordsize="1787,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QltsMA&#10;AADdAAAADwAAAGRycy9kb3ducmV2LnhtbESP0YrCMBRE3wX/IVzBF1lTXdSlGkUEwX3T6gdcm2tb&#10;bW5KE2v9eyMIPg4zc4ZZrFpTioZqV1hWMBpGIIhTqwvOFJyO258/EM4jaywtk4InOVgtu50Fxto+&#10;+EBN4jMRIOxiVJB7X8VSujQng25oK+LgXWxt0AdZZ1LX+AhwU8pxFE2lwYLDQo4VbXJKb8ndKLjt&#10;8VkVgwYHh3NqztfNZHflf6X6vXY9B+Gp9d/wp73TCmbT0S+834Qn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QltsMAAADdAAAADwAAAAAAAAAAAAAAAACYAgAAZHJzL2Rv&#10;d25yZXYueG1sUEsFBgAAAAAEAAQA9QAAAIgDAAAAAA==&#10;" path="m894,1c406,1,1,394,1,894v,488,405,881,893,881c1382,1775,1787,1382,1787,894,1787,394,1382,1,894,1xe" fillcolor="#869fb2" stroked="f">
                      <v:path arrowok="t" o:extrusionok="f" o:connecttype="custom" o:connectlocs="56,0;0,56;56,111;111,56;56,0" o:connectangles="0,0,0,0,0"/>
                    </v:shape>
                    <v:shape id="Google Shape;1004;p35" o:spid="_x0000_s1952" style="position:absolute;left:9108;top:6298;width:446;height:444;visibility:visible;mso-wrap-style:square;v-text-anchor:middle" coordsize="1787,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9wsMA&#10;AADdAAAADwAAAGRycy9kb3ducmV2LnhtbESP0YrCMBRE3wX/IVzBF1lTZdWlGkUEwX3T6gdcm2tb&#10;bW5KE2v9eyMIPg4zc4ZZrFpTioZqV1hWMBpGIIhTqwvOFJyO258/EM4jaywtk4InOVgtu50Fxto+&#10;+EBN4jMRIOxiVJB7X8VSujQng25oK+LgXWxt0AdZZ1LX+AhwU8pxFE2lwYLDQo4VbXJKb8ndKLjt&#10;8VkVgwYHh3NqztfNZHflf6X6vXY9B+Gp9d/wp73TCmbT0S+834Qn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29wsMAAADdAAAADwAAAAAAAAAAAAAAAACYAgAAZHJzL2Rv&#10;d25yZXYueG1sUEsFBgAAAAAEAAQA9QAAAIgDAAAAAA==&#10;" path="m894,1c406,1,1,394,1,894v,488,405,881,893,881c1382,1775,1787,1382,1787,894,1787,394,1382,1,894,1xe" fillcolor="#869fb2" stroked="f">
                      <v:path arrowok="t" o:extrusionok="f" o:connecttype="custom" o:connectlocs="56,0;0,56;56,111;111,56;56,0" o:connectangles="0,0,0,0,0"/>
                    </v:shape>
                  </v:group>
                  <v:shape id="Google Shape;1006;p35" o:spid="_x0000_s1953" type="#_x0000_t202" style="position:absolute;left:-4663;top:400;width:27946;height:62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xfcQA&#10;AADdAAAADwAAAGRycy9kb3ducmV2LnhtbESPzarCMBSE94LvEI7g5qKpwlWpRvEH9W5cVH2AQ3Ns&#10;i81JaaLW+/RGEFwOM/MNM1s0phR3ql1hWcGgH4EgTq0uOFNwPm17ExDOI2ssLZOCJzlYzNutGcba&#10;Pjih+9FnIkDYxagg976KpXRpTgZd31bEwbvY2qAPss6krvER4KaUwygaSYMFh4UcK1rnlF6PN6OA&#10;lon9P1zdziSrzXp3KZh+5F6pbqdZTkF4avw3/Gn/aQXj0eAX3m/CE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wMX3EAAAA3QAAAA8AAAAAAAAAAAAAAAAAmAIAAGRycy9k&#10;b3ducmV2LnhtbFBLBQYAAAAABAAEAPUAAACJAwAAAAA=&#10;" filled="f" stroked="f">
                    <v:textbox inset="0,0,0,0">
                      <w:txbxContent>
                        <w:p w:rsidR="00693FEF" w:rsidRPr="00185327" w:rsidRDefault="00693FEF" w:rsidP="000D0CA1">
                          <w:pPr>
                            <w:keepNext/>
                            <w:bidi w:val="0"/>
                            <w:jc w:val="center"/>
                            <w:rPr>
                              <w:rFonts w:ascii="Adobe Arabic" w:eastAsia="Roboto" w:hAnsi="Adobe Arabic" w:cs="Adobe Arabic"/>
                              <w:b/>
                              <w:bCs/>
                              <w:szCs w:val="28"/>
                              <w:rtl/>
                              <w:lang w:bidi="ar-SY"/>
                            </w:rPr>
                          </w:pPr>
                          <w:r w:rsidRPr="00185327">
                            <w:rPr>
                              <w:rFonts w:ascii="Adobe Arabic" w:hAnsi="Adobe Arabic" w:cs="Adobe Arabic"/>
                              <w:b/>
                              <w:bCs/>
                              <w:sz w:val="36"/>
                              <w:szCs w:val="36"/>
                              <w:rtl/>
                              <w:lang w:bidi="ar-SY"/>
                            </w:rPr>
                            <w:t>احترام وقت العمل</w:t>
                          </w:r>
                        </w:p>
                      </w:txbxContent>
                    </v:textbox>
                  </v:shape>
                </v:group>
                <w10:wrap type="square" anchorx="margin"/>
              </v:group>
            </w:pict>
          </mc:Fallback>
        </mc:AlternateContent>
      </w:r>
    </w:p>
    <w:p w:rsidR="000D0CA1" w:rsidRPr="001B10DF" w:rsidRDefault="000D0CA1" w:rsidP="000D0CA1">
      <w:pPr>
        <w:rPr>
          <w:b/>
          <w:bCs/>
          <w:rtl/>
        </w:rPr>
      </w:pPr>
    </w:p>
    <w:p w:rsidR="000D0CA1" w:rsidRDefault="000D0CA1" w:rsidP="000D0CA1">
      <w:pPr>
        <w:keepNext/>
        <w:jc w:val="center"/>
        <w:rPr>
          <w:rtl/>
        </w:rPr>
      </w:pPr>
    </w:p>
    <w:p w:rsidR="000D0CA1" w:rsidRDefault="000D0CA1" w:rsidP="000D0CA1">
      <w:pPr>
        <w:jc w:val="center"/>
        <w:rPr>
          <w:rtl/>
        </w:rPr>
      </w:pPr>
    </w:p>
    <w:p w:rsidR="000D0CA1" w:rsidRDefault="000D0CA1" w:rsidP="000D0CA1">
      <w:pPr>
        <w:jc w:val="center"/>
        <w:rPr>
          <w:rtl/>
        </w:rPr>
      </w:pPr>
    </w:p>
    <w:p w:rsidR="000D0CA1" w:rsidRDefault="000D0CA1" w:rsidP="000D0CA1">
      <w:pPr>
        <w:jc w:val="center"/>
        <w:rPr>
          <w:rtl/>
        </w:rPr>
      </w:pPr>
    </w:p>
    <w:p w:rsidR="000D0CA1" w:rsidRPr="00185327" w:rsidRDefault="000D0CA1" w:rsidP="000D0CA1">
      <w:pPr>
        <w:rPr>
          <w:rtl/>
        </w:rPr>
      </w:pPr>
    </w:p>
    <w:p w:rsidR="000D0CA1" w:rsidRDefault="000D0CA1" w:rsidP="000D0CA1">
      <w:pPr>
        <w:tabs>
          <w:tab w:val="center" w:pos="614"/>
          <w:tab w:val="right" w:pos="1228"/>
        </w:tabs>
        <w:jc w:val="left"/>
        <w:rPr>
          <w:rtl/>
        </w:rPr>
      </w:pPr>
      <w:r>
        <w:rPr>
          <w:rFonts w:hint="cs"/>
          <w:noProof/>
          <w:color w:val="C00000"/>
          <w:rtl/>
        </w:rPr>
        <mc:AlternateContent>
          <mc:Choice Requires="wpg">
            <w:drawing>
              <wp:inline distT="0" distB="0" distL="0" distR="0" wp14:anchorId="3DF67B6A" wp14:editId="33E97790">
                <wp:extent cx="2098856" cy="811530"/>
                <wp:effectExtent l="0" t="0" r="0" b="7620"/>
                <wp:docPr id="253877" name="Google Shape;2241;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098856" cy="811530"/>
                          <a:chOff x="32923" y="10568"/>
                          <a:chExt cx="22740" cy="8802"/>
                        </a:xfrm>
                      </wpg:grpSpPr>
                      <wps:wsp>
                        <wps:cNvPr id="253879" name="Google Shape;2242;p44"/>
                        <wps:cNvSpPr>
                          <a:spLocks/>
                        </wps:cNvSpPr>
                        <wps:spPr bwMode="auto">
                          <a:xfrm>
                            <a:off x="36053" y="10575"/>
                            <a:ext cx="19610" cy="6710"/>
                          </a:xfrm>
                          <a:custGeom>
                            <a:avLst/>
                            <a:gdLst>
                              <a:gd name="T0" fmla="*/ 1 w 104002"/>
                              <a:gd name="T1" fmla="*/ 1 h 26838"/>
                              <a:gd name="T2" fmla="*/ 1 w 104002"/>
                              <a:gd name="T3" fmla="*/ 26838 h 26838"/>
                              <a:gd name="T4" fmla="*/ 90917 w 104002"/>
                              <a:gd name="T5" fmla="*/ 26838 h 26838"/>
                              <a:gd name="T6" fmla="*/ 104002 w 104002"/>
                              <a:gd name="T7" fmla="*/ 13753 h 26838"/>
                              <a:gd name="T8" fmla="*/ 104002 w 104002"/>
                              <a:gd name="T9" fmla="*/ 11217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8"/>
                                </a:lnTo>
                                <a:lnTo>
                                  <a:pt x="90917" y="26838"/>
                                </a:lnTo>
                                <a:cubicBezTo>
                                  <a:pt x="98144" y="26838"/>
                                  <a:pt x="104002" y="20980"/>
                                  <a:pt x="104002" y="13753"/>
                                </a:cubicBezTo>
                                <a:lnTo>
                                  <a:pt x="104002" y="11217"/>
                                </a:lnTo>
                                <a:cubicBezTo>
                                  <a:pt x="104002" y="5025"/>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82" name="Google Shape;2243;p44"/>
                        <wps:cNvSpPr>
                          <a:spLocks/>
                        </wps:cNvSpPr>
                        <wps:spPr bwMode="auto">
                          <a:xfrm>
                            <a:off x="34632" y="16200"/>
                            <a:ext cx="3310" cy="3170"/>
                          </a:xfrm>
                          <a:custGeom>
                            <a:avLst/>
                            <a:gdLst>
                              <a:gd name="T0" fmla="*/ 0 w 13241"/>
                              <a:gd name="T1" fmla="*/ 0 h 12681"/>
                              <a:gd name="T2" fmla="*/ 0 w 13241"/>
                              <a:gd name="T3" fmla="*/ 12681 h 12681"/>
                              <a:gd name="T4" fmla="*/ 6608 w 13241"/>
                              <a:gd name="T5" fmla="*/ 8371 h 12681"/>
                              <a:gd name="T6" fmla="*/ 13240 w 13241"/>
                              <a:gd name="T7" fmla="*/ 12681 h 12681"/>
                              <a:gd name="T8" fmla="*/ 13240 w 13241"/>
                              <a:gd name="T9" fmla="*/ 0 h 12681"/>
                              <a:gd name="T10" fmla="*/ 0 w 13241"/>
                              <a:gd name="T11" fmla="*/ 0 h 12681"/>
                            </a:gdLst>
                            <a:ahLst/>
                            <a:cxnLst>
                              <a:cxn ang="0">
                                <a:pos x="T0" y="T1"/>
                              </a:cxn>
                              <a:cxn ang="0">
                                <a:pos x="T2" y="T3"/>
                              </a:cxn>
                              <a:cxn ang="0">
                                <a:pos x="T4" y="T5"/>
                              </a:cxn>
                              <a:cxn ang="0">
                                <a:pos x="T6" y="T7"/>
                              </a:cxn>
                              <a:cxn ang="0">
                                <a:pos x="T8" y="T9"/>
                              </a:cxn>
                              <a:cxn ang="0">
                                <a:pos x="T10" y="T11"/>
                              </a:cxn>
                            </a:cxnLst>
                            <a:rect l="0" t="0" r="r" b="b"/>
                            <a:pathLst>
                              <a:path w="13241" h="12681" extrusionOk="0">
                                <a:moveTo>
                                  <a:pt x="0" y="0"/>
                                </a:moveTo>
                                <a:lnTo>
                                  <a:pt x="0" y="12681"/>
                                </a:lnTo>
                                <a:lnTo>
                                  <a:pt x="6608" y="8371"/>
                                </a:lnTo>
                                <a:lnTo>
                                  <a:pt x="13240" y="12681"/>
                                </a:lnTo>
                                <a:lnTo>
                                  <a:pt x="13240" y="0"/>
                                </a:lnTo>
                                <a:lnTo>
                                  <a:pt x="0" y="0"/>
                                </a:lnTo>
                                <a:close/>
                              </a:path>
                            </a:pathLst>
                          </a:custGeom>
                          <a:solidFill>
                            <a:srgbClr val="4685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83" name="Google Shape;2244;p44"/>
                        <wps:cNvSpPr>
                          <a:spLocks/>
                        </wps:cNvSpPr>
                        <wps:spPr bwMode="auto">
                          <a:xfrm>
                            <a:off x="32923" y="10568"/>
                            <a:ext cx="6725" cy="6724"/>
                          </a:xfrm>
                          <a:custGeom>
                            <a:avLst/>
                            <a:gdLst>
                              <a:gd name="T0" fmla="*/ 13454 w 26897"/>
                              <a:gd name="T1" fmla="*/ 1 h 26898"/>
                              <a:gd name="T2" fmla="*/ 0 w 26897"/>
                              <a:gd name="T3" fmla="*/ 13455 h 26898"/>
                              <a:gd name="T4" fmla="*/ 13454 w 26897"/>
                              <a:gd name="T5" fmla="*/ 26897 h 26898"/>
                              <a:gd name="T6" fmla="*/ 26896 w 26897"/>
                              <a:gd name="T7" fmla="*/ 13455 h 26898"/>
                              <a:gd name="T8" fmla="*/ 13454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54" y="1"/>
                                </a:moveTo>
                                <a:cubicBezTo>
                                  <a:pt x="6025" y="1"/>
                                  <a:pt x="0" y="6025"/>
                                  <a:pt x="0" y="13455"/>
                                </a:cubicBezTo>
                                <a:cubicBezTo>
                                  <a:pt x="0" y="20884"/>
                                  <a:pt x="6025" y="26897"/>
                                  <a:pt x="13454" y="26897"/>
                                </a:cubicBezTo>
                                <a:cubicBezTo>
                                  <a:pt x="20884" y="26897"/>
                                  <a:pt x="26896" y="20884"/>
                                  <a:pt x="26896" y="13455"/>
                                </a:cubicBezTo>
                                <a:cubicBezTo>
                                  <a:pt x="26896" y="6025"/>
                                  <a:pt x="20884" y="1"/>
                                  <a:pt x="13454" y="1"/>
                                </a:cubicBezTo>
                                <a:close/>
                              </a:path>
                            </a:pathLst>
                          </a:custGeom>
                          <a:solidFill>
                            <a:srgbClr val="9ED1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84" name="Google Shape;2245;p44"/>
                        <wps:cNvSpPr>
                          <a:spLocks/>
                        </wps:cNvSpPr>
                        <wps:spPr bwMode="auto">
                          <a:xfrm>
                            <a:off x="33855" y="11498"/>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47" y="1"/>
                                  <a:pt x="1" y="4346"/>
                                  <a:pt x="1" y="9728"/>
                                </a:cubicBezTo>
                                <a:cubicBezTo>
                                  <a:pt x="1" y="15098"/>
                                  <a:pt x="4347" y="19455"/>
                                  <a:pt x="9728" y="19455"/>
                                </a:cubicBezTo>
                                <a:cubicBezTo>
                                  <a:pt x="15098" y="19455"/>
                                  <a:pt x="19456" y="15098"/>
                                  <a:pt x="19456" y="9728"/>
                                </a:cubicBezTo>
                                <a:cubicBezTo>
                                  <a:pt x="19456" y="4346"/>
                                  <a:pt x="15098" y="1"/>
                                  <a:pt x="9728" y="1"/>
                                </a:cubicBezTo>
                                <a:close/>
                              </a:path>
                            </a:pathLst>
                          </a:custGeom>
                          <a:solidFill>
                            <a:srgbClr val="5EB2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0635F5" w:rsidRDefault="00693FEF" w:rsidP="000D0CA1">
                              <w:pPr>
                                <w:bidi w:val="0"/>
                                <w:spacing w:line="216" w:lineRule="auto"/>
                                <w:jc w:val="center"/>
                                <w:rPr>
                                  <w:color w:val="FFFFFF"/>
                                  <w:sz w:val="40"/>
                                  <w:szCs w:val="40"/>
                                  <w:lang w:bidi="ar-SY"/>
                                </w:rPr>
                              </w:pPr>
                              <w:r>
                                <w:rPr>
                                  <w:rFonts w:hint="cs"/>
                                  <w:color w:val="FFFFFF"/>
                                  <w:sz w:val="40"/>
                                  <w:szCs w:val="40"/>
                                  <w:rtl/>
                                  <w:lang w:bidi="ar-SY"/>
                                </w:rPr>
                                <w:t>1</w:t>
                              </w:r>
                            </w:p>
                          </w:txbxContent>
                        </wps:txbx>
                        <wps:bodyPr rot="0" vert="horz" wrap="square" lIns="91425" tIns="91425" rIns="91425" bIns="91425" anchor="ctr" anchorCtr="0" upright="1">
                          <a:noAutofit/>
                        </wps:bodyPr>
                      </wps:wsp>
                      <wps:wsp>
                        <wps:cNvPr id="253885" name="Google Shape;2247;p44"/>
                        <wps:cNvSpPr txBox="1">
                          <a:spLocks noChangeArrowheads="1"/>
                        </wps:cNvSpPr>
                        <wps:spPr bwMode="auto">
                          <a:xfrm>
                            <a:off x="38877" y="11640"/>
                            <a:ext cx="16210" cy="5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F1809" w:rsidRDefault="00693FEF" w:rsidP="000D0CA1">
                              <w:pPr>
                                <w:pStyle w:val="ListParagraph"/>
                                <w:spacing w:line="240" w:lineRule="auto"/>
                                <w:ind w:left="113"/>
                                <w:jc w:val="both"/>
                                <w:rPr>
                                  <w:rFonts w:ascii="Adobe Arabic" w:hAnsi="Adobe Arabic" w:cs="Adobe Arabic"/>
                                  <w:b/>
                                  <w:bCs/>
                                  <w:color w:val="002060"/>
                                  <w:sz w:val="36"/>
                                  <w:szCs w:val="36"/>
                                  <w:rtl/>
                                </w:rPr>
                              </w:pPr>
                              <w:r>
                                <w:rPr>
                                  <w:rFonts w:ascii="Adobe Arabic" w:hAnsi="Adobe Arabic" w:cs="Adobe Arabic" w:hint="cs"/>
                                  <w:b/>
                                  <w:bCs/>
                                  <w:color w:val="002060"/>
                                  <w:sz w:val="36"/>
                                  <w:szCs w:val="36"/>
                                  <w:rtl/>
                                </w:rPr>
                                <w:t>العمل عبادة:</w:t>
                              </w:r>
                            </w:p>
                            <w:p w:rsidR="00693FEF" w:rsidRPr="003F1809" w:rsidRDefault="00693FEF" w:rsidP="000D0CA1">
                              <w:pPr>
                                <w:jc w:val="center"/>
                                <w:rPr>
                                  <w:rFonts w:ascii="Roboto" w:eastAsia="Roboto" w:hAnsi="Roboto" w:cs="Roboto"/>
                                  <w:b/>
                                  <w:bCs/>
                                  <w:color w:val="002060"/>
                                  <w:sz w:val="24"/>
                                  <w:szCs w:val="24"/>
                                </w:rPr>
                              </w:pPr>
                            </w:p>
                          </w:txbxContent>
                        </wps:txbx>
                        <wps:bodyPr rot="0" vert="horz" wrap="square" lIns="91425" tIns="91425" rIns="91425" bIns="91425" anchor="ctr" anchorCtr="0" upright="1">
                          <a:noAutofit/>
                        </wps:bodyPr>
                      </wps:wsp>
                    </wpg:wgp>
                  </a:graphicData>
                </a:graphic>
              </wp:inline>
            </w:drawing>
          </mc:Choice>
          <mc:Fallback>
            <w:pict>
              <v:group id="_x0000_s1954" style="width:165.25pt;height:63.9pt;flip:x;mso-position-horizontal-relative:char;mso-position-vertical-relative:line" coordorigin="32923,10568" coordsize="22740,8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">
                <v:shape id="Google Shape;2242;p44" o:spid="_x0000_s1955" style="position:absolute;left:36053;top:10575;width:19610;height:6710;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j5AMYA&#10;AADfAAAADwAAAGRycy9kb3ducmV2LnhtbESPQWsCMRSE70L/Q3gFb5rtVq2uRmnFovRS1ILXx+a5&#10;Wdy8LJuo679vBMHjMDPfMLNFaytxocaXjhW89RMQxLnTJRcK/vbfvTEIH5A1Vo5JwY08LOYvnRlm&#10;2l15S5ddKESEsM9QgQmhzqT0uSGLvu9q4ugdXWMxRNkUUjd4jXBbyTRJRtJiyXHBYE1LQ/lpd7YK&#10;PB0CpfuTW5vfQfK1Xf2Qr0dKdV/bzymIQG14hh/tjVaQDt/HHxO4/4lfQ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3j5AMYAAADfAAAADwAAAAAAAAAAAAAAAACYAgAAZHJz&#10;L2Rvd25yZXYueG1sUEsFBgAAAAAEAAQA9QAAAIsDAAAAAA==&#10;" path="m1,1r,26837l90917,26838v7227,,13085,-5858,13085,-13085l104002,11217c104002,5025,98989,1,92798,1l1,1xe" fillcolor="#eee" stroked="f">
                  <v:path arrowok="t" o:extrusionok="f" o:connecttype="custom" o:connectlocs="0,0;0,6710;17143,6710;19610,3439;19610,2804;17497,0;0,0" o:connectangles="0,0,0,0,0,0,0"/>
                </v:shape>
                <v:shape id="Google Shape;2243;p44" o:spid="_x0000_s1956" style="position:absolute;left:34632;top:16200;width:3310;height:3170;visibility:visible;mso-wrap-style:square;v-text-anchor:middle" coordsize="13241,12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nAoMcA&#10;AADfAAAADwAAAGRycy9kb3ducmV2LnhtbESPQUvDQBSE74L/YXmFXqTdNaINabdFBMVLi9ZCro/s&#10;axKafRt3t2n8911B8DjMzDfMajPaTgzkQ+tYw/1cgSCunGm51nD4ep3lIEJENtg5Jg0/FGCzvr1Z&#10;YWHchT9p2MdaJAiHAjU0MfaFlKFqyGKYu544eUfnLcYkfS2Nx0uC205mSj1Jiy2nhQZ7emmoOu3P&#10;VsPutNgOZUnfSpae7Qfu3jJ1p/V0Mj4vQUQa43/4r/1uNGSPD3mewe+f9AXk+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JwKDHAAAA3wAAAA8AAAAAAAAAAAAAAAAAmAIAAGRy&#10;cy9kb3ducmV2LnhtbFBLBQYAAAAABAAEAPUAAACMAwAAAAA=&#10;" path="m,l,12681,6608,8371r6632,4310l13240,,,xe" fillcolor="#4685bc" stroked="f">
                  <v:path arrowok="t" o:extrusionok="f" o:connecttype="custom" o:connectlocs="0,0;0,3170;1652,2093;3310,3170;3310,0;0,0" o:connectangles="0,0,0,0,0,0"/>
                </v:shape>
                <v:shape id="Google Shape;2244;p44" o:spid="_x0000_s1957" style="position:absolute;left:32923;top:10568;width:6725;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3+X8YA&#10;AADfAAAADwAAAGRycy9kb3ducmV2LnhtbESPQWvCQBSE7wX/w/IKvdVNlcaQuopohXqsEXt9zb4m&#10;abNvw+5q4r93hYLHYWa+YebLwbTiTM43lhW8jBMQxKXVDVcKDsX2OQPhA7LG1jIpuJCH5WL0MMdc&#10;254/6bwPlYgQ9jkqqEPocil9WZNBP7YdcfR+rDMYonSV1A77CDetnCRJKg02HBdq7GhdU/m3PxkF&#10;6Zf7le8lzY6pK77dsNkd+6JT6ulxWL2BCDSEe/i//aEVTF6nWTaF25/4Be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3+X8YAAADfAAAADwAAAAAAAAAAAAAAAACYAgAAZHJz&#10;L2Rvd25yZXYueG1sUEsFBgAAAAAEAAQA9QAAAIsDAAAAAA==&#10;" path="m13454,1c6025,1,,6025,,13455v,7429,6025,13442,13454,13442c20884,26897,26896,20884,26896,13455,26896,6025,20884,1,13454,1xe" fillcolor="#9ed1fd" stroked="f">
                  <v:path arrowok="t" o:extrusionok="f" o:connecttype="custom" o:connectlocs="3364,0;0,3363;3364,6724;6725,3363;3364,0" o:connectangles="0,0,0,0,0"/>
                </v:shape>
                <v:shape id="Google Shape;2245;p44" o:spid="_x0000_s1958" style="position:absolute;left:33855;top:11498;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5pO8YA&#10;AADfAAAADwAAAGRycy9kb3ducmV2LnhtbESPzWrDMBCE74W8g9hCb43UtAnGtRJMQktvJU7IebHW&#10;f7VWxlIS5+2rQiHHYXa+2ck2k+3FhUbfOtbwMlcgiEtnWq41HA8fzwkIH5AN9o5Jw408bNazhwxT&#10;4668p0sRahEh7FPU0IQwpFL6siGLfu4G4uhVbrQYohxraUa8Rrjt5UKplbTYcmxocKBtQ+VPcbbx&#10;je/hM++23bLKW3VQfNuddtxp/fQ45e8gAk3hfvyf/jIaFsvXJHmDvz0R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5pO8YAAADfAAAADwAAAAAAAAAAAAAAAACYAgAAZHJz&#10;L2Rvd25yZXYueG1sUEsFBgAAAAAEAAQA9QAAAIsDAAAAAA==&#10;" adj="-11796480,,5400" path="m9728,1c4347,1,1,4346,1,9728v,5370,4346,9727,9727,9727c15098,19455,19456,15098,19456,9728,19456,4346,15098,1,9728,1xe" fillcolor="#5eb2fc" stroked="f">
                  <v:stroke joinstyle="miter"/>
                  <v:formulas/>
                  <v:path arrowok="t" o:extrusionok="f" o:connecttype="custom" o:connectlocs="2432,0;0,2432;2432,4864;4864,2432;2432,0" o:connectangles="0,0,0,0,0" textboxrect="0,0,19456,19456"/>
                  <v:textbox inset="2.53958mm,2.53958mm,2.53958mm,2.53958mm">
                    <w:txbxContent>
                      <w:p w:rsidR="00693FEF" w:rsidRPr="000635F5" w:rsidRDefault="00693FEF" w:rsidP="000D0CA1">
                        <w:pPr>
                          <w:bidi w:val="0"/>
                          <w:spacing w:line="216" w:lineRule="auto"/>
                          <w:jc w:val="center"/>
                          <w:rPr>
                            <w:color w:val="FFFFFF"/>
                            <w:sz w:val="40"/>
                            <w:szCs w:val="40"/>
                            <w:lang w:bidi="ar-SY"/>
                          </w:rPr>
                        </w:pPr>
                        <w:r>
                          <w:rPr>
                            <w:rFonts w:hint="cs"/>
                            <w:color w:val="FFFFFF"/>
                            <w:sz w:val="40"/>
                            <w:szCs w:val="40"/>
                            <w:rtl/>
                            <w:lang w:bidi="ar-SY"/>
                          </w:rPr>
                          <w:t>1</w:t>
                        </w:r>
                      </w:p>
                    </w:txbxContent>
                  </v:textbox>
                </v:shape>
                <v:shape id="Google Shape;2247;p44" o:spid="_x0000_s1959" type="#_x0000_t202" style="position:absolute;left:38877;top:11640;width:16210;height:56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eytsYA&#10;AADfAAAADwAAAGRycy9kb3ducmV2LnhtbESPT2sCMRTE74V+h/AKXopmVdRla5QiCPXgoVp6fiRv&#10;/+DmZUmyun77RhB6HGbmN8x6O9hWXMmHxrGC6SQDQaydabhS8HPej3MQISIbbB2TgjsF2G5eX9ZY&#10;GHfjb7qeYiUShEOBCuoYu0LKoGuyGCauI05e6bzFmKSvpPF4S3DbylmWLaXFhtNCjR3tatKXU28V&#10;vOvqsCqzXX9pe3+OpE35ezgqNXobPj9ARBrif/jZ/jIKZot5ni/g8Sd9Ab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eytsYAAADfAAAADwAAAAAAAAAAAAAAAACYAgAAZHJz&#10;L2Rvd25yZXYueG1sUEsFBgAAAAAEAAQA9QAAAIsDAAAAAA==&#10;" filled="f" stroked="f">
                  <v:textbox inset="2.53958mm,2.53958mm,2.53958mm,2.53958mm">
                    <w:txbxContent>
                      <w:p w:rsidR="00693FEF" w:rsidRPr="003F1809" w:rsidRDefault="00693FEF" w:rsidP="000D0CA1">
                        <w:pPr>
                          <w:pStyle w:val="ListParagraph"/>
                          <w:spacing w:line="240" w:lineRule="auto"/>
                          <w:ind w:left="113"/>
                          <w:jc w:val="both"/>
                          <w:rPr>
                            <w:rFonts w:ascii="Adobe Arabic" w:hAnsi="Adobe Arabic" w:cs="Adobe Arabic"/>
                            <w:b/>
                            <w:bCs/>
                            <w:color w:val="002060"/>
                            <w:sz w:val="36"/>
                            <w:szCs w:val="36"/>
                            <w:rtl/>
                          </w:rPr>
                        </w:pPr>
                        <w:r>
                          <w:rPr>
                            <w:rFonts w:ascii="Adobe Arabic" w:hAnsi="Adobe Arabic" w:cs="Adobe Arabic" w:hint="cs"/>
                            <w:b/>
                            <w:bCs/>
                            <w:color w:val="002060"/>
                            <w:sz w:val="36"/>
                            <w:szCs w:val="36"/>
                            <w:rtl/>
                          </w:rPr>
                          <w:t>العمل عبادة:</w:t>
                        </w:r>
                      </w:p>
                      <w:p w:rsidR="00693FEF" w:rsidRPr="003F1809" w:rsidRDefault="00693FEF" w:rsidP="000D0CA1">
                        <w:pPr>
                          <w:jc w:val="center"/>
                          <w:rPr>
                            <w:rFonts w:ascii="Roboto" w:eastAsia="Roboto" w:hAnsi="Roboto" w:cs="Roboto"/>
                            <w:b/>
                            <w:bCs/>
                            <w:color w:val="002060"/>
                            <w:sz w:val="24"/>
                            <w:szCs w:val="24"/>
                          </w:rPr>
                        </w:pPr>
                      </w:p>
                    </w:txbxContent>
                  </v:textbox>
                </v:shape>
                <w10:wrap anchorx="page"/>
                <w10:anchorlock/>
              </v:group>
            </w:pict>
          </mc:Fallback>
        </mc:AlternateContent>
      </w:r>
      <w:r>
        <w:rPr>
          <w:rtl/>
        </w:rPr>
        <w:tab/>
      </w:r>
    </w:p>
    <w:p w:rsidR="000D0CA1" w:rsidRPr="002325F6" w:rsidRDefault="000D0CA1" w:rsidP="000D0CA1">
      <w:pPr>
        <w:rPr>
          <w:rtl/>
        </w:rPr>
      </w:pPr>
      <w:r w:rsidRPr="002325F6">
        <w:rPr>
          <w:rtl/>
        </w:rPr>
        <w:t xml:space="preserve">فالمسلم حينما يؤدي عملاً يكتسب منـه رزقـه سـواء كـان هـذا العمل فكرياً أو حرفياً إنما هو يعبد الـلـه، فالإسلام قد حض على العمـل والإنتـاج وطلب الرزق في هذه الحياة، ولم يدعو إلى الانعزالية والانقطاع عن الدنيا، والعمل من الأدلة التي تؤكد إيمان المسلم، فليس الإيمان بالتمني ولكن ما وقـر في القلـب وصدقه العمل. </w:t>
      </w:r>
    </w:p>
    <w:p w:rsidR="000D0CA1" w:rsidRDefault="000D0CA1" w:rsidP="000D0CA1">
      <w:pPr>
        <w:pageBreakBefore/>
        <w:tabs>
          <w:tab w:val="center" w:pos="614"/>
          <w:tab w:val="right" w:pos="1228"/>
        </w:tabs>
        <w:jc w:val="left"/>
        <w:rPr>
          <w:rtl/>
        </w:rPr>
      </w:pPr>
      <w:r>
        <w:rPr>
          <w:rFonts w:cs="Arial" w:hint="cs"/>
          <w:noProof/>
          <w:color w:val="C00000"/>
          <w:sz w:val="36"/>
          <w:szCs w:val="36"/>
          <w:rtl/>
        </w:rPr>
        <w:lastRenderedPageBreak/>
        <mc:AlternateContent>
          <mc:Choice Requires="wpg">
            <w:drawing>
              <wp:inline distT="0" distB="0" distL="0" distR="0" wp14:anchorId="1E9C91ED" wp14:editId="7971833C">
                <wp:extent cx="3111642" cy="808355"/>
                <wp:effectExtent l="0" t="0" r="0" b="0"/>
                <wp:docPr id="7642" name="Google Shape;2257;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111642" cy="808355"/>
                          <a:chOff x="32923" y="0"/>
                          <a:chExt cx="33709" cy="8767"/>
                        </a:xfrm>
                      </wpg:grpSpPr>
                      <wps:wsp>
                        <wps:cNvPr id="7643" name="Google Shape;2258;p44"/>
                        <wps:cNvSpPr>
                          <a:spLocks/>
                        </wps:cNvSpPr>
                        <wps:spPr bwMode="auto">
                          <a:xfrm>
                            <a:off x="36051" y="7"/>
                            <a:ext cx="25346" cy="6709"/>
                          </a:xfrm>
                          <a:custGeom>
                            <a:avLst/>
                            <a:gdLst>
                              <a:gd name="T0" fmla="*/ 1 w 104002"/>
                              <a:gd name="T1" fmla="*/ 1 h 26838"/>
                              <a:gd name="T2" fmla="*/ 1 w 104002"/>
                              <a:gd name="T3" fmla="*/ 26837 h 26838"/>
                              <a:gd name="T4" fmla="*/ 90917 w 104002"/>
                              <a:gd name="T5" fmla="*/ 26837 h 26838"/>
                              <a:gd name="T6" fmla="*/ 104002 w 104002"/>
                              <a:gd name="T7" fmla="*/ 13753 h 26838"/>
                              <a:gd name="T8" fmla="*/ 104002 w 104002"/>
                              <a:gd name="T9" fmla="*/ 11205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7"/>
                                </a:lnTo>
                                <a:lnTo>
                                  <a:pt x="90917" y="26837"/>
                                </a:lnTo>
                                <a:cubicBezTo>
                                  <a:pt x="98144" y="26837"/>
                                  <a:pt x="104002" y="20980"/>
                                  <a:pt x="104002" y="13753"/>
                                </a:cubicBezTo>
                                <a:lnTo>
                                  <a:pt x="104002" y="11205"/>
                                </a:lnTo>
                                <a:cubicBezTo>
                                  <a:pt x="104002" y="5013"/>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44" name="Google Shape;2259;p44"/>
                        <wps:cNvSpPr>
                          <a:spLocks/>
                        </wps:cNvSpPr>
                        <wps:spPr bwMode="auto">
                          <a:xfrm>
                            <a:off x="34632" y="5600"/>
                            <a:ext cx="3310" cy="3167"/>
                          </a:xfrm>
                          <a:custGeom>
                            <a:avLst/>
                            <a:gdLst>
                              <a:gd name="T0" fmla="*/ 0 w 13241"/>
                              <a:gd name="T1" fmla="*/ 0 h 12669"/>
                              <a:gd name="T2" fmla="*/ 0 w 13241"/>
                              <a:gd name="T3" fmla="*/ 12669 h 12669"/>
                              <a:gd name="T4" fmla="*/ 6608 w 13241"/>
                              <a:gd name="T5" fmla="*/ 8359 h 12669"/>
                              <a:gd name="T6" fmla="*/ 13240 w 13241"/>
                              <a:gd name="T7" fmla="*/ 12669 h 12669"/>
                              <a:gd name="T8" fmla="*/ 13240 w 13241"/>
                              <a:gd name="T9" fmla="*/ 0 h 12669"/>
                              <a:gd name="T10" fmla="*/ 0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0" y="0"/>
                                </a:moveTo>
                                <a:lnTo>
                                  <a:pt x="0" y="12669"/>
                                </a:lnTo>
                                <a:lnTo>
                                  <a:pt x="6608" y="8359"/>
                                </a:lnTo>
                                <a:lnTo>
                                  <a:pt x="13240" y="12669"/>
                                </a:lnTo>
                                <a:lnTo>
                                  <a:pt x="13240" y="0"/>
                                </a:lnTo>
                                <a:lnTo>
                                  <a:pt x="0"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45" name="Google Shape;2260;p44"/>
                        <wps:cNvSpPr>
                          <a:spLocks/>
                        </wps:cNvSpPr>
                        <wps:spPr bwMode="auto">
                          <a:xfrm>
                            <a:off x="32923" y="0"/>
                            <a:ext cx="6725" cy="6724"/>
                          </a:xfrm>
                          <a:custGeom>
                            <a:avLst/>
                            <a:gdLst>
                              <a:gd name="T0" fmla="*/ 13454 w 26897"/>
                              <a:gd name="T1" fmla="*/ 1 h 26897"/>
                              <a:gd name="T2" fmla="*/ 0 w 26897"/>
                              <a:gd name="T3" fmla="*/ 13443 h 26897"/>
                              <a:gd name="T4" fmla="*/ 13454 w 26897"/>
                              <a:gd name="T5" fmla="*/ 26897 h 26897"/>
                              <a:gd name="T6" fmla="*/ 26896 w 26897"/>
                              <a:gd name="T7" fmla="*/ 13443 h 26897"/>
                              <a:gd name="T8" fmla="*/ 13454 w 26897"/>
                              <a:gd name="T9" fmla="*/ 1 h 26897"/>
                            </a:gdLst>
                            <a:ahLst/>
                            <a:cxnLst>
                              <a:cxn ang="0">
                                <a:pos x="T0" y="T1"/>
                              </a:cxn>
                              <a:cxn ang="0">
                                <a:pos x="T2" y="T3"/>
                              </a:cxn>
                              <a:cxn ang="0">
                                <a:pos x="T4" y="T5"/>
                              </a:cxn>
                              <a:cxn ang="0">
                                <a:pos x="T6" y="T7"/>
                              </a:cxn>
                              <a:cxn ang="0">
                                <a:pos x="T8" y="T9"/>
                              </a:cxn>
                            </a:cxnLst>
                            <a:rect l="0" t="0" r="r" b="b"/>
                            <a:pathLst>
                              <a:path w="26897" h="26897" extrusionOk="0">
                                <a:moveTo>
                                  <a:pt x="13454" y="1"/>
                                </a:moveTo>
                                <a:cubicBezTo>
                                  <a:pt x="6025" y="1"/>
                                  <a:pt x="0" y="6013"/>
                                  <a:pt x="0" y="13443"/>
                                </a:cubicBezTo>
                                <a:cubicBezTo>
                                  <a:pt x="0" y="20872"/>
                                  <a:pt x="6025" y="26897"/>
                                  <a:pt x="13454" y="26897"/>
                                </a:cubicBezTo>
                                <a:cubicBezTo>
                                  <a:pt x="20884" y="26897"/>
                                  <a:pt x="26896" y="20872"/>
                                  <a:pt x="26896" y="13443"/>
                                </a:cubicBezTo>
                                <a:cubicBezTo>
                                  <a:pt x="26896" y="6013"/>
                                  <a:pt x="20884" y="1"/>
                                  <a:pt x="13454" y="1"/>
                                </a:cubicBez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46" name="Google Shape;2261;p44"/>
                        <wps:cNvSpPr>
                          <a:spLocks/>
                        </wps:cNvSpPr>
                        <wps:spPr bwMode="auto">
                          <a:xfrm>
                            <a:off x="33855" y="930"/>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47" y="1"/>
                                  <a:pt x="1" y="4358"/>
                                  <a:pt x="1" y="9728"/>
                                </a:cubicBezTo>
                                <a:cubicBezTo>
                                  <a:pt x="1" y="15098"/>
                                  <a:pt x="4347" y="19455"/>
                                  <a:pt x="9728" y="19455"/>
                                </a:cubicBezTo>
                                <a:cubicBezTo>
                                  <a:pt x="15098" y="19455"/>
                                  <a:pt x="19456" y="15098"/>
                                  <a:pt x="19456" y="9728"/>
                                </a:cubicBezTo>
                                <a:cubicBezTo>
                                  <a:pt x="19456" y="4358"/>
                                  <a:pt x="15098" y="1"/>
                                  <a:pt x="9728" y="1"/>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3F1809" w:rsidRDefault="00693FEF" w:rsidP="000D0CA1">
                              <w:pPr>
                                <w:bidi w:val="0"/>
                                <w:spacing w:after="240" w:line="216" w:lineRule="auto"/>
                                <w:jc w:val="center"/>
                                <w:rPr>
                                  <w:rFonts w:ascii="Adobe Arabic" w:hAnsi="Adobe Arabic" w:cs="Adobe Arabic"/>
                                  <w:b/>
                                  <w:bCs/>
                                  <w:color w:val="FFFFFF"/>
                                  <w:sz w:val="40"/>
                                  <w:szCs w:val="40"/>
                                  <w:lang w:val="en-GB" w:bidi="ar-SY"/>
                                </w:rPr>
                              </w:pPr>
                              <w:r>
                                <w:rPr>
                                  <w:rFonts w:ascii="Adobe Arabic" w:hAnsi="Adobe Arabic" w:cs="Adobe Arabic"/>
                                  <w:b/>
                                  <w:bCs/>
                                  <w:color w:val="FFFFFF"/>
                                  <w:sz w:val="40"/>
                                  <w:szCs w:val="40"/>
                                  <w:lang w:val="en-GB" w:bidi="ar-SY"/>
                                </w:rPr>
                                <w:t>2</w:t>
                              </w:r>
                            </w:p>
                          </w:txbxContent>
                        </wps:txbx>
                        <wps:bodyPr rot="0" vert="horz" wrap="square" lIns="91425" tIns="91425" rIns="91425" bIns="91425" anchor="ctr" anchorCtr="0" upright="1">
                          <a:noAutofit/>
                        </wps:bodyPr>
                      </wps:wsp>
                      <wps:wsp>
                        <wps:cNvPr id="7647" name="Google Shape;2263;p44"/>
                        <wps:cNvSpPr txBox="1">
                          <a:spLocks noChangeArrowheads="1"/>
                        </wps:cNvSpPr>
                        <wps:spPr bwMode="auto">
                          <a:xfrm>
                            <a:off x="40093" y="619"/>
                            <a:ext cx="26539" cy="57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F1809" w:rsidRDefault="00693FEF" w:rsidP="000D0CA1">
                              <w:pPr>
                                <w:rPr>
                                  <w:rFonts w:ascii="Adobe Arabic" w:eastAsia="Roboto" w:hAnsi="Adobe Arabic" w:cs="Adobe Arabic"/>
                                  <w:b/>
                                  <w:bCs/>
                                  <w:color w:val="002060"/>
                                  <w:szCs w:val="28"/>
                                  <w:rtl/>
                                </w:rPr>
                              </w:pPr>
                              <w:r>
                                <w:rPr>
                                  <w:rFonts w:ascii="Adobe Arabic" w:hAnsi="Adobe Arabic" w:cs="Adobe Arabic" w:hint="cs"/>
                                  <w:b/>
                                  <w:bCs/>
                                  <w:color w:val="002060"/>
                                  <w:sz w:val="36"/>
                                  <w:szCs w:val="36"/>
                                  <w:rtl/>
                                </w:rPr>
                                <w:t>الإخلاص والإتقان في العمل:</w:t>
                              </w:r>
                            </w:p>
                          </w:txbxContent>
                        </wps:txbx>
                        <wps:bodyPr rot="0" vert="horz" wrap="square" lIns="91425" tIns="91425" rIns="91425" bIns="91425" anchor="ctr" anchorCtr="0" upright="1">
                          <a:noAutofit/>
                        </wps:bodyPr>
                      </wps:wsp>
                    </wpg:wgp>
                  </a:graphicData>
                </a:graphic>
              </wp:inline>
            </w:drawing>
          </mc:Choice>
          <mc:Fallback>
            <w:pict>
              <v:group id="_x0000_s1960" style="width:245pt;height:63.65pt;flip:x;mso-position-horizontal-relative:char;mso-position-vertical-relative:line" coordorigin="32923" coordsize="33709,8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">
                <v:shape id="Google Shape;2258;p44" o:spid="_x0000_s1961" style="position:absolute;left:36051;top:7;width:25346;height:6709;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nWC8MA&#10;AADdAAAADwAAAGRycy9kb3ducmV2LnhtbESPT4vCMBTE74LfITzBm6b+obt0jaKiuHhZ1IW9Pppn&#10;U2xeShO1fvuNIHgcZuY3zGzR2krcqPGlYwWjYQKCOHe65ELB72k7+AThA7LGyjEpeJCHxbzbmWGm&#10;3Z0PdDuGQkQI+wwVmBDqTEqfG7Loh64mjt7ZNRZDlE0hdYP3CLeVHCdJKi2WHBcM1rQ2lF+OV6vA&#10;01+g8eniduZnmqwOmz35OlWq32uXXyACteEdfrW/tYKPdDqB55v4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KnWC8MAAADdAAAADwAAAAAAAAAAAAAAAACYAgAAZHJzL2Rv&#10;d25yZXYueG1sUEsFBgAAAAAEAAQA9QAAAIgDAAAAAA==&#10;" path="m1,1r,26836l90917,26837v7227,,13085,-5857,13085,-13084l104002,11205c104002,5013,98989,1,92798,1l1,1xe" fillcolor="#eee" stroked="f">
                  <v:path arrowok="t" o:extrusionok="f" o:connecttype="custom" o:connectlocs="0,0;0,6709;22157,6709;25346,3438;25346,2801;22616,0;0,0" o:connectangles="0,0,0,0,0,0,0"/>
                </v:shape>
                <v:shape id="Google Shape;2259;p44" o:spid="_x0000_s1962" style="position:absolute;left:34632;top:5600;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KXV8YA&#10;AADdAAAADwAAAGRycy9kb3ducmV2LnhtbESPQUvDQBSE74L/YXmF3uymEquN3RZpKXgQxOrB4yP7&#10;uhvMvg3ZZxL99a4geBxm5htms5tCqwbqUxPZwHJRgCKuo23YGXh7PV7dgUqCbLGNTAa+KMFue3mx&#10;wcrGkV9oOIlTGcKpQgNepKu0TrWngGkRO+LsnWMfULLsnbY9jhkeWn1dFCsdsOG84LGjvaf64/QZ&#10;DKwPQ1k8yfuzG8bz6OXmsHfrb2Pms+nhHpTQJP/hv/ajNXC7Kkv4fZOf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KXV8YAAADdAAAADwAAAAAAAAAAAAAAAACYAgAAZHJz&#10;L2Rvd25yZXYueG1sUEsFBgAAAAAEAAQA9QAAAIsDAAAAAA==&#10;" path="m,l,12669,6608,8359r6632,4310l13240,,,xe" fillcolor="#e09214" stroked="f">
                  <v:path arrowok="t" o:extrusionok="f" o:connecttype="custom" o:connectlocs="0,0;0,3167;1652,2090;3310,3167;3310,0;0,0" o:connectangles="0,0,0,0,0,0"/>
                </v:shape>
                <v:shape id="Google Shape;2260;p44" o:spid="_x0000_s1963" style="position:absolute;left:32923;width:6725;height:6724;visibility:visible;mso-wrap-style:square;v-text-anchor:middle" coordsize="26897,26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LwOMYA&#10;AADdAAAADwAAAGRycy9kb3ducmV2LnhtbESPQWsCMRSE7wX/Q3hCbzWrVC1bo6io6EWobT0/N8/N&#10;6uZl2URd/31TEDwOM/MNM5o0thRXqn3hWEG3k4AgzpwuOFfw8718+wDhA7LG0jEpuJOHybj1MsJU&#10;uxt/0XUXchEh7FNUYEKoUil9Zsii77iKOHpHV1sMUda51DXeItyWspckA2mx4LhgsKK5oey8u1gF&#10;62VxcM3itzfc3ucbI0+r/Wq2V+q13Uw/QQRqwjP8aK+1guHgvQ//b+ITkO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LwOMYAAADdAAAADwAAAAAAAAAAAAAAAACYAgAAZHJz&#10;L2Rvd25yZXYueG1sUEsFBgAAAAAEAAQA9QAAAIsDAAAAAA==&#10;" path="m13454,1c6025,1,,6013,,13443v,7429,6025,13454,13454,13454c20884,26897,26896,20872,26896,13443,26896,6013,20884,1,13454,1xe" fillcolor="#fdd77c" stroked="f">
                  <v:path arrowok="t" o:extrusionok="f" o:connecttype="custom" o:connectlocs="3364,0;0,3361;3364,6724;6725,3361;3364,0" o:connectangles="0,0,0,0,0"/>
                </v:shape>
                <v:shape id="Google Shape;2261;p44" o:spid="_x0000_s1964" style="position:absolute;left:33855;top:930;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AkXcgA&#10;AADdAAAADwAAAGRycy9kb3ducmV2LnhtbESPW2vCQBSE3wv9D8sp+FY3FYmSuhEvWEUfSq0U+naa&#10;PbnQ7NmQ3Zr4711B6OMwM98ws3lvanGm1lWWFbwMIxDEmdUVFwpOn5vnKQjnkTXWlknBhRzM08eH&#10;GSbadvxB56MvRICwS1BB6X2TSOmykgy6oW2Ig5fb1qAPsi2kbrELcFPLURTF0mDFYaHEhlYlZb/H&#10;P6NgO1l2fr06Lb5zeZnuf96+Du9slBo89YtXEJ56/x++t3dawSQex3B7E56ATK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gCRdyAAAAN0AAAAPAAAAAAAAAAAAAAAAAJgCAABk&#10;cnMvZG93bnJldi54bWxQSwUGAAAAAAQABAD1AAAAjQMAAAAA&#10;" adj="-11796480,,5400" path="m9728,1c4347,1,1,4358,1,9728v,5370,4346,9727,9727,9727c15098,19455,19456,15098,19456,9728,19456,4358,15098,1,9728,1xe" fillcolor="#fcbd24" stroked="f">
                  <v:stroke joinstyle="miter"/>
                  <v:formulas/>
                  <v:path arrowok="t" o:extrusionok="f" o:connecttype="custom" o:connectlocs="2432,0;0,2432;2432,4864;4864,2432;2432,0" o:connectangles="0,0,0,0,0" textboxrect="0,0,19456,19456"/>
                  <v:textbox inset="2.53958mm,2.53958mm,2.53958mm,2.53958mm">
                    <w:txbxContent>
                      <w:p w:rsidR="00693FEF" w:rsidRPr="003F1809" w:rsidRDefault="00693FEF" w:rsidP="000D0CA1">
                        <w:pPr>
                          <w:bidi w:val="0"/>
                          <w:spacing w:after="240" w:line="216" w:lineRule="auto"/>
                          <w:jc w:val="center"/>
                          <w:rPr>
                            <w:rFonts w:ascii="Adobe Arabic" w:hAnsi="Adobe Arabic" w:cs="Adobe Arabic"/>
                            <w:b/>
                            <w:bCs/>
                            <w:color w:val="FFFFFF"/>
                            <w:sz w:val="40"/>
                            <w:szCs w:val="40"/>
                            <w:lang w:val="en-GB" w:bidi="ar-SY"/>
                          </w:rPr>
                        </w:pPr>
                        <w:r>
                          <w:rPr>
                            <w:rFonts w:ascii="Adobe Arabic" w:hAnsi="Adobe Arabic" w:cs="Adobe Arabic"/>
                            <w:b/>
                            <w:bCs/>
                            <w:color w:val="FFFFFF"/>
                            <w:sz w:val="40"/>
                            <w:szCs w:val="40"/>
                            <w:lang w:val="en-GB" w:bidi="ar-SY"/>
                          </w:rPr>
                          <w:t>2</w:t>
                        </w:r>
                      </w:p>
                    </w:txbxContent>
                  </v:textbox>
                </v:shape>
                <v:shape id="Google Shape;2263;p44" o:spid="_x0000_s1965" type="#_x0000_t202" style="position:absolute;left:40093;top:619;width:26539;height:5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QJ4cQA&#10;AADdAAAADwAAAGRycy9kb3ducmV2LnhtbESPzWsCMRTE7wX/h/AEL6VmleLK1igiFOrBgx94fiRv&#10;P3DzsiRZ3f73jVDwOMzMb5jVZrCtuJMPjWMFs2kGglg703Cl4HL+/liCCBHZYOuYFPxSgM169LbC&#10;wrgHH+l+ipVIEA4FKqhj7Aopg67JYpi6jjh5pfMWY5K+ksbjI8FtK+dZtpAWG04LNXa0q0nfTr1V&#10;8K6rfV5mu/7W9v4cSZvyuj8oNRkP2y8QkYb4Cv+3f4yCfPGZw/NNe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0CeHEAAAA3QAAAA8AAAAAAAAAAAAAAAAAmAIAAGRycy9k&#10;b3ducmV2LnhtbFBLBQYAAAAABAAEAPUAAACJAwAAAAA=&#10;" filled="f" stroked="f">
                  <v:textbox inset="2.53958mm,2.53958mm,2.53958mm,2.53958mm">
                    <w:txbxContent>
                      <w:p w:rsidR="00693FEF" w:rsidRPr="003F1809" w:rsidRDefault="00693FEF" w:rsidP="000D0CA1">
                        <w:pPr>
                          <w:rPr>
                            <w:rFonts w:ascii="Adobe Arabic" w:eastAsia="Roboto" w:hAnsi="Adobe Arabic" w:cs="Adobe Arabic"/>
                            <w:b/>
                            <w:bCs/>
                            <w:color w:val="002060"/>
                            <w:szCs w:val="28"/>
                            <w:rtl/>
                          </w:rPr>
                        </w:pPr>
                        <w:r>
                          <w:rPr>
                            <w:rFonts w:ascii="Adobe Arabic" w:hAnsi="Adobe Arabic" w:cs="Adobe Arabic" w:hint="cs"/>
                            <w:b/>
                            <w:bCs/>
                            <w:color w:val="002060"/>
                            <w:sz w:val="36"/>
                            <w:szCs w:val="36"/>
                            <w:rtl/>
                          </w:rPr>
                          <w:t>الإخلاص والإتقان في العمل:</w:t>
                        </w:r>
                      </w:p>
                    </w:txbxContent>
                  </v:textbox>
                </v:shape>
                <w10:wrap anchorx="page"/>
                <w10:anchorlock/>
              </v:group>
            </w:pict>
          </mc:Fallback>
        </mc:AlternateContent>
      </w:r>
    </w:p>
    <w:p w:rsidR="000D0CA1" w:rsidRDefault="000D0CA1" w:rsidP="000D0CA1">
      <w:pPr>
        <w:rPr>
          <w:rtl/>
        </w:rPr>
      </w:pPr>
      <w:r w:rsidRPr="002325F6">
        <w:rPr>
          <w:rtl/>
        </w:rPr>
        <w:t xml:space="preserve">حرص الإسلام على تحصـين العمـل مـن الفسـاد والريـاء والنفاق بأن جعل أساس الأعمال النية، وأن تكون مخلصة لله سبحانه وتعالى، فـذلك يصون الفرد والمجتمع ككل من جو الفساد والانحراف على نحـو إرضـاء المصـلحة الذاتية على حساب المصلحة العامة، وهنا نؤكد أيضا على ضرورة تـوافر الخـبرة في العمل، بصفتها أحد أهم مفاتيح الإتقان ومدخل أساسي للإبداع والتميز. </w:t>
      </w:r>
    </w:p>
    <w:p w:rsidR="000D0CA1" w:rsidRDefault="000D0CA1" w:rsidP="000D0CA1">
      <w:pPr>
        <w:rPr>
          <w:rtl/>
        </w:rPr>
      </w:pPr>
      <w:r>
        <w:rPr>
          <w:rFonts w:ascii="Sakkal Majalla" w:hAnsi="Sakkal Majalla"/>
          <w:noProof/>
          <w:sz w:val="34"/>
          <w:rtl/>
        </w:rPr>
        <mc:AlternateContent>
          <mc:Choice Requires="wpg">
            <w:drawing>
              <wp:inline distT="0" distB="0" distL="0" distR="0" wp14:anchorId="758BED63" wp14:editId="15FF9D68">
                <wp:extent cx="2191766" cy="814326"/>
                <wp:effectExtent l="0" t="0" r="0" b="5080"/>
                <wp:docPr id="3616" name="Google Shape;2265;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191766" cy="814326"/>
                          <a:chOff x="0" y="21139"/>
                          <a:chExt cx="23743" cy="8830"/>
                        </a:xfrm>
                      </wpg:grpSpPr>
                      <wps:wsp>
                        <wps:cNvPr id="3617" name="Google Shape;2266;p44"/>
                        <wps:cNvSpPr>
                          <a:spLocks/>
                        </wps:cNvSpPr>
                        <wps:spPr bwMode="auto">
                          <a:xfrm>
                            <a:off x="3125" y="21147"/>
                            <a:ext cx="20136" cy="6710"/>
                          </a:xfrm>
                          <a:custGeom>
                            <a:avLst/>
                            <a:gdLst>
                              <a:gd name="T0" fmla="*/ 1 w 104014"/>
                              <a:gd name="T1" fmla="*/ 1 h 26838"/>
                              <a:gd name="T2" fmla="*/ 1 w 104014"/>
                              <a:gd name="T3" fmla="*/ 26838 h 26838"/>
                              <a:gd name="T4" fmla="*/ 90929 w 104014"/>
                              <a:gd name="T5" fmla="*/ 26838 h 26838"/>
                              <a:gd name="T6" fmla="*/ 104014 w 104014"/>
                              <a:gd name="T7" fmla="*/ 13753 h 26838"/>
                              <a:gd name="T8" fmla="*/ 104014 w 104014"/>
                              <a:gd name="T9" fmla="*/ 11205 h 26838"/>
                              <a:gd name="T10" fmla="*/ 92810 w 104014"/>
                              <a:gd name="T11" fmla="*/ 1 h 26838"/>
                              <a:gd name="T12" fmla="*/ 1 w 104014"/>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14" h="26838" extrusionOk="0">
                                <a:moveTo>
                                  <a:pt x="1" y="1"/>
                                </a:moveTo>
                                <a:lnTo>
                                  <a:pt x="1" y="26838"/>
                                </a:lnTo>
                                <a:lnTo>
                                  <a:pt x="90929" y="26838"/>
                                </a:lnTo>
                                <a:cubicBezTo>
                                  <a:pt x="98156" y="26838"/>
                                  <a:pt x="104014" y="20980"/>
                                  <a:pt x="104014" y="13753"/>
                                </a:cubicBezTo>
                                <a:lnTo>
                                  <a:pt x="104014" y="11205"/>
                                </a:lnTo>
                                <a:cubicBezTo>
                                  <a:pt x="104014" y="5013"/>
                                  <a:pt x="98989" y="1"/>
                                  <a:pt x="92810"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618" name="Google Shape;2267;p44"/>
                        <wps:cNvSpPr>
                          <a:spLocks/>
                        </wps:cNvSpPr>
                        <wps:spPr bwMode="auto">
                          <a:xfrm>
                            <a:off x="1705" y="26802"/>
                            <a:ext cx="3310" cy="3167"/>
                          </a:xfrm>
                          <a:custGeom>
                            <a:avLst/>
                            <a:gdLst>
                              <a:gd name="T0" fmla="*/ 1 w 13241"/>
                              <a:gd name="T1" fmla="*/ 0 h 12669"/>
                              <a:gd name="T2" fmla="*/ 1 w 13241"/>
                              <a:gd name="T3" fmla="*/ 12669 h 12669"/>
                              <a:gd name="T4" fmla="*/ 6620 w 13241"/>
                              <a:gd name="T5" fmla="*/ 8359 h 12669"/>
                              <a:gd name="T6" fmla="*/ 13240 w 13241"/>
                              <a:gd name="T7" fmla="*/ 12669 h 12669"/>
                              <a:gd name="T8" fmla="*/ 13240 w 13241"/>
                              <a:gd name="T9" fmla="*/ 0 h 12669"/>
                              <a:gd name="T10" fmla="*/ 1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1" y="0"/>
                                </a:moveTo>
                                <a:lnTo>
                                  <a:pt x="1" y="12669"/>
                                </a:lnTo>
                                <a:lnTo>
                                  <a:pt x="6620" y="8359"/>
                                </a:lnTo>
                                <a:lnTo>
                                  <a:pt x="13240" y="12669"/>
                                </a:lnTo>
                                <a:lnTo>
                                  <a:pt x="13240" y="0"/>
                                </a:lnTo>
                                <a:lnTo>
                                  <a:pt x="1" y="0"/>
                                </a:lnTo>
                                <a:close/>
                              </a:path>
                            </a:pathLst>
                          </a:custGeom>
                          <a:solidFill>
                            <a:srgbClr val="C6282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619" name="Google Shape;2268;p44"/>
                        <wps:cNvSpPr>
                          <a:spLocks/>
                        </wps:cNvSpPr>
                        <wps:spPr bwMode="auto">
                          <a:xfrm>
                            <a:off x="0" y="21139"/>
                            <a:ext cx="6724" cy="6724"/>
                          </a:xfrm>
                          <a:custGeom>
                            <a:avLst/>
                            <a:gdLst>
                              <a:gd name="T0" fmla="*/ 13442 w 26897"/>
                              <a:gd name="T1" fmla="*/ 1 h 26898"/>
                              <a:gd name="T2" fmla="*/ 0 w 26897"/>
                              <a:gd name="T3" fmla="*/ 13443 h 26898"/>
                              <a:gd name="T4" fmla="*/ 13442 w 26897"/>
                              <a:gd name="T5" fmla="*/ 26897 h 26898"/>
                              <a:gd name="T6" fmla="*/ 26896 w 26897"/>
                              <a:gd name="T7" fmla="*/ 13443 h 26898"/>
                              <a:gd name="T8" fmla="*/ 13442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42" y="1"/>
                                </a:moveTo>
                                <a:cubicBezTo>
                                  <a:pt x="6013" y="1"/>
                                  <a:pt x="0" y="6025"/>
                                  <a:pt x="0" y="13443"/>
                                </a:cubicBezTo>
                                <a:cubicBezTo>
                                  <a:pt x="0" y="20873"/>
                                  <a:pt x="6013" y="26897"/>
                                  <a:pt x="13442" y="26897"/>
                                </a:cubicBezTo>
                                <a:cubicBezTo>
                                  <a:pt x="20872" y="26897"/>
                                  <a:pt x="26896" y="20873"/>
                                  <a:pt x="26896" y="13443"/>
                                </a:cubicBezTo>
                                <a:cubicBezTo>
                                  <a:pt x="26896" y="6025"/>
                                  <a:pt x="20872" y="1"/>
                                  <a:pt x="13442" y="1"/>
                                </a:cubicBezTo>
                                <a:close/>
                              </a:path>
                            </a:pathLst>
                          </a:custGeom>
                          <a:solidFill>
                            <a:srgbClr val="F489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620" name="Google Shape;2269;p44"/>
                        <wps:cNvSpPr>
                          <a:spLocks/>
                        </wps:cNvSpPr>
                        <wps:spPr bwMode="auto">
                          <a:xfrm>
                            <a:off x="928" y="22068"/>
                            <a:ext cx="4864" cy="4867"/>
                          </a:xfrm>
                          <a:custGeom>
                            <a:avLst/>
                            <a:gdLst>
                              <a:gd name="T0" fmla="*/ 9728 w 19456"/>
                              <a:gd name="T1" fmla="*/ 1 h 19468"/>
                              <a:gd name="T2" fmla="*/ 1 w 19456"/>
                              <a:gd name="T3" fmla="*/ 9728 h 19468"/>
                              <a:gd name="T4" fmla="*/ 9728 w 19456"/>
                              <a:gd name="T5" fmla="*/ 19467 h 19468"/>
                              <a:gd name="T6" fmla="*/ 19456 w 19456"/>
                              <a:gd name="T7" fmla="*/ 9728 h 19468"/>
                              <a:gd name="T8" fmla="*/ 9728 w 19456"/>
                              <a:gd name="T9" fmla="*/ 1 h 19468"/>
                              <a:gd name="T10" fmla="*/ 0 w 19456"/>
                              <a:gd name="T11" fmla="*/ 0 h 19468"/>
                              <a:gd name="T12" fmla="*/ 19456 w 19456"/>
                              <a:gd name="T13" fmla="*/ 19468 h 19468"/>
                            </a:gdLst>
                            <a:ahLst/>
                            <a:cxnLst>
                              <a:cxn ang="0">
                                <a:pos x="T0" y="T1"/>
                              </a:cxn>
                              <a:cxn ang="0">
                                <a:pos x="T2" y="T3"/>
                              </a:cxn>
                              <a:cxn ang="0">
                                <a:pos x="T4" y="T5"/>
                              </a:cxn>
                              <a:cxn ang="0">
                                <a:pos x="T6" y="T7"/>
                              </a:cxn>
                              <a:cxn ang="0">
                                <a:pos x="T8" y="T9"/>
                              </a:cxn>
                            </a:cxnLst>
                            <a:rect l="T10" t="T11" r="T12" b="T13"/>
                            <a:pathLst>
                              <a:path w="19456" h="19468" extrusionOk="0">
                                <a:moveTo>
                                  <a:pt x="9728" y="1"/>
                                </a:moveTo>
                                <a:cubicBezTo>
                                  <a:pt x="4359" y="1"/>
                                  <a:pt x="1" y="4358"/>
                                  <a:pt x="1" y="9728"/>
                                </a:cubicBezTo>
                                <a:cubicBezTo>
                                  <a:pt x="1" y="15110"/>
                                  <a:pt x="4359" y="19467"/>
                                  <a:pt x="9728" y="19467"/>
                                </a:cubicBezTo>
                                <a:cubicBezTo>
                                  <a:pt x="15098" y="19467"/>
                                  <a:pt x="19456" y="15110"/>
                                  <a:pt x="19456" y="9728"/>
                                </a:cubicBezTo>
                                <a:cubicBezTo>
                                  <a:pt x="19456" y="4358"/>
                                  <a:pt x="15098" y="1"/>
                                  <a:pt x="9728" y="1"/>
                                </a:cubicBezTo>
                                <a:close/>
                              </a:path>
                            </a:pathLst>
                          </a:custGeom>
                          <a:solidFill>
                            <a:srgbClr val="EC3A3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BA7120" w:rsidRDefault="00693FEF" w:rsidP="000D0CA1">
                              <w:pPr>
                                <w:bidi w:val="0"/>
                                <w:spacing w:line="216" w:lineRule="auto"/>
                                <w:jc w:val="center"/>
                                <w:rPr>
                                  <w:rFonts w:ascii="Adobe Arabic" w:hAnsi="Adobe Arabic" w:cs="Adobe Arabic"/>
                                  <w:b/>
                                  <w:bCs/>
                                  <w:color w:val="FFFFFF"/>
                                  <w:sz w:val="40"/>
                                  <w:szCs w:val="40"/>
                                  <w:rtl/>
                                  <w:lang w:bidi="ar-SY"/>
                                </w:rPr>
                              </w:pPr>
                              <w:r w:rsidRPr="00BA7120">
                                <w:rPr>
                                  <w:rFonts w:ascii="Adobe Arabic" w:hAnsi="Adobe Arabic" w:cs="Adobe Arabic"/>
                                  <w:b/>
                                  <w:bCs/>
                                  <w:color w:val="FFFFFF"/>
                                  <w:sz w:val="40"/>
                                  <w:szCs w:val="40"/>
                                  <w:rtl/>
                                  <w:lang w:bidi="ar-SY"/>
                                </w:rPr>
                                <w:t>3</w:t>
                              </w:r>
                            </w:p>
                          </w:txbxContent>
                        </wps:txbx>
                        <wps:bodyPr rot="0" vert="horz" wrap="square" lIns="91425" tIns="91425" rIns="91425" bIns="91425" anchor="ctr" anchorCtr="0" upright="1">
                          <a:noAutofit/>
                        </wps:bodyPr>
                      </wps:wsp>
                      <wps:wsp>
                        <wps:cNvPr id="3621" name="Google Shape;2271;p44"/>
                        <wps:cNvSpPr txBox="1">
                          <a:spLocks noChangeArrowheads="1"/>
                        </wps:cNvSpPr>
                        <wps:spPr bwMode="auto">
                          <a:xfrm>
                            <a:off x="7572" y="21314"/>
                            <a:ext cx="16171" cy="6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F1809" w:rsidRDefault="00693FEF" w:rsidP="0059540C">
                              <w:pPr>
                                <w:spacing w:line="240" w:lineRule="auto"/>
                                <w:rPr>
                                  <w:rFonts w:ascii="Adobe Arabic" w:eastAsia="Roboto" w:hAnsi="Adobe Arabic" w:cs="Adobe Arabic"/>
                                  <w:b/>
                                  <w:bCs/>
                                  <w:color w:val="002060"/>
                                  <w:sz w:val="24"/>
                                  <w:szCs w:val="24"/>
                                </w:rPr>
                              </w:pPr>
                              <w:r>
                                <w:rPr>
                                  <w:rFonts w:ascii="Adobe Arabic" w:hAnsi="Adobe Arabic" w:cs="Adobe Arabic" w:hint="cs"/>
                                  <w:b/>
                                  <w:bCs/>
                                  <w:color w:val="002060"/>
                                  <w:sz w:val="36"/>
                                  <w:szCs w:val="36"/>
                                  <w:rtl/>
                                </w:rPr>
                                <w:t>احترام وقت العمل:</w:t>
                              </w:r>
                            </w:p>
                          </w:txbxContent>
                        </wps:txbx>
                        <wps:bodyPr rot="0" vert="horz" wrap="square" lIns="91425" tIns="91425" rIns="91425" bIns="91425" anchor="ctr" anchorCtr="0" upright="1">
                          <a:noAutofit/>
                        </wps:bodyPr>
                      </wps:wsp>
                    </wpg:wgp>
                  </a:graphicData>
                </a:graphic>
              </wp:inline>
            </w:drawing>
          </mc:Choice>
          <mc:Fallback>
            <w:pict>
              <v:group id="_x0000_s1966" style="width:172.6pt;height:64.1pt;flip:x;mso-position-horizontal-relative:char;mso-position-vertical-relative:line" coordorigin=",21139" coordsize="23743,8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">
                <v:shape id="Google Shape;2266;p44" o:spid="_x0000_s1967" style="position:absolute;left:3125;top:21147;width:20136;height:6710;visibility:visible;mso-wrap-style:square;v-text-anchor:middle" coordsize="104014,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XftcYA&#10;AADdAAAADwAAAGRycy9kb3ducmV2LnhtbESP3UoDMRSE74W+QzgF7+zZKqyybVpKxR/shbb2AQ6b&#10;42br5mRJ4nZ9eyMIXg4z8w2zXI+uUwOH2HrRMJ8VoFhqb1ppNBzfH67uQMVEYqjzwhq+OcJ6NblY&#10;UmX8WfY8HFKjMkRiRRpsSn2FGGvLjuLM9yzZ+/DBUcoyNGgCnTPcdXhdFCU6aiUvWOp5a7n+PHw5&#10;DSHZcnfyLT694SPG3cvr/f40aH05HTcLUInH9B/+az8bDTfl/BZ+3+Qng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XftcYAAADdAAAADwAAAAAAAAAAAAAAAACYAgAAZHJz&#10;L2Rvd25yZXYueG1sUEsFBgAAAAAEAAQA9QAAAIsDAAAAAA==&#10;" path="m1,1r,26837l90929,26838v7227,,13085,-5858,13085,-13085l104014,11205c104014,5013,98989,1,92810,1l1,1xe" fillcolor="#eee" stroked="f">
                  <v:path arrowok="t" o:extrusionok="f" o:connecttype="custom" o:connectlocs="0,0;0,6710;17603,6710;20136,3439;20136,2801;17967,0;0,0" o:connectangles="0,0,0,0,0,0,0"/>
                </v:shape>
                <v:shape id="Google Shape;2267;p44" o:spid="_x0000_s1968" style="position:absolute;left:1705;top:26802;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zhVsIA&#10;AADdAAAADwAAAGRycy9kb3ducmV2LnhtbERPTYvCMBC9L/gfwgheRFPrIlqNIorgxcNWL96GZmyr&#10;zaQ0Uau/3hyEPT7e92LVmko8qHGlZQWjYQSCOLO65FzB6bgbTEE4j6yxskwKXuRgtez8LDDR9sl/&#10;9Eh9LkIIuwQVFN7XiZQuK8igG9qaOHAX2xj0ATa51A0+Q7ipZBxFE2mw5NBQYE2bgrJbejcKsv39&#10;t4/946x8n+P1dRvPLvg+KNXrtus5CE+t/xd/3XutYDwZhbnhTXgCcv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XOFWwgAAAN0AAAAPAAAAAAAAAAAAAAAAAJgCAABkcnMvZG93&#10;bnJldi54bWxQSwUGAAAAAAQABAD1AAAAhwMAAAAA&#10;" path="m1,r,12669l6620,8359r6620,4310l13240,,1,xe" fillcolor="#c6282f" stroked="f">
                  <v:path arrowok="t" o:extrusionok="f" o:connecttype="custom" o:connectlocs="0,0;0,3167;1655,2090;3310,3167;3310,0;0,0" o:connectangles="0,0,0,0,0,0"/>
                </v:shape>
                <v:shape id="Google Shape;2268;p44" o:spid="_x0000_s1969" style="position:absolute;top:21139;width:6724;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1OEMMA&#10;AADdAAAADwAAAGRycy9kb3ducmV2LnhtbESPQWsCMRSE74X+h/AK3mrWKmK3RpGCuODJVXp+JK+7&#10;i5uXJYm6+uuNIHgcZuYbZr7sbSvO5EPjWMFomIEg1s40XCk47NefMxAhIhtsHZOCKwVYLt7f5pgb&#10;d+EdnctYiQThkKOCOsYulzLomiyGoeuIk/fvvMWYpK+k8XhJcNvKryybSosNp4UaO/qtSR/Lk1Uw&#10;KbVGLtwN16fj7K/Y+G4lt0oNPvrVD4hIfXyFn+3CKBhPR9/weJOe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1OEMMAAADdAAAADwAAAAAAAAAAAAAAAACYAgAAZHJzL2Rv&#10;d25yZXYueG1sUEsFBgAAAAAEAAQA9QAAAIgDAAAAAA==&#10;" path="m13442,1c6013,1,,6025,,13443v,7430,6013,13454,13442,13454c20872,26897,26896,20873,26896,13443,26896,6025,20872,1,13442,1xe" fillcolor="#f48989" stroked="f">
                  <v:path arrowok="t" o:extrusionok="f" o:connecttype="custom" o:connectlocs="3360,0;0,3361;3360,6724;6724,3361;3360,0" o:connectangles="0,0,0,0,0"/>
                </v:shape>
                <v:shape id="Google Shape;2269;p44" o:spid="_x0000_s1970" style="position:absolute;left:928;top:22068;width:4864;height:4867;visibility:visible;mso-wrap-style:square;v-text-anchor:middle" coordsize="19456,194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tvRcUA&#10;AADdAAAADwAAAGRycy9kb3ducmV2LnhtbERPy2rCQBTdF/yH4RbclGZiBC2po4gYUBSK6Wt7m7lN&#10;opk7ITNq/HtnUejycN6zRW8acaHO1ZYVjKIYBHFhdc2lgo/37PkFhPPIGhvLpOBGDhbzwcMMU22v&#10;fKBL7ksRQtilqKDyvk2ldEVFBl1kW+LA/drOoA+wK6Xu8BrCTSOTOJ5IgzWHhgpbWlVUnPKzUdAs&#10;3fTruN59v+1/8uSQTT+ftrtMqeFjv3wF4an3/+I/90YrGE+SsD+8CU9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G29FxQAAAN0AAAAPAAAAAAAAAAAAAAAAAJgCAABkcnMv&#10;ZG93bnJldi54bWxQSwUGAAAAAAQABAD1AAAAigMAAAAA&#10;" adj="-11796480,,5400" path="m9728,1c4359,1,1,4358,1,9728v,5382,4358,9739,9727,9739c15098,19467,19456,15110,19456,9728,19456,4358,15098,1,9728,1xe" fillcolor="#ec3a3b" stroked="f">
                  <v:stroke joinstyle="miter"/>
                  <v:formulas/>
                  <v:path arrowok="t" o:extrusionok="f" o:connecttype="custom" o:connectlocs="2432,0;0,2432;2432,4867;4864,2432;2432,0" o:connectangles="0,0,0,0,0" textboxrect="0,0,19456,19468"/>
                  <v:textbox inset="2.53958mm,2.53958mm,2.53958mm,2.53958mm">
                    <w:txbxContent>
                      <w:p w:rsidR="00693FEF" w:rsidRPr="00BA7120" w:rsidRDefault="00693FEF" w:rsidP="000D0CA1">
                        <w:pPr>
                          <w:bidi w:val="0"/>
                          <w:spacing w:line="216" w:lineRule="auto"/>
                          <w:jc w:val="center"/>
                          <w:rPr>
                            <w:rFonts w:ascii="Adobe Arabic" w:hAnsi="Adobe Arabic" w:cs="Adobe Arabic"/>
                            <w:b/>
                            <w:bCs/>
                            <w:color w:val="FFFFFF"/>
                            <w:sz w:val="40"/>
                            <w:szCs w:val="40"/>
                            <w:rtl/>
                            <w:lang w:bidi="ar-SY"/>
                          </w:rPr>
                        </w:pPr>
                        <w:r w:rsidRPr="00BA7120">
                          <w:rPr>
                            <w:rFonts w:ascii="Adobe Arabic" w:hAnsi="Adobe Arabic" w:cs="Adobe Arabic"/>
                            <w:b/>
                            <w:bCs/>
                            <w:color w:val="FFFFFF"/>
                            <w:sz w:val="40"/>
                            <w:szCs w:val="40"/>
                            <w:rtl/>
                            <w:lang w:bidi="ar-SY"/>
                          </w:rPr>
                          <w:t>3</w:t>
                        </w:r>
                      </w:p>
                    </w:txbxContent>
                  </v:textbox>
                </v:shape>
                <v:shape id="Google Shape;2271;p44" o:spid="_x0000_s1971" type="#_x0000_t202" style="position:absolute;left:7572;top:21314;width:16171;height:6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utJMQA&#10;AADdAAAADwAAAGRycy9kb3ducmV2LnhtbESPS4sCMRCE78L+h9ALexHN6ILKaBQRhPXgwQeem6Tn&#10;gZPOkGR09t9vhAWPRVV9Ra02vW3Eg3yoHSuYjDMQxNqZmksF18t+tAARIrLBxjEp+KUAm/XHYIW5&#10;cU8+0eMcS5EgHHJUUMXY5lIGXZHFMHYtcfIK5y3GJH0pjcdngttGTrNsJi3WnBYqbGlXkb6fO6tg&#10;qMvDvMh23b3p/CWSNsXtcFTq67PfLkFE6uM7/N/+MQq+Z9MJvN6kJ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rrSTEAAAA3QAAAA8AAAAAAAAAAAAAAAAAmAIAAGRycy9k&#10;b3ducmV2LnhtbFBLBQYAAAAABAAEAPUAAACJAwAAAAA=&#10;" filled="f" stroked="f">
                  <v:textbox inset="2.53958mm,2.53958mm,2.53958mm,2.53958mm">
                    <w:txbxContent>
                      <w:p w:rsidR="00693FEF" w:rsidRPr="003F1809" w:rsidRDefault="00693FEF" w:rsidP="0059540C">
                        <w:pPr>
                          <w:spacing w:line="240" w:lineRule="auto"/>
                          <w:rPr>
                            <w:rFonts w:ascii="Adobe Arabic" w:eastAsia="Roboto" w:hAnsi="Adobe Arabic" w:cs="Adobe Arabic"/>
                            <w:b/>
                            <w:bCs/>
                            <w:color w:val="002060"/>
                            <w:sz w:val="24"/>
                            <w:szCs w:val="24"/>
                          </w:rPr>
                        </w:pPr>
                        <w:r>
                          <w:rPr>
                            <w:rFonts w:ascii="Adobe Arabic" w:hAnsi="Adobe Arabic" w:cs="Adobe Arabic" w:hint="cs"/>
                            <w:b/>
                            <w:bCs/>
                            <w:color w:val="002060"/>
                            <w:sz w:val="36"/>
                            <w:szCs w:val="36"/>
                            <w:rtl/>
                          </w:rPr>
                          <w:t>احترام وقت العمل:</w:t>
                        </w:r>
                      </w:p>
                    </w:txbxContent>
                  </v:textbox>
                </v:shape>
                <w10:wrap anchorx="page"/>
                <w10:anchorlock/>
              </v:group>
            </w:pict>
          </mc:Fallback>
        </mc:AlternateContent>
      </w:r>
    </w:p>
    <w:p w:rsidR="000D0CA1" w:rsidRDefault="000D0CA1" w:rsidP="000D0CA1">
      <w:pPr>
        <w:rPr>
          <w:rtl/>
        </w:rPr>
      </w:pPr>
      <w:r w:rsidRPr="002325F6">
        <w:rPr>
          <w:rtl/>
        </w:rPr>
        <w:t xml:space="preserve">ينبغي على العامل أن يحـرص عـلى مواعيـد العمـل فـلا يـأتي للعمل متأخراً ولا يخرج مبكراً لأنه إنما يتقاضى أجره على عمل ذي مواعيد محددة. </w:t>
      </w:r>
    </w:p>
    <w:p w:rsidR="000D0CA1" w:rsidRPr="002325F6" w:rsidRDefault="000D0CA1" w:rsidP="000D0CA1">
      <w:pPr>
        <w:rPr>
          <w:rtl/>
        </w:rPr>
      </w:pPr>
      <w:r>
        <w:rPr>
          <w:noProof/>
          <w:rtl/>
        </w:rPr>
        <mc:AlternateContent>
          <mc:Choice Requires="wpg">
            <w:drawing>
              <wp:inline distT="0" distB="0" distL="0" distR="0" wp14:anchorId="7FE72C17" wp14:editId="462D86E4">
                <wp:extent cx="5730240" cy="471805"/>
                <wp:effectExtent l="0" t="0" r="3810" b="61595"/>
                <wp:docPr id="3622" name="Group 9"/>
                <wp:cNvGraphicFramePr/>
                <a:graphic xmlns:a="http://schemas.openxmlformats.org/drawingml/2006/main">
                  <a:graphicData uri="http://schemas.microsoft.com/office/word/2010/wordprocessingGroup">
                    <wpg:wgp>
                      <wpg:cNvGrpSpPr/>
                      <wpg:grpSpPr>
                        <a:xfrm>
                          <a:off x="0" y="0"/>
                          <a:ext cx="5730240" cy="471805"/>
                          <a:chOff x="0" y="0"/>
                          <a:chExt cx="6132700" cy="505460"/>
                        </a:xfrm>
                      </wpg:grpSpPr>
                      <wpg:grpSp>
                        <wpg:cNvPr id="3623" name="Group 26"/>
                        <wpg:cNvGrpSpPr/>
                        <wpg:grpSpPr>
                          <a:xfrm>
                            <a:off x="0" y="0"/>
                            <a:ext cx="6132700" cy="505460"/>
                            <a:chOff x="0" y="0"/>
                            <a:chExt cx="6133333" cy="505879"/>
                          </a:xfrm>
                        </wpg:grpSpPr>
                        <wpg:grpSp>
                          <wpg:cNvPr id="3624" name="Group 30"/>
                          <wpg:cNvGrpSpPr/>
                          <wpg:grpSpPr>
                            <a:xfrm>
                              <a:off x="2664303" y="0"/>
                              <a:ext cx="3469030" cy="505839"/>
                              <a:chOff x="1034915" y="0"/>
                              <a:chExt cx="5060949" cy="711023"/>
                            </a:xfrm>
                          </wpg:grpSpPr>
                          <wps:wsp>
                            <wps:cNvPr id="3625"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1034915" y="0"/>
                                <a:ext cx="5060949"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DB0D9B" w:rsidRDefault="00693FEF" w:rsidP="000D0CA1">
                                  <w:pPr>
                                    <w:jc w:val="left"/>
                                    <w:rPr>
                                      <w:bCs/>
                                      <w:rtl/>
                                      <w:lang w:bidi="ar-SY"/>
                                    </w:rPr>
                                  </w:pPr>
                                  <w:r>
                                    <w:rPr>
                                      <w:rFonts w:ascii="Adobe Arabic" w:hAnsi="Adobe Arabic" w:cs="Adobe Arabic" w:hint="cs"/>
                                      <w:bCs/>
                                      <w:color w:val="auto"/>
                                      <w:sz w:val="36"/>
                                      <w:szCs w:val="36"/>
                                      <w:rtl/>
                                      <w:lang w:bidi="ar-SY"/>
                                    </w:rPr>
                                    <w:t xml:space="preserve">        آداب الإسلام في تعامل المدير مع المرؤوسين:</w:t>
                                  </w:r>
                                </w:p>
                              </w:txbxContent>
                            </wps:txbx>
                            <wps:bodyPr tIns="36000" bIns="36000" rtlCol="0" anchor="ctr"/>
                          </wps:wsp>
                          <wps:wsp>
                            <wps:cNvPr id="3626"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627" name="Rectangle 3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628" name="Google Shape;200;p17"/>
                        <wpg:cNvGrpSpPr/>
                        <wpg:grpSpPr>
                          <a:xfrm>
                            <a:off x="5716078" y="117534"/>
                            <a:ext cx="224378" cy="267181"/>
                            <a:chOff x="0" y="0"/>
                            <a:chExt cx="273780" cy="327013"/>
                          </a:xfrm>
                          <a:solidFill>
                            <a:schemeClr val="bg1"/>
                          </a:solidFill>
                        </wpg:grpSpPr>
                        <wps:wsp>
                          <wps:cNvPr id="3629"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630"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631"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632" name="Google Shape;204;p17"/>
                          <wpg:cNvGrpSpPr/>
                          <wpg:grpSpPr>
                            <a:xfrm>
                              <a:off x="0" y="0"/>
                              <a:ext cx="273780" cy="105078"/>
                              <a:chOff x="0" y="0"/>
                              <a:chExt cx="273780" cy="105078"/>
                            </a:xfrm>
                            <a:grpFill/>
                          </wpg:grpSpPr>
                          <wps:wsp>
                            <wps:cNvPr id="363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63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63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63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637"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972" style="width:451.2pt;height:37.15pt;mso-position-horizontal-relative:char;mso-position-vertical-relative:line" coordsize="6132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">
                <v:group id="Group 26" o:spid="_x0000_s1973" style="position:absolute;width:61327;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fvJMUAAADdAAAADwAAAGRycy9kb3ducmV2LnhtbESPQYvCMBSE7wv+h/AE&#10;b2tay8pSjSKi4kGE1QXx9miebbF5KU1s6783C8Ieh5n5hpkve1OJlhpXWlYQjyMQxJnVJecKfs/b&#10;z28QziNrrCyTgic5WC4GH3NMte34h9qTz0WAsEtRQeF9nUrpsoIMurGtiYN3s41BH2STS91gF+Cm&#10;kpMomkqDJYeFAmtaF5TdTw+jYNdht0riTXu439bP6/nreDnEpNRo2K9mIDz1/j/8bu+1gmQ6Se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MH7yTFAAAA3QAA&#10;AA8AAAAAAAAAAAAAAAAAqgIAAGRycy9kb3ducmV2LnhtbFBLBQYAAAAABAAEAPoAAACcAwAAAAA=&#10;">
                  <v:group id="Group 30" o:spid="_x0000_s1974" style="position:absolute;left:26643;width:34690;height:5058" coordorigin="10349" coordsize="50609,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53UMYAAADdAAAADwAAAGRycy9kb3ducmV2LnhtbESPS4vCQBCE78L+h6EX&#10;9qaT+GKJjiLiLnsQwQcs3ppMmwQzPSEzJvHfO4Lgsaiqr6j5sjOlaKh2hWUF8SACQZxaXXCm4HT8&#10;6X+DcB5ZY2mZFNzJwXLx0Ztjom3Le2oOPhMBwi5BBbn3VSKlS3My6Aa2Ig7exdYGfZB1JnWNbYCb&#10;Ug6jaCoNFhwWcqxonVN6PdyMgt8W29Uo3jTb62V9Px8nu/9tTEp9fXarGQhPnX+HX+0/rWA0HY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7ndQxgAAAN0A&#10;AAAPAAAAAAAAAAAAAAAAAKoCAABkcnMvZG93bnJldi54bWxQSwUGAAAAAAQABAD6AAAAnQMAAAAA&#10;">
                    <v:roundrect id="Rectangle: Rounded Corners 55" o:spid="_x0000_s1975" style="position:absolute;left:10349;width:5060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VhcQA&#10;AADdAAAADwAAAGRycy9kb3ducmV2LnhtbESPQWuDQBSE74X8h+UFcmvWGhLEZJVSW/DYxPaQ28N9&#10;UYn7Vtyt2n/fLRR6HGbmG+aUL6YXE42us6zgaRuBIK6t7rhR8FG9PSYgnEfW2FsmBd/kIM9WDydM&#10;tZ35TNPFNyJA2KWooPV+SKV0dUsG3dYOxMG72dGgD3JspB5xDnDTyziKDtJgx2GhxYFeWqrvly+j&#10;ICqL14qvMX3qxJ9pj9V7UlRKbdbL8xGEp8X/h//apVawO8R7+H0TnoDM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E1YXEAAAA3QAAAA8AAAAAAAAAAAAAAAAAmAIAAGRycy9k&#10;b3ducmV2LnhtbFBLBQYAAAAABAAEAPUAAACJAwAAAAA=&#10;" fillcolor="#0070c0" stroked="f" strokeweight="1pt">
                      <v:stroke joinstyle="miter"/>
                      <v:textbox inset=",1mm,,1mm">
                        <w:txbxContent>
                          <w:p w:rsidR="00693FEF" w:rsidRPr="00DB0D9B" w:rsidRDefault="00693FEF" w:rsidP="000D0CA1">
                            <w:pPr>
                              <w:jc w:val="left"/>
                              <w:rPr>
                                <w:bCs/>
                                <w:rtl/>
                                <w:lang w:bidi="ar-SY"/>
                              </w:rPr>
                            </w:pPr>
                            <w:r>
                              <w:rPr>
                                <w:rFonts w:ascii="Adobe Arabic" w:hAnsi="Adobe Arabic" w:cs="Adobe Arabic" w:hint="cs"/>
                                <w:bCs/>
                                <w:color w:val="auto"/>
                                <w:sz w:val="36"/>
                                <w:szCs w:val="36"/>
                                <w:rtl/>
                                <w:lang w:bidi="ar-SY"/>
                              </w:rPr>
                              <w:t xml:space="preserve">        آداب الإسلام في تعامل المدير مع المرؤوسين:</w:t>
                            </w:r>
                          </w:p>
                        </w:txbxContent>
                      </v:textbox>
                    </v:roundrect>
                    <v:oval id="Oval 61" o:spid="_x0000_s1976"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oszcQA&#10;AADdAAAADwAAAGRycy9kb3ducmV2LnhtbESP0WoCMRRE3wv+Q7iFvtVsFZayNUqpCGKF0rUfcNnc&#10;bpYmNyGJuvbrG0Ho4zAzZ5jFanRWnCimwbOCp2kFgrjzeuBewddh8/gMImVkjdYzKbhQgtVycrfA&#10;Rvszf9Kpzb0oEE4NKjA5h0bK1BlymKY+EBfv20eHucjYSx3xXODOyllV1dLhwGXBYKA3Q91Pe3QK&#10;dlUwKe7ffy972X4c1sHucrRKPdyPry8gMo35P3xrb7WCeT2r4fqmP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KLM3EAAAA3QAAAA8AAAAAAAAAAAAAAAAAmAIAAGRycy9k&#10;b3ducmV2LnhtbFBLBQYAAAAABAAEAPUAAACJAwAAAAA=&#10;" fillcolor="#272727 [2749]" stroked="f" strokeweight="1pt">
                      <v:stroke joinstyle="miter"/>
                      <v:shadow on="t" color="black" opacity="26214f" origin=",-.5" offset="0,3pt"/>
                    </v:oval>
                  </v:group>
                  <v:rect id="Rectangle 33" o:spid="_x0000_s1977"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xIckA&#10;AADdAAAADwAAAGRycy9kb3ducmV2LnhtbESPT2sCMRTE7wW/Q3hCL0WzWlnL1ii20NaDf6hK8fjY&#10;PHdXNy9Lkur22zdCocdhZn7DTGatqcWFnK8sKxj0ExDEudUVFwr2u7feEwgfkDXWlknBD3mYTTt3&#10;E8y0vfInXbahEBHCPkMFZQhNJqXPSzLo+7Yhjt7ROoMhSldI7fAa4aaWwyRJpcGK40KJDb2WlJ+3&#10;30bBYb9bjV7c5nQ4vi+/UrumD188KHXfbefPIAK14T/8115oBY/pcAy3N/EJyO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PxIckAAADdAAAADwAAAAAAAAAAAAAAAACYAgAA&#10;ZHJzL2Rvd25yZXYueG1sUEsFBgAAAAAEAAQA9QAAAI4DAAAAAA==&#10;" fillcolor="#0070c0" stroked="f" strokeweight="1pt"/>
                </v:group>
                <v:group id="Google Shape;200;p17" o:spid="_x0000_s1978"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9VcMAAADdAAAADwAAAGRycy9kb3ducmV2LnhtbERPy4rCMBTdC/5DuII7&#10;Taso0jEVkRlxIQPqwDC7S3P7wOamNLGtf28WAy4P573dDaYWHbWusqwgnkcgiDOrKy4U/Ny+ZhsQ&#10;ziNrrC2Tgic52KXj0RYTbXu+UHf1hQgh7BJUUHrfJFK6rCSDbm4b4sDltjXoA2wLqVvsQ7ip5SKK&#10;1tJgxaGhxIYOJWX368MoOPbY75fxZ3e+54fn3231/XuOSanpZNh/gPA0+Lf4333SCpbrR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o31VwwAAAN0AAAAP&#10;AAAAAAAAAAAAAAAAAKoCAABkcnMvZG93bnJldi54bWxQSwUGAAAAAAQABAD6AAAAmgMAAAAA&#10;">
                  <v:shape id="Google Shape;201;p17" o:spid="_x0000_s1979"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sKisUA&#10;AADdAAAADwAAAGRycy9kb3ducmV2LnhtbESPQWvCQBSE74L/YXmCN92okMboKqVQkB6ERtHrI/tM&#10;otm3aXY16b93CwWPw8x8w6y3vanFg1pXWVYwm0YgiHOrKy4UHA+fkwSE88gaa8uk4JccbDfDwRpT&#10;bTv+pkfmCxEg7FJUUHrfpFK6vCSDbmob4uBdbGvQB9kWUrfYBbip5TyKYmmw4rBQYkMfJeW37G4U&#10;7O+J3+nTT/L1dj7F12WXHQ95pdR41L+vQHjq/Sv8395pBYt4voS/N+EJyM0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qwqKxQAAAN0AAAAPAAAAAAAAAAAAAAAAAJgCAABkcnMv&#10;ZG93bnJldi54bWxQSwUGAAAAAAQABAD1AAAAig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980"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5N18QA&#10;AADdAAAADwAAAGRycy9kb3ducmV2LnhtbERPXWvCMBR9H+w/hDvYi9h0lsmojWUMB6IMWRV8vTR3&#10;TWlzU5qo9d8vD4M9Hs53UU62F1cafetYwUuSgiCunW65UXA6fs7fQPiArLF3TAru5KFcPz4UmGt3&#10;42+6VqERMYR9jgpMCEMupa8NWfSJG4gj9+NGiyHCsZF6xFsMt71cpOlSWmw5Nhgc6MNQ3VUXq6A/&#10;Hr72m9lrdZ5htci82XX7ZqfU89P0vgIRaAr/4j/3VivIllncH9/EJ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uTdf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1981"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7J18UA&#10;AADdAAAADwAAAGRycy9kb3ducmV2LnhtbESPQWvCQBSE7wX/w/IEb3UTU0Siq4hoEXpqVNDbM/vM&#10;BrNvQ3ar6b/vFgo9DjPfDLNY9bYRD+p87VhBOk5AEJdO11wpOB52rzMQPiBrbByTgm/ysFoOXhaY&#10;a/fkT3oUoRKxhH2OCkwIbS6lLw1Z9GPXEkfv5jqLIcqukrrDZyy3jZwkyVRarDkuGGxpY6i8F19W&#10;QebP5pK97666mvD5Y3s8ZcVbqtRo2K/nIAL14T/8R+915KZZCr9v4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XsnXxQAAAN0AAAAPAAAAAAAAAAAAAAAAAJgCAABkcnMv&#10;ZG93bnJldi54bWxQSwUGAAAAAAQABAD1AAAAigMAAAAA&#10;" path="m1976,l417,c191,,,131,,369,,596,191,739,417,739r1559,c2203,739,2393,596,2393,369,2393,131,2203,,1976,xe" filled="f" strokecolor="white [3212]">
                    <v:path arrowok="t" o:extrusionok="f"/>
                  </v:shape>
                  <v:group id="Google Shape;204;p17" o:spid="_x0000_s1982"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LcYsUAAADdAAAADwAAAGRycy9kb3ducmV2LnhtbESPQYvCMBSE7wv+h/AE&#10;b2tay8pSjSKi4kGE1QXx9miebbF5KU1s6783C8Ieh5n5hpkve1OJlhpXWlYQjyMQxJnVJecKfs/b&#10;z28QziNrrCyTgic5WC4GH3NMte34h9qTz0WAsEtRQeF9nUrpsoIMurGtiYN3s41BH2STS91gF+Cm&#10;kpMomkqDJYeFAmtaF5TdTw+jYNdht0riTXu439bP6/nreDnEpNRo2K9mIDz1/j/8bu+1gmSaTO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mS3GLFAAAA3QAA&#10;AA8AAAAAAAAAAAAAAAAAqgIAAGRycy9kb3ducmV2LnhtbFBLBQYAAAAABAAEAPoAAACcAwAAAAA=&#10;">
                    <v:shape id="Google Shape;205;p17" o:spid="_x0000_s1983"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fszMUA&#10;AADdAAAADwAAAGRycy9kb3ducmV2LnhtbESPQWvCQBSE74L/YXlCL6KbNqJp6iqlUPCoqd6f2WeS&#10;Nvs27G5j+u9dQehxmJlvmPV2MK3oyfnGsoLneQKCuLS64UrB8etzloHwAVlja5kU/JGH7WY8WmOu&#10;7ZUP1BehEhHCPkcFdQhdLqUvazLo57Yjjt7FOoMhSldJ7fAa4aaVL0mylAYbjgs1dvRRU/lT/BoF&#10;36shc9PD/vWcFtlpUR37LsiLUk+T4f0NRKAh/Icf7Z1WkC7TFO5v4hOQm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1+zMxQAAAN0AAAAPAAAAAAAAAAAAAAAAAJgCAABkcnMv&#10;ZG93bnJldi54bWxQSwUGAAAAAAQABAD1AAAAigMAAAAA&#10;" path="m227,1501v107,,226,-72,226,-167l453,167c453,84,322,1,227,1,144,1,1,84,1,167r,1167c1,1429,144,1501,227,1501xe" filled="f" stroked="f">
                      <v:path arrowok="t" o:extrusionok="f"/>
                    </v:shape>
                    <v:shape id="Google Shape;206;p17" o:spid="_x0000_s1984"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79MUA&#10;AADdAAAADwAAAGRycy9kb3ducmV2LnhtbESPQWvCQBSE7wX/w/IEb3WjFpHUVZqWih6NPfT4mn1N&#10;0mbfht1XTf99tyB4HGbmG2a9HVynzhRi69nAbJqBIq68bbk28HZ6vV+BioJssfNMBn4pwnYzultj&#10;bv2Fj3QupVYJwjFHA41In2sdq4YcxqnviZP36YNDSTLU2ga8JLjr9DzLltphy2mhwZ6eG6q+yx9n&#10;oCjnxeEdD7MgX/Fl7wpxuw9rzGQ8PD2CEhrkFr6299bAYrl4gP836Qno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dLv0xQAAAN0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1985"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kPGsYA&#10;AADdAAAADwAAAGRycy9kb3ducmV2LnhtbESP0WrCQBRE3wX/YbmFvummjQ0ldRXRFsQ+SBM/4DZ7&#10;TYLZu2l2q9u/7wqCj8PMnGHmy2A6cabBtZYVPE0TEMSV1S3XCg7lx+QVhPPIGjvLpOCPHCwX49Ec&#10;c20v/EXnwtciQtjlqKDxvs+ldFVDBt3U9sTRO9rBoI9yqKUe8BLhppPPSZJJgy3HhQZ7WjdUnYpf&#10;o4A+7ft3F4rZhrN1KPebnU0PP0o9PoTVGwhPwd/Dt/ZWK0iz9AWub+IT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kPGsYAAADdAAAADwAAAAAAAAAAAAAAAACYAgAAZHJz&#10;L2Rvd25yZXYueG1sUEsFBgAAAAAEAAQA9QAAAIsDAAAAAA==&#10;" path="m822,1346v24,,60,-12,83,-35c989,1263,1013,1156,953,1072l334,108c286,25,179,1,96,48,12,108,1,215,48,298r619,965c703,1322,763,1346,822,1346xe" filled="f" stroked="f">
                      <v:path arrowok="t" o:extrusionok="f"/>
                    </v:shape>
                    <v:shape id="Google Shape;208;p17" o:spid="_x0000_s1986"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RocQA&#10;AADdAAAADwAAAGRycy9kb3ducmV2LnhtbESP0WrCQBRE3wv+w3IFX4ruaiBK6ipiaNHHRj/gNntN&#10;0mbvhuxW0793BaGPw8ycYdbbwbbiSr1vHGuYzxQI4tKZhisN59P7dAXCB2SDrWPS8EcetpvRyxoz&#10;4278SdciVCJC2GeooQ6hy6T0ZU0W/cx1xNG7uN5iiLKvpOnxFuG2lQulUmmx4bhQY0f7msqf4tdq&#10;+CKZBCovuVoe2lwd5/nr6eNb68l42L2BCDSE//CzfTAakjRJ4fEmPgG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kaHEAAAA3Q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987"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aUMgA&#10;AADdAAAADwAAAGRycy9kb3ducmV2LnhtbESPQWvCQBSE7wX/w/IKvRTdpIKG6CpaKJRSkEZRj8/s&#10;axLMvg3ZrYn++q5Q6HGYmW+Y+bI3tbhQ6yrLCuJRBII4t7riQsFu+zZMQDiPrLG2TAqu5GC5GDzM&#10;MdW24y+6ZL4QAcIuRQWl900qpctLMuhGtiEO3rdtDfog20LqFrsAN7V8iaKJNFhxWCixodeS8nP2&#10;YxRsSN66jT+tjx/7a/KZJfHh+Bwr9fTYr2YgPPX+P/zXftcKxpPxFO5vwhO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D5pQ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rFonts w:asciiTheme="minorHAnsi" w:hAnsiTheme="minorHAnsi"/>
          <w:b/>
          <w:bCs/>
          <w:sz w:val="34"/>
          <w:rtl/>
        </w:rPr>
      </w:pPr>
      <w:r w:rsidRPr="00486F6D">
        <w:rPr>
          <w:rFonts w:asciiTheme="minorHAnsi" w:hAnsiTheme="minorHAnsi"/>
          <w:b/>
          <w:bCs/>
          <w:sz w:val="34"/>
          <w:rtl/>
        </w:rPr>
        <w:t xml:space="preserve">والصفات التي يجب أن يتحلى بها المدير المسلم كثيرة </w:t>
      </w:r>
      <w:r w:rsidRPr="00486F6D">
        <w:rPr>
          <w:rFonts w:asciiTheme="minorHAnsi" w:hAnsiTheme="minorHAnsi" w:hint="cs"/>
          <w:b/>
          <w:bCs/>
          <w:sz w:val="34"/>
          <w:rtl/>
        </w:rPr>
        <w:t>ومتعددة أهمها</w:t>
      </w:r>
      <w:r>
        <w:rPr>
          <w:rFonts w:asciiTheme="minorHAnsi" w:hAnsiTheme="minorHAnsi" w:hint="cs"/>
          <w:b/>
          <w:bCs/>
          <w:sz w:val="34"/>
          <w:rtl/>
        </w:rPr>
        <w:t>:</w:t>
      </w:r>
    </w:p>
    <w:p w:rsidR="000D0CA1" w:rsidRPr="00486F6D" w:rsidRDefault="000D0CA1" w:rsidP="000D0CA1">
      <w:pPr>
        <w:rPr>
          <w:rFonts w:asciiTheme="minorHAnsi" w:hAnsiTheme="minorHAnsi"/>
          <w:b/>
          <w:bCs/>
          <w:sz w:val="34"/>
          <w:rtl/>
        </w:rPr>
      </w:pPr>
      <w:r w:rsidRPr="00486F6D">
        <w:rPr>
          <w:b/>
          <w:bCs/>
          <w:noProof/>
          <w:rtl/>
        </w:rPr>
        <mc:AlternateContent>
          <mc:Choice Requires="wps">
            <w:drawing>
              <wp:anchor distT="0" distB="0" distL="114300" distR="114300" simplePos="0" relativeHeight="252313600" behindDoc="0" locked="0" layoutInCell="1" allowOverlap="1" wp14:anchorId="4E44476A" wp14:editId="2C7497C2">
                <wp:simplePos x="0" y="0"/>
                <wp:positionH relativeFrom="margin">
                  <wp:align>right</wp:align>
                </wp:positionH>
                <wp:positionV relativeFrom="paragraph">
                  <wp:posOffset>168691</wp:posOffset>
                </wp:positionV>
                <wp:extent cx="2634132" cy="662304"/>
                <wp:effectExtent l="0" t="0" r="0" b="0"/>
                <wp:wrapNone/>
                <wp:docPr id="3638" name="Rectangle 3647"/>
                <wp:cNvGraphicFramePr/>
                <a:graphic xmlns:a="http://schemas.openxmlformats.org/drawingml/2006/main">
                  <a:graphicData uri="http://schemas.microsoft.com/office/word/2010/wordprocessingShape">
                    <wps:wsp>
                      <wps:cNvSpPr/>
                      <wps:spPr>
                        <a:xfrm>
                          <a:off x="0" y="0"/>
                          <a:ext cx="2634132" cy="662304"/>
                        </a:xfrm>
                        <a:prstGeom prst="rect">
                          <a:avLst/>
                        </a:prstGeom>
                      </wps:spPr>
                      <wps:txbx>
                        <w:txbxContent>
                          <w:p w:rsidR="00693FEF" w:rsidRPr="00E85125" w:rsidRDefault="00693FEF" w:rsidP="000D0CA1">
                            <w:pPr>
                              <w:jc w:val="center"/>
                              <w:rPr>
                                <w:rFonts w:ascii="Adobe Arabic" w:eastAsia="Calibri" w:hAnsi="Adobe Arabic" w:cs="Adobe Arabic"/>
                                <w:color w:val="FFFFFF" w:themeColor="background1"/>
                                <w:kern w:val="24"/>
                                <w:sz w:val="40"/>
                                <w:szCs w:val="40"/>
                                <w:lang w:bidi="ar-EG"/>
                              </w:rPr>
                            </w:pPr>
                            <w:r w:rsidRPr="00E85125">
                              <w:rPr>
                                <w:rFonts w:ascii="Adobe Arabic" w:eastAsia="Calibri" w:hAnsi="Adobe Arabic" w:cs="Adobe Arabic"/>
                                <w:color w:val="FFFFFF" w:themeColor="background1"/>
                                <w:kern w:val="24"/>
                                <w:sz w:val="40"/>
                                <w:szCs w:val="40"/>
                                <w:rtl/>
                                <w:lang w:bidi="ar-EG"/>
                              </w:rPr>
                              <w:t>أولاً: أن يكون حسن خلق:</w:t>
                            </w:r>
                          </w:p>
                        </w:txbxContent>
                      </wps:txbx>
                      <wps:bodyPr wrap="square">
                        <a:spAutoFit/>
                      </wps:bodyPr>
                    </wps:wsp>
                  </a:graphicData>
                </a:graphic>
                <wp14:sizeRelH relativeFrom="margin">
                  <wp14:pctWidth>0</wp14:pctWidth>
                </wp14:sizeRelH>
              </wp:anchor>
            </w:drawing>
          </mc:Choice>
          <mc:Fallback>
            <w:pict>
              <v:rect id="_x0000_s1988" style="position:absolute;left:0;text-align:left;margin-left:156.2pt;margin-top:13.3pt;width:207.4pt;height:52.15pt;z-index:25231360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" filled="f" stroked="f">
                <v:textbox style="mso-fit-shape-to-text:t">
                  <w:txbxContent>
                    <w:p w:rsidR="00693FEF" w:rsidRPr="00E85125" w:rsidRDefault="00693FEF" w:rsidP="000D0CA1">
                      <w:pPr>
                        <w:jc w:val="center"/>
                        <w:rPr>
                          <w:rFonts w:ascii="Adobe Arabic" w:eastAsia="Calibri" w:hAnsi="Adobe Arabic" w:cs="Adobe Arabic"/>
                          <w:color w:val="FFFFFF" w:themeColor="background1"/>
                          <w:kern w:val="24"/>
                          <w:sz w:val="40"/>
                          <w:szCs w:val="40"/>
                          <w:lang w:bidi="ar-EG"/>
                        </w:rPr>
                      </w:pPr>
                      <w:r w:rsidRPr="00E85125">
                        <w:rPr>
                          <w:rFonts w:ascii="Adobe Arabic" w:eastAsia="Calibri" w:hAnsi="Adobe Arabic" w:cs="Adobe Arabic"/>
                          <w:color w:val="FFFFFF" w:themeColor="background1"/>
                          <w:kern w:val="24"/>
                          <w:sz w:val="40"/>
                          <w:szCs w:val="40"/>
                          <w:rtl/>
                          <w:lang w:bidi="ar-EG"/>
                        </w:rPr>
                        <w:t>أولاً: أن يكون حسن خلق:</w:t>
                      </w:r>
                    </w:p>
                  </w:txbxContent>
                </v:textbox>
                <w10:wrap anchorx="margin"/>
              </v:rect>
            </w:pict>
          </mc:Fallback>
        </mc:AlternateContent>
      </w:r>
      <w:r w:rsidRPr="00486F6D">
        <w:rPr>
          <w:b/>
          <w:bCs/>
          <w:noProof/>
          <w:rtl/>
        </w:rPr>
        <w:drawing>
          <wp:inline distT="0" distB="0" distL="0" distR="0" wp14:anchorId="0FEEB6AF" wp14:editId="53E31CCF">
            <wp:extent cx="2495806" cy="740979"/>
            <wp:effectExtent l="0" t="0" r="0" b="2540"/>
            <wp:docPr id="3639" name="Picture 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6" name="Picture 3646"/>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518212" cy="747631"/>
                    </a:xfrm>
                    <a:prstGeom prst="rect">
                      <a:avLst/>
                    </a:prstGeom>
                  </pic:spPr>
                </pic:pic>
              </a:graphicData>
            </a:graphic>
          </wp:inline>
        </w:drawing>
      </w:r>
    </w:p>
    <w:p w:rsidR="000D0CA1" w:rsidRPr="002325F6" w:rsidRDefault="000D0CA1" w:rsidP="000D0CA1">
      <w:pPr>
        <w:rPr>
          <w:rFonts w:cstheme="minorBidi"/>
          <w:rtl/>
        </w:rPr>
      </w:pPr>
      <w:r>
        <w:rPr>
          <w:rFonts w:hint="cs"/>
          <w:b/>
          <w:bCs/>
          <w:noProof/>
          <w:rtl/>
        </w:rPr>
        <w:drawing>
          <wp:anchor distT="0" distB="0" distL="114300" distR="114300" simplePos="0" relativeHeight="252314624" behindDoc="0" locked="0" layoutInCell="1" allowOverlap="1" wp14:anchorId="4AD504BE" wp14:editId="6923DB2A">
            <wp:simplePos x="0" y="0"/>
            <wp:positionH relativeFrom="margin">
              <wp:posOffset>0</wp:posOffset>
            </wp:positionH>
            <wp:positionV relativeFrom="paragraph">
              <wp:posOffset>106045</wp:posOffset>
            </wp:positionV>
            <wp:extent cx="2426970" cy="2002155"/>
            <wp:effectExtent l="0" t="0" r="0" b="0"/>
            <wp:wrapSquare wrapText="bothSides"/>
            <wp:docPr id="3640" name="صورة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0" name="Business merger-cuate.png"/>
                    <pic:cNvPicPr/>
                  </pic:nvPicPr>
                  <pic:blipFill rotWithShape="1">
                    <a:blip r:embed="rId86" cstate="print">
                      <a:extLst>
                        <a:ext uri="{28A0092B-C50C-407E-A947-70E740481C1C}">
                          <a14:useLocalDpi xmlns:a14="http://schemas.microsoft.com/office/drawing/2010/main" val="0"/>
                        </a:ext>
                      </a:extLst>
                    </a:blip>
                    <a:srcRect t="4349" b="3616"/>
                    <a:stretch/>
                  </pic:blipFill>
                  <pic:spPr bwMode="auto">
                    <a:xfrm>
                      <a:off x="0" y="0"/>
                      <a:ext cx="2426970" cy="20021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85125">
        <w:rPr>
          <w:rtl/>
        </w:rPr>
        <w:t xml:space="preserve"> </w:t>
      </w:r>
      <w:r w:rsidRPr="002325F6">
        <w:rPr>
          <w:rtl/>
        </w:rPr>
        <w:t xml:space="preserve">فبالخلق الحسن يستطيع الإداري أن يكسب احترام </w:t>
      </w:r>
      <w:r w:rsidRPr="002325F6">
        <w:rPr>
          <w:rFonts w:hint="cs"/>
          <w:rtl/>
        </w:rPr>
        <w:t>مرؤوسيه،</w:t>
      </w:r>
      <w:r w:rsidRPr="002325F6">
        <w:rPr>
          <w:rtl/>
        </w:rPr>
        <w:t xml:space="preserve"> ومن ثم يوجههم لتحقيق الأهداف المنشودة وهم في حال معنوية </w:t>
      </w:r>
      <w:r w:rsidRPr="002325F6">
        <w:rPr>
          <w:rFonts w:hint="cs"/>
          <w:rtl/>
        </w:rPr>
        <w:t>عالية،</w:t>
      </w:r>
      <w:r w:rsidRPr="002325F6">
        <w:rPr>
          <w:rtl/>
        </w:rPr>
        <w:t xml:space="preserve"> فلا يشعر أحدهم أنه محتقر وإنما يُعامَل معاملة إنسانية </w:t>
      </w:r>
      <w:r w:rsidRPr="002325F6">
        <w:rPr>
          <w:rFonts w:hint="cs"/>
          <w:rtl/>
        </w:rPr>
        <w:t>حسنة،</w:t>
      </w:r>
      <w:r w:rsidRPr="002325F6">
        <w:rPr>
          <w:rtl/>
        </w:rPr>
        <w:t xml:space="preserve"> فترتفع حالته </w:t>
      </w:r>
      <w:r w:rsidRPr="002325F6">
        <w:rPr>
          <w:rFonts w:hint="cs"/>
          <w:rtl/>
        </w:rPr>
        <w:t>المعنوية،</w:t>
      </w:r>
      <w:r w:rsidRPr="002325F6">
        <w:rPr>
          <w:rtl/>
        </w:rPr>
        <w:t xml:space="preserve"> فيُقبِل على إنجاز العمل وهو في أحسن </w:t>
      </w:r>
      <w:r w:rsidRPr="002325F6">
        <w:rPr>
          <w:rFonts w:hint="cs"/>
          <w:rtl/>
        </w:rPr>
        <w:t>حال.</w:t>
      </w:r>
    </w:p>
    <w:p w:rsidR="000D0CA1" w:rsidRPr="00E85125" w:rsidRDefault="000D0CA1" w:rsidP="000D0CA1">
      <w:pPr>
        <w:rPr>
          <w:rFonts w:cstheme="minorBidi"/>
          <w:b/>
          <w:bCs/>
          <w:color w:val="002060"/>
          <w:rtl/>
        </w:rPr>
      </w:pPr>
      <w:r w:rsidRPr="00E85125">
        <w:rPr>
          <w:b/>
          <w:bCs/>
          <w:color w:val="002060"/>
          <w:rtl/>
        </w:rPr>
        <w:t xml:space="preserve">فيقول جل من قائل واصفاً </w:t>
      </w:r>
      <w:r w:rsidRPr="00E85125">
        <w:rPr>
          <w:rFonts w:hint="cs"/>
          <w:b/>
          <w:bCs/>
          <w:color w:val="002060"/>
          <w:rtl/>
        </w:rPr>
        <w:t>نبيه:] وَإِنَّكَ</w:t>
      </w:r>
      <w:r w:rsidRPr="00E85125">
        <w:rPr>
          <w:b/>
          <w:bCs/>
          <w:color w:val="002060"/>
          <w:rtl/>
        </w:rPr>
        <w:t xml:space="preserve"> لَعَلَى خُلُقٍ عَظِيمٍ </w:t>
      </w:r>
      <w:r w:rsidRPr="00E85125">
        <w:rPr>
          <w:rFonts w:hint="cs"/>
          <w:b/>
          <w:bCs/>
          <w:color w:val="002060"/>
          <w:rtl/>
        </w:rPr>
        <w:t>[(القلم:</w:t>
      </w:r>
      <w:r w:rsidRPr="00E85125">
        <w:rPr>
          <w:b/>
          <w:bCs/>
          <w:color w:val="002060"/>
          <w:rtl/>
        </w:rPr>
        <w:t xml:space="preserve"> </w:t>
      </w:r>
      <w:r w:rsidRPr="00E85125">
        <w:rPr>
          <w:rFonts w:hint="cs"/>
          <w:b/>
          <w:bCs/>
          <w:color w:val="002060"/>
          <w:rtl/>
        </w:rPr>
        <w:t>4)</w:t>
      </w:r>
    </w:p>
    <w:p w:rsidR="000D0CA1" w:rsidRDefault="000D0CA1" w:rsidP="000D0CA1">
      <w:pPr>
        <w:pageBreakBefore/>
        <w:rPr>
          <w:rFonts w:cstheme="minorBidi"/>
          <w:rtl/>
        </w:rPr>
      </w:pPr>
      <w:r w:rsidRPr="00486F6D">
        <w:rPr>
          <w:rFonts w:cs="Arial"/>
          <w:noProof/>
          <w:rtl/>
        </w:rPr>
        <w:lastRenderedPageBreak/>
        <mc:AlternateContent>
          <mc:Choice Requires="wps">
            <w:drawing>
              <wp:anchor distT="0" distB="0" distL="114300" distR="114300" simplePos="0" relativeHeight="252315648" behindDoc="0" locked="0" layoutInCell="1" allowOverlap="1" wp14:anchorId="1F9BDAE9" wp14:editId="3929F1C4">
                <wp:simplePos x="0" y="0"/>
                <wp:positionH relativeFrom="column">
                  <wp:posOffset>3155052</wp:posOffset>
                </wp:positionH>
                <wp:positionV relativeFrom="paragraph">
                  <wp:posOffset>130438</wp:posOffset>
                </wp:positionV>
                <wp:extent cx="2386446" cy="354060"/>
                <wp:effectExtent l="0" t="0" r="0" b="0"/>
                <wp:wrapNone/>
                <wp:docPr id="3642" name="Rectangle 1027"/>
                <wp:cNvGraphicFramePr/>
                <a:graphic xmlns:a="http://schemas.openxmlformats.org/drawingml/2006/main">
                  <a:graphicData uri="http://schemas.microsoft.com/office/word/2010/wordprocessingShape">
                    <wps:wsp>
                      <wps:cNvSpPr/>
                      <wps:spPr>
                        <a:xfrm>
                          <a:off x="0" y="0"/>
                          <a:ext cx="2386446" cy="354060"/>
                        </a:xfrm>
                        <a:prstGeom prst="rect">
                          <a:avLst/>
                        </a:prstGeom>
                      </wps:spPr>
                      <wps:txbx>
                        <w:txbxContent>
                          <w:p w:rsidR="00693FEF" w:rsidRPr="00E85125" w:rsidRDefault="00693FEF" w:rsidP="000D0CA1">
                            <w:pPr>
                              <w:jc w:val="center"/>
                              <w:rPr>
                                <w:rFonts w:ascii="Adobe Arabic" w:eastAsia="Calibri" w:hAnsi="Adobe Arabic" w:cs="Adobe Arabic"/>
                                <w:color w:val="FFFFFF" w:themeColor="background1"/>
                                <w:kern w:val="24"/>
                                <w:sz w:val="40"/>
                                <w:szCs w:val="40"/>
                                <w:lang w:bidi="ar-EG"/>
                              </w:rPr>
                            </w:pPr>
                            <w:r w:rsidRPr="00E85125">
                              <w:rPr>
                                <w:rFonts w:ascii="Adobe Arabic" w:eastAsia="Calibri" w:hAnsi="Adobe Arabic" w:cs="Adobe Arabic" w:hint="cs"/>
                                <w:color w:val="FFFFFF" w:themeColor="background1"/>
                                <w:kern w:val="24"/>
                                <w:sz w:val="40"/>
                                <w:szCs w:val="40"/>
                                <w:rtl/>
                                <w:lang w:bidi="ar-EG"/>
                              </w:rPr>
                              <w:t>ثانياً: أن يكون قدوة حسنة:</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1989" style="position:absolute;left:0;text-align:left;margin-left:248.45pt;margin-top:10.25pt;width:187.9pt;height:27.9pt;z-index:25231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" filled="f" stroked="f">
                <v:textbox>
                  <w:txbxContent>
                    <w:p w:rsidR="00693FEF" w:rsidRPr="00E85125" w:rsidRDefault="00693FEF" w:rsidP="000D0CA1">
                      <w:pPr>
                        <w:jc w:val="center"/>
                        <w:rPr>
                          <w:rFonts w:ascii="Adobe Arabic" w:eastAsia="Calibri" w:hAnsi="Adobe Arabic" w:cs="Adobe Arabic"/>
                          <w:color w:val="FFFFFF" w:themeColor="background1"/>
                          <w:kern w:val="24"/>
                          <w:sz w:val="40"/>
                          <w:szCs w:val="40"/>
                          <w:lang w:bidi="ar-EG"/>
                        </w:rPr>
                      </w:pPr>
                      <w:r w:rsidRPr="00E85125">
                        <w:rPr>
                          <w:rFonts w:ascii="Adobe Arabic" w:eastAsia="Calibri" w:hAnsi="Adobe Arabic" w:cs="Adobe Arabic" w:hint="cs"/>
                          <w:color w:val="FFFFFF" w:themeColor="background1"/>
                          <w:kern w:val="24"/>
                          <w:sz w:val="40"/>
                          <w:szCs w:val="40"/>
                          <w:rtl/>
                          <w:lang w:bidi="ar-EG"/>
                        </w:rPr>
                        <w:t>ثانياً: أن يكون قدوة حسنة:</w:t>
                      </w:r>
                    </w:p>
                  </w:txbxContent>
                </v:textbox>
              </v:rect>
            </w:pict>
          </mc:Fallback>
        </mc:AlternateContent>
      </w:r>
      <w:r w:rsidRPr="00486F6D">
        <w:rPr>
          <w:rFonts w:cs="Arial"/>
          <w:noProof/>
          <w:rtl/>
        </w:rPr>
        <w:drawing>
          <wp:inline distT="0" distB="0" distL="0" distR="0" wp14:anchorId="192CACDE" wp14:editId="61F0911F">
            <wp:extent cx="2795892" cy="662370"/>
            <wp:effectExtent l="0" t="0" r="5080" b="4445"/>
            <wp:docPr id="3643"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2" name="Picture 1025"/>
                    <pic:cNvPicPr>
                      <a:picLocks noChangeAspect="1"/>
                    </pic:cNvPicPr>
                  </pic:nvPicPr>
                  <pic:blipFill>
                    <a:blip r:embed="rId87" cstate="print">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2795892" cy="662370"/>
                    </a:xfrm>
                    <a:prstGeom prst="rect">
                      <a:avLst/>
                    </a:prstGeom>
                  </pic:spPr>
                </pic:pic>
              </a:graphicData>
            </a:graphic>
          </wp:inline>
        </w:drawing>
      </w:r>
    </w:p>
    <w:p w:rsidR="000D0CA1" w:rsidRPr="00E85125" w:rsidRDefault="000D0CA1" w:rsidP="000D0CA1">
      <w:pPr>
        <w:rPr>
          <w:rFonts w:cstheme="minorBidi"/>
          <w:b/>
          <w:bCs/>
          <w:color w:val="002060"/>
          <w:rtl/>
        </w:rPr>
      </w:pPr>
      <w:r w:rsidRPr="002325F6">
        <w:rPr>
          <w:rtl/>
        </w:rPr>
        <w:t xml:space="preserve">يجب أن يكون المدير المسلم هو وأفعاله قدوة لمرؤوسيه كي يحتذوا </w:t>
      </w:r>
      <w:r w:rsidRPr="002325F6">
        <w:rPr>
          <w:rFonts w:hint="cs"/>
          <w:rtl/>
        </w:rPr>
        <w:t>به؛</w:t>
      </w:r>
      <w:r w:rsidRPr="002325F6">
        <w:rPr>
          <w:rtl/>
        </w:rPr>
        <w:t xml:space="preserve"> فلا بد أن يكون الإداري المسلم هو أول من يطبق تعليمات </w:t>
      </w:r>
      <w:r w:rsidRPr="002325F6">
        <w:rPr>
          <w:rFonts w:hint="cs"/>
          <w:rtl/>
        </w:rPr>
        <w:t>العمل؛</w:t>
      </w:r>
      <w:r w:rsidRPr="002325F6">
        <w:rPr>
          <w:rtl/>
        </w:rPr>
        <w:t xml:space="preserve"> فلا يأمر بشيء إلا وهو أول من </w:t>
      </w:r>
      <w:r w:rsidRPr="002325F6">
        <w:rPr>
          <w:rFonts w:hint="cs"/>
          <w:rtl/>
        </w:rPr>
        <w:t>ينفذه،</w:t>
      </w:r>
      <w:r w:rsidRPr="002325F6">
        <w:rPr>
          <w:rtl/>
        </w:rPr>
        <w:t xml:space="preserve"> ولا ينهى عن شيء إلا ويكون هو أول من يبتعد </w:t>
      </w:r>
      <w:r w:rsidRPr="002325F6">
        <w:rPr>
          <w:rFonts w:hint="cs"/>
          <w:rtl/>
        </w:rPr>
        <w:t>عنه؛</w:t>
      </w:r>
      <w:r w:rsidRPr="002325F6">
        <w:rPr>
          <w:rtl/>
        </w:rPr>
        <w:t xml:space="preserve"> فقد كان قدوتنا رسول الله صلى الله عليه وسلم خير مثل على </w:t>
      </w:r>
      <w:r w:rsidRPr="002325F6">
        <w:rPr>
          <w:rFonts w:hint="cs"/>
          <w:rtl/>
        </w:rPr>
        <w:t>ذلك</w:t>
      </w:r>
      <w:r w:rsidRPr="00E85125">
        <w:rPr>
          <w:rFonts w:hint="cs"/>
          <w:b/>
          <w:bCs/>
          <w:color w:val="002060"/>
          <w:rtl/>
        </w:rPr>
        <w:t>؛</w:t>
      </w:r>
      <w:r w:rsidRPr="00E85125">
        <w:rPr>
          <w:b/>
          <w:bCs/>
          <w:color w:val="002060"/>
          <w:rtl/>
        </w:rPr>
        <w:t xml:space="preserve"> وفي هذا</w:t>
      </w:r>
      <w:r w:rsidRPr="00E85125">
        <w:rPr>
          <w:color w:val="002060"/>
          <w:rtl/>
        </w:rPr>
        <w:t xml:space="preserve"> </w:t>
      </w:r>
      <w:r w:rsidRPr="00E85125">
        <w:rPr>
          <w:b/>
          <w:bCs/>
          <w:color w:val="002060"/>
          <w:rtl/>
        </w:rPr>
        <w:t xml:space="preserve">يقول المولى سبحانه </w:t>
      </w:r>
      <w:r w:rsidRPr="00E85125">
        <w:rPr>
          <w:rFonts w:hint="cs"/>
          <w:b/>
          <w:bCs/>
          <w:color w:val="002060"/>
          <w:rtl/>
        </w:rPr>
        <w:t>وتعالى:] لَقَدْ</w:t>
      </w:r>
      <w:r w:rsidRPr="00E85125">
        <w:rPr>
          <w:b/>
          <w:bCs/>
          <w:color w:val="002060"/>
          <w:rtl/>
        </w:rPr>
        <w:t xml:space="preserve"> كَانَ لَكُمْ فِي رَسُولِ اللَّهِ أُسْوَةٌ </w:t>
      </w:r>
      <w:r w:rsidRPr="00E85125">
        <w:rPr>
          <w:rFonts w:hint="cs"/>
          <w:b/>
          <w:bCs/>
          <w:color w:val="002060"/>
          <w:rtl/>
        </w:rPr>
        <w:t xml:space="preserve">حَسَنَة </w:t>
      </w:r>
      <w:r w:rsidRPr="00E85125">
        <w:rPr>
          <w:b/>
          <w:bCs/>
          <w:color w:val="002060"/>
          <w:rtl/>
        </w:rPr>
        <w:t>[</w:t>
      </w:r>
      <w:r w:rsidRPr="00E85125">
        <w:rPr>
          <w:rFonts w:hint="cs"/>
          <w:b/>
          <w:bCs/>
          <w:color w:val="002060"/>
          <w:rtl/>
        </w:rPr>
        <w:t>الأحزاب:</w:t>
      </w:r>
      <w:r w:rsidRPr="00E85125">
        <w:rPr>
          <w:b/>
          <w:bCs/>
          <w:color w:val="002060"/>
          <w:rtl/>
        </w:rPr>
        <w:t xml:space="preserve"> </w:t>
      </w:r>
      <w:r w:rsidRPr="00E85125">
        <w:rPr>
          <w:rFonts w:hint="cs"/>
          <w:b/>
          <w:bCs/>
          <w:color w:val="002060"/>
          <w:rtl/>
        </w:rPr>
        <w:t>21.</w:t>
      </w:r>
    </w:p>
    <w:p w:rsidR="000D0CA1" w:rsidRDefault="000D0CA1" w:rsidP="000D0CA1">
      <w:pPr>
        <w:rPr>
          <w:rFonts w:cstheme="minorBidi"/>
          <w:b/>
          <w:bCs/>
          <w:rtl/>
        </w:rPr>
      </w:pPr>
      <w:r w:rsidRPr="00E85125">
        <w:rPr>
          <w:rFonts w:cs="Arial"/>
          <w:b/>
          <w:bCs/>
          <w:noProof/>
          <w:rtl/>
        </w:rPr>
        <mc:AlternateContent>
          <mc:Choice Requires="wps">
            <w:drawing>
              <wp:anchor distT="0" distB="0" distL="114300" distR="114300" simplePos="0" relativeHeight="252316672" behindDoc="0" locked="0" layoutInCell="1" allowOverlap="1" wp14:anchorId="64FC2F3F" wp14:editId="39AD6DB0">
                <wp:simplePos x="0" y="0"/>
                <wp:positionH relativeFrom="column">
                  <wp:posOffset>3231931</wp:posOffset>
                </wp:positionH>
                <wp:positionV relativeFrom="paragraph">
                  <wp:posOffset>121088</wp:posOffset>
                </wp:positionV>
                <wp:extent cx="2373272" cy="583171"/>
                <wp:effectExtent l="0" t="0" r="0" b="0"/>
                <wp:wrapNone/>
                <wp:docPr id="3644" name="Rectangle 1030"/>
                <wp:cNvGraphicFramePr/>
                <a:graphic xmlns:a="http://schemas.openxmlformats.org/drawingml/2006/main">
                  <a:graphicData uri="http://schemas.microsoft.com/office/word/2010/wordprocessingShape">
                    <wps:wsp>
                      <wps:cNvSpPr/>
                      <wps:spPr>
                        <a:xfrm>
                          <a:off x="0" y="0"/>
                          <a:ext cx="2373272" cy="583171"/>
                        </a:xfrm>
                        <a:prstGeom prst="rect">
                          <a:avLst/>
                        </a:prstGeom>
                      </wps:spPr>
                      <wps:txbx>
                        <w:txbxContent>
                          <w:p w:rsidR="00693FEF" w:rsidRPr="00E85125" w:rsidRDefault="00693FEF" w:rsidP="000D0CA1">
                            <w:pPr>
                              <w:jc w:val="center"/>
                              <w:rPr>
                                <w:rFonts w:ascii="Adobe Arabic" w:eastAsia="Calibri" w:hAnsi="Adobe Arabic" w:cs="Adobe Arabic"/>
                                <w:color w:val="FFFFFF" w:themeColor="background1"/>
                                <w:kern w:val="24"/>
                                <w:sz w:val="40"/>
                                <w:szCs w:val="40"/>
                                <w:lang w:bidi="ar-EG"/>
                              </w:rPr>
                            </w:pPr>
                            <w:r>
                              <w:rPr>
                                <w:rFonts w:ascii="Adobe Arabic" w:eastAsia="Calibri" w:hAnsi="Adobe Arabic" w:cs="Adobe Arabic" w:hint="cs"/>
                                <w:color w:val="FFFFFF" w:themeColor="background1"/>
                                <w:kern w:val="24"/>
                                <w:sz w:val="40"/>
                                <w:szCs w:val="40"/>
                                <w:rtl/>
                                <w:lang w:bidi="ar-EG"/>
                              </w:rPr>
                              <w:t>ثالثاً: أن يكون عادلاً:</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1990" style="position:absolute;left:0;text-align:left;margin-left:254.5pt;margin-top:9.55pt;width:186.85pt;height:45.9pt;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" filled="f" stroked="f">
                <v:textbox>
                  <w:txbxContent>
                    <w:p w:rsidR="00693FEF" w:rsidRPr="00E85125" w:rsidRDefault="00693FEF" w:rsidP="000D0CA1">
                      <w:pPr>
                        <w:jc w:val="center"/>
                        <w:rPr>
                          <w:rFonts w:ascii="Adobe Arabic" w:eastAsia="Calibri" w:hAnsi="Adobe Arabic" w:cs="Adobe Arabic"/>
                          <w:color w:val="FFFFFF" w:themeColor="background1"/>
                          <w:kern w:val="24"/>
                          <w:sz w:val="40"/>
                          <w:szCs w:val="40"/>
                          <w:lang w:bidi="ar-EG"/>
                        </w:rPr>
                      </w:pPr>
                      <w:r>
                        <w:rPr>
                          <w:rFonts w:ascii="Adobe Arabic" w:eastAsia="Calibri" w:hAnsi="Adobe Arabic" w:cs="Adobe Arabic" w:hint="cs"/>
                          <w:color w:val="FFFFFF" w:themeColor="background1"/>
                          <w:kern w:val="24"/>
                          <w:sz w:val="40"/>
                          <w:szCs w:val="40"/>
                          <w:rtl/>
                          <w:lang w:bidi="ar-EG"/>
                        </w:rPr>
                        <w:t>ثالثاً: أن يكون عادلاً:</w:t>
                      </w:r>
                    </w:p>
                  </w:txbxContent>
                </v:textbox>
              </v:rect>
            </w:pict>
          </mc:Fallback>
        </mc:AlternateContent>
      </w:r>
      <w:r w:rsidRPr="00E85125">
        <w:rPr>
          <w:rFonts w:cs="Arial"/>
          <w:b/>
          <w:bCs/>
          <w:noProof/>
          <w:rtl/>
        </w:rPr>
        <w:drawing>
          <wp:inline distT="0" distB="0" distL="0" distR="0" wp14:anchorId="4D55BEB2" wp14:editId="6D81909F">
            <wp:extent cx="2778931" cy="709448"/>
            <wp:effectExtent l="0" t="0" r="2540" b="0"/>
            <wp:docPr id="3645"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88"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800354" cy="714917"/>
                    </a:xfrm>
                    <a:prstGeom prst="rect">
                      <a:avLst/>
                    </a:prstGeom>
                  </pic:spPr>
                </pic:pic>
              </a:graphicData>
            </a:graphic>
          </wp:inline>
        </w:drawing>
      </w:r>
    </w:p>
    <w:p w:rsidR="000D0CA1" w:rsidRPr="002325F6" w:rsidRDefault="000D0CA1" w:rsidP="000D0CA1">
      <w:pPr>
        <w:rPr>
          <w:rFonts w:cstheme="minorBidi"/>
          <w:rtl/>
        </w:rPr>
      </w:pPr>
      <w:r w:rsidRPr="002325F6">
        <w:rPr>
          <w:rtl/>
        </w:rPr>
        <w:t xml:space="preserve">يجب أن يكون المدير عادلاً بين </w:t>
      </w:r>
      <w:r w:rsidRPr="002325F6">
        <w:rPr>
          <w:rFonts w:hint="cs"/>
          <w:rtl/>
        </w:rPr>
        <w:t>مرؤوسيه،</w:t>
      </w:r>
      <w:r w:rsidRPr="002325F6">
        <w:rPr>
          <w:rtl/>
        </w:rPr>
        <w:t xml:space="preserve"> وألا يفرق بينهم في تعامله </w:t>
      </w:r>
      <w:r w:rsidRPr="002325F6">
        <w:rPr>
          <w:rFonts w:hint="cs"/>
          <w:rtl/>
        </w:rPr>
        <w:t>معهم،</w:t>
      </w:r>
      <w:r w:rsidRPr="002325F6">
        <w:rPr>
          <w:rtl/>
        </w:rPr>
        <w:t xml:space="preserve"> ولا يحابي مرؤوساً على حساب مرؤوس </w:t>
      </w:r>
      <w:r w:rsidRPr="002325F6">
        <w:rPr>
          <w:rFonts w:hint="cs"/>
          <w:rtl/>
        </w:rPr>
        <w:t>آخر؛</w:t>
      </w:r>
      <w:r w:rsidRPr="002325F6">
        <w:rPr>
          <w:rtl/>
        </w:rPr>
        <w:t xml:space="preserve"> فشعور المرؤوسين بعدالة رئيسهم يرفع من حالتهم </w:t>
      </w:r>
      <w:r w:rsidRPr="002325F6">
        <w:rPr>
          <w:rFonts w:hint="cs"/>
          <w:rtl/>
        </w:rPr>
        <w:t>المعنوية،</w:t>
      </w:r>
      <w:r w:rsidRPr="002325F6">
        <w:rPr>
          <w:rtl/>
        </w:rPr>
        <w:t xml:space="preserve"> وفي الوقت نفسه يمنحونه </w:t>
      </w:r>
      <w:r w:rsidRPr="002325F6">
        <w:rPr>
          <w:rFonts w:hint="cs"/>
          <w:rtl/>
        </w:rPr>
        <w:t>ثقتهم.</w:t>
      </w:r>
      <w:r w:rsidRPr="002325F6">
        <w:rPr>
          <w:rtl/>
        </w:rPr>
        <w:t xml:space="preserve"> أما عندما تغيب العدالة فإن النفوس تشتعل بالغضب والكراهية وتصيُّد </w:t>
      </w:r>
      <w:r w:rsidRPr="002325F6">
        <w:rPr>
          <w:rFonts w:hint="cs"/>
          <w:rtl/>
        </w:rPr>
        <w:t>الأخطاء،</w:t>
      </w:r>
      <w:r w:rsidRPr="002325F6">
        <w:rPr>
          <w:rtl/>
        </w:rPr>
        <w:t xml:space="preserve"> واليأس مع </w:t>
      </w:r>
      <w:r w:rsidRPr="002325F6">
        <w:rPr>
          <w:rFonts w:hint="cs"/>
          <w:rtl/>
        </w:rPr>
        <w:t>العمل.</w:t>
      </w:r>
      <w:r w:rsidRPr="002325F6">
        <w:rPr>
          <w:rtl/>
        </w:rPr>
        <w:t xml:space="preserve"> </w:t>
      </w:r>
    </w:p>
    <w:p w:rsidR="000D0CA1" w:rsidRDefault="000D0CA1" w:rsidP="000D0CA1">
      <w:pPr>
        <w:rPr>
          <w:rFonts w:cstheme="minorBidi"/>
          <w:b/>
          <w:bCs/>
          <w:color w:val="002060"/>
          <w:rtl/>
        </w:rPr>
      </w:pPr>
      <w:r w:rsidRPr="00E85125">
        <w:rPr>
          <w:b/>
          <w:bCs/>
          <w:color w:val="002060"/>
          <w:rtl/>
        </w:rPr>
        <w:t xml:space="preserve">ومن ذلك قول المولى سبحانه </w:t>
      </w:r>
      <w:r w:rsidRPr="00E85125">
        <w:rPr>
          <w:rFonts w:hint="cs"/>
          <w:b/>
          <w:bCs/>
          <w:color w:val="002060"/>
          <w:rtl/>
        </w:rPr>
        <w:t>وتعالى:</w:t>
      </w:r>
      <w:r w:rsidR="0059540C">
        <w:rPr>
          <w:b/>
          <w:bCs/>
          <w:color w:val="002060"/>
          <w:lang w:val="en-GB"/>
        </w:rPr>
        <w:t>}</w:t>
      </w:r>
      <w:r w:rsidRPr="00E85125">
        <w:rPr>
          <w:rFonts w:hint="cs"/>
          <w:b/>
          <w:bCs/>
          <w:color w:val="002060"/>
          <w:rtl/>
        </w:rPr>
        <w:t xml:space="preserve"> يَا</w:t>
      </w:r>
      <w:r w:rsidRPr="00E85125">
        <w:rPr>
          <w:b/>
          <w:bCs/>
          <w:color w:val="002060"/>
          <w:rtl/>
        </w:rPr>
        <w:t xml:space="preserve"> أَيُّهَا الَّذِينَ آمَنُوا كُونُوا قَوَّامِينَ لِلَّهِ شُهَدَاءَ بِالْقِسْطِ وَلاَ يَجْرِمَنَّكُمْ شَنَآنُ قَوْمٍ عَلَى أَلاَّ تَعْدِلُوا اعْدِلُوا هُوَ أَقْرَبُ لِلتَّقْوَى وَاتَّقُوا اللَّهَ إِنَّ اللَّهَ خَبِيرٌ بِمَا تَعْمَلُونَ</w:t>
      </w:r>
      <w:r w:rsidR="0059540C">
        <w:rPr>
          <w:b/>
          <w:bCs/>
          <w:color w:val="002060"/>
        </w:rPr>
        <w:t>{</w:t>
      </w:r>
      <w:r w:rsidRPr="00E85125">
        <w:rPr>
          <w:b/>
          <w:bCs/>
          <w:color w:val="002060"/>
          <w:rtl/>
        </w:rPr>
        <w:t xml:space="preserve"> </w:t>
      </w:r>
      <w:r w:rsidRPr="00E85125">
        <w:rPr>
          <w:rFonts w:hint="cs"/>
          <w:b/>
          <w:bCs/>
          <w:color w:val="002060"/>
          <w:rtl/>
        </w:rPr>
        <w:t>(المائدة:</w:t>
      </w:r>
      <w:r w:rsidRPr="00E85125">
        <w:rPr>
          <w:b/>
          <w:bCs/>
          <w:color w:val="002060"/>
          <w:rtl/>
        </w:rPr>
        <w:t xml:space="preserve"> </w:t>
      </w:r>
      <w:r w:rsidRPr="00E85125">
        <w:rPr>
          <w:rFonts w:hint="cs"/>
          <w:b/>
          <w:bCs/>
          <w:color w:val="002060"/>
          <w:rtl/>
        </w:rPr>
        <w:t>8).</w:t>
      </w:r>
    </w:p>
    <w:p w:rsidR="000D0CA1" w:rsidRDefault="000D0CA1" w:rsidP="000D0CA1">
      <w:pPr>
        <w:rPr>
          <w:rFonts w:cstheme="minorBidi"/>
          <w:b/>
          <w:bCs/>
          <w:color w:val="002060"/>
          <w:rtl/>
        </w:rPr>
      </w:pPr>
      <w:r>
        <w:rPr>
          <w:noProof/>
          <w:rtl/>
        </w:rPr>
        <mc:AlternateContent>
          <mc:Choice Requires="wpg">
            <w:drawing>
              <wp:inline distT="0" distB="0" distL="0" distR="0" wp14:anchorId="1E961B6D" wp14:editId="302AED3F">
                <wp:extent cx="5730240" cy="471805"/>
                <wp:effectExtent l="0" t="0" r="3810" b="61595"/>
                <wp:docPr id="1089" name="Group 9"/>
                <wp:cNvGraphicFramePr/>
                <a:graphic xmlns:a="http://schemas.openxmlformats.org/drawingml/2006/main">
                  <a:graphicData uri="http://schemas.microsoft.com/office/word/2010/wordprocessingGroup">
                    <wpg:wgp>
                      <wpg:cNvGrpSpPr/>
                      <wpg:grpSpPr>
                        <a:xfrm>
                          <a:off x="0" y="0"/>
                          <a:ext cx="5730240" cy="471805"/>
                          <a:chOff x="0" y="0"/>
                          <a:chExt cx="6132700" cy="505460"/>
                        </a:xfrm>
                      </wpg:grpSpPr>
                      <wpg:grpSp>
                        <wpg:cNvPr id="1091" name="Group 26"/>
                        <wpg:cNvGrpSpPr/>
                        <wpg:grpSpPr>
                          <a:xfrm>
                            <a:off x="0" y="0"/>
                            <a:ext cx="6132700" cy="505460"/>
                            <a:chOff x="0" y="0"/>
                            <a:chExt cx="6133333" cy="505879"/>
                          </a:xfrm>
                        </wpg:grpSpPr>
                        <wpg:grpSp>
                          <wpg:cNvPr id="1092" name="Group 30"/>
                          <wpg:cNvGrpSpPr/>
                          <wpg:grpSpPr>
                            <a:xfrm>
                              <a:off x="3194444" y="0"/>
                              <a:ext cx="2938889" cy="505839"/>
                              <a:chOff x="1808334" y="0"/>
                              <a:chExt cx="4287528" cy="711023"/>
                            </a:xfrm>
                          </wpg:grpSpPr>
                          <wps:wsp>
                            <wps:cNvPr id="1093"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1808334" y="0"/>
                                <a:ext cx="428752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DB0D9B" w:rsidRDefault="00693FEF" w:rsidP="000D0CA1">
                                  <w:pPr>
                                    <w:jc w:val="left"/>
                                    <w:rPr>
                                      <w:bCs/>
                                      <w:rtl/>
                                      <w:lang w:bidi="ar-SY"/>
                                    </w:rPr>
                                  </w:pPr>
                                  <w:r>
                                    <w:rPr>
                                      <w:rFonts w:ascii="Adobe Arabic" w:hAnsi="Adobe Arabic" w:cs="Adobe Arabic" w:hint="cs"/>
                                      <w:bCs/>
                                      <w:color w:val="auto"/>
                                      <w:sz w:val="36"/>
                                      <w:szCs w:val="36"/>
                                      <w:rtl/>
                                      <w:lang w:bidi="ar-SY"/>
                                    </w:rPr>
                                    <w:t xml:space="preserve">        أهم صفات المدير الناجح في عمله:</w:t>
                                  </w:r>
                                </w:p>
                              </w:txbxContent>
                            </wps:txbx>
                            <wps:bodyPr tIns="36000" bIns="36000" rtlCol="0" anchor="ctr"/>
                          </wps:wsp>
                          <wps:wsp>
                            <wps:cNvPr id="1094"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95" name="Rectangle 3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96" name="Google Shape;200;p17"/>
                        <wpg:cNvGrpSpPr/>
                        <wpg:grpSpPr>
                          <a:xfrm>
                            <a:off x="5716078" y="117534"/>
                            <a:ext cx="224378" cy="267181"/>
                            <a:chOff x="0" y="0"/>
                            <a:chExt cx="273780" cy="327013"/>
                          </a:xfrm>
                          <a:solidFill>
                            <a:schemeClr val="bg1"/>
                          </a:solidFill>
                        </wpg:grpSpPr>
                        <wps:wsp>
                          <wps:cNvPr id="1097"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098"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099"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100" name="Google Shape;204;p17"/>
                          <wpg:cNvGrpSpPr/>
                          <wpg:grpSpPr>
                            <a:xfrm>
                              <a:off x="0" y="0"/>
                              <a:ext cx="273780" cy="105078"/>
                              <a:chOff x="0" y="0"/>
                              <a:chExt cx="273780" cy="105078"/>
                            </a:xfrm>
                            <a:grpFill/>
                          </wpg:grpSpPr>
                          <wps:wsp>
                            <wps:cNvPr id="1101"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102"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103"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104"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105"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991" style="width:451.2pt;height:37.15pt;mso-position-horizontal-relative:char;mso-position-vertical-relative:line" coordsize="6132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">
                <v:group id="Group 26" o:spid="_x0000_s1992" style="position:absolute;width:61327;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xZf8QAAADdAAAADwAAAGRycy9kb3ducmV2LnhtbERPS2vCQBC+F/wPywi9&#10;NZsoLTVmFZFaegiFqiDehuyYBLOzIbvN4993C4Xe5uN7TrYdTSN66lxtWUESxSCIC6trLhWcT4en&#10;VxDOI2tsLJOCiRxsN7OHDFNtB/6i/uhLEULYpaig8r5NpXRFRQZdZFviwN1sZ9AH2JVSdziEcNPI&#10;RRy/SIM1h4YKW9pXVNyP30bB+4DDbpm89fn9tp+up+fPS56QUo/zcbcG4Wn0/+I/94cO8+NV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NxZf8QAAADdAAAA&#10;DwAAAAAAAAAAAAAAAACqAgAAZHJzL2Rvd25yZXYueG1sUEsFBgAAAAAEAAQA+gAAAJsDAAAAAA==&#10;">
                  <v:group id="Group 30" o:spid="_x0000_s1993" style="position:absolute;left:31944;width:29389;height:5058" coordorigin="18083" coordsize="42875,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7HCMUAAADdAAAADwAAAGRycy9kb3ducmV2LnhtbERPS2vCQBC+F/wPywi9&#10;1U0iLTZ1FREtPUjBRCi9DdkxCWZnQ3bN4993C4Xe5uN7zno7mkb01LnasoJ4EYEgLqyuuVRwyY9P&#10;KxDOI2tsLJOCiRxsN7OHNabaDnymPvOlCCHsUlRQed+mUrqiIoNuYVviwF1tZ9AH2JVSdziEcNPI&#10;JIpepMGaQ0OFLe0rKm7Z3Sh4H3DYLeNDf7pd99N3/vz5dYpJqcf5uHsD4Wn0/+I/94cO86PX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OxwjFAAAA3QAA&#10;AA8AAAAAAAAAAAAAAAAAqgIAAGRycy9kb3ducmV2LnhtbFBLBQYAAAAABAAEAPoAAACcAwAAAAA=&#10;">
                    <v:roundrect id="Rectangle: Rounded Corners 55" o:spid="_x0000_s1994" style="position:absolute;left:18083;width:4287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Rl3cIA&#10;AADdAAAADwAAAGRycy9kb3ducmV2LnhtbERPTWvCQBC9F/wPywi91V2Vlpi6ijQWcqxGD70N2TEJ&#10;ZmdDdpuk/75bKPQ2j/c52/1kWzFQ7xvHGpYLBYK4dKbhSsOleH9KQPiAbLB1TBq+ycN+N3vYYmrc&#10;yCcazqESMYR9ihrqELpUSl/WZNEvXEccuZvrLYYI+0qaHscYblu5UupFWmw4NtTY0VtN5f38ZTWo&#10;PDsW/Lmiq0nCiZ6x+EiyQuvH+XR4BRFoCv/iP3du4ny1WcPvN/EEuf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JGXdwgAAAN0AAAAPAAAAAAAAAAAAAAAAAJgCAABkcnMvZG93&#10;bnJldi54bWxQSwUGAAAAAAQABAD1AAAAhwMAAAAA&#10;" fillcolor="#0070c0" stroked="f" strokeweight="1pt">
                      <v:stroke joinstyle="miter"/>
                      <v:textbox inset=",1mm,,1mm">
                        <w:txbxContent>
                          <w:p w:rsidR="00693FEF" w:rsidRPr="00DB0D9B" w:rsidRDefault="00693FEF" w:rsidP="000D0CA1">
                            <w:pPr>
                              <w:jc w:val="left"/>
                              <w:rPr>
                                <w:bCs/>
                                <w:rtl/>
                                <w:lang w:bidi="ar-SY"/>
                              </w:rPr>
                            </w:pPr>
                            <w:r>
                              <w:rPr>
                                <w:rFonts w:ascii="Adobe Arabic" w:hAnsi="Adobe Arabic" w:cs="Adobe Arabic" w:hint="cs"/>
                                <w:bCs/>
                                <w:color w:val="auto"/>
                                <w:sz w:val="36"/>
                                <w:szCs w:val="36"/>
                                <w:rtl/>
                                <w:lang w:bidi="ar-SY"/>
                              </w:rPr>
                              <w:t xml:space="preserve">        أهم صفات المدير الناجح في عمله:</w:t>
                            </w:r>
                          </w:p>
                        </w:txbxContent>
                      </v:textbox>
                    </v:roundrect>
                    <v:oval id="Oval 61" o:spid="_x0000_s1995"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alsIA&#10;AADdAAAADwAAAGRycy9kb3ducmV2LnhtbERP20oDMRB9F/oPYQTfbKKI2LVpKRVBakG67QcMm3Gz&#10;NJmEJLZbv94Igm9zONeZL0fvxIlSHgJruJsqEMRdMAP3Gg7719snELkgG3SBScOFMiwXk6s5Niac&#10;eUentvSihnBuUIMtJTZS5s6SxzwNkbhynyF5LBWmXpqE5xrunbxX6lF6HLg2WIy0ttQd2y+vYaOi&#10;zWn7/n3ZyvZj/xLdpiSn9c31uHoGUWgs/+I/95up89XsAX6/qSfIx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kZqWwgAAAN0AAAAPAAAAAAAAAAAAAAAAAJgCAABkcnMvZG93&#10;bnJldi54bWxQSwUGAAAAAAQABAD1AAAAhwMAAAAA&#10;" fillcolor="#272727 [2749]" stroked="f" strokeweight="1pt">
                      <v:stroke joinstyle="miter"/>
                      <v:shadow on="t" color="black" opacity="26214f" origin=",-.5" offset="0,3pt"/>
                    </v:oval>
                  </v:group>
                  <v:rect id="Rectangle 33" o:spid="_x0000_s1996"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hHesYA&#10;AADdAAAADwAAAGRycy9kb3ducmV2LnhtbERPS2sCMRC+C/0PYQq9iGYtVnRrlFqo7cFWfCAeh824&#10;u+1msiSprv/eCIK3+fieM542phJHcr60rKDXTUAQZ1aXnCvYbj46QxA+IGusLJOCM3mYTh5aY0y1&#10;PfGKjuuQixjCPkUFRQh1KqXPCjLou7YmjtzBOoMhQpdL7fAUw00ln5NkIA2WHBsKrOm9oOxv/W8U&#10;7Leb7/7MLX/3h/liN7A/9OnztlJPj83bK4hATbiLb+4vHecnoxe4fhNPkJ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hHesYAAADdAAAADwAAAAAAAAAAAAAAAACYAgAAZHJz&#10;L2Rvd25yZXYueG1sUEsFBgAAAAAEAAQA9QAAAIsDAAAAAA==&#10;" fillcolor="#0070c0" stroked="f" strokeweight="1pt"/>
                </v:group>
                <v:group id="Google Shape;200;p17" o:spid="_x0000_s1997"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XBC8MAAADdAAAADwAAAGRycy9kb3ducmV2LnhtbERPS4vCMBC+C/6HMIK3&#10;Na2y4naNIqLiQRZ8wLK3oRnbYjMpTWzrv98Igrf5+J4zX3amFA3VrrCsIB5FIIhTqwvOFFzO248Z&#10;COeRNZaWScGDHCwX/d4cE21bPlJz8pkIIewSVJB7XyVSujQng25kK+LAXW1t0AdYZ1LX2IZwU8px&#10;FE2lwYJDQ44VrXNKb6e7UbBrsV1N4k1zuF3Xj7/z58/vISalhoNu9Q3CU+ff4pd7r8P86Gs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NcELwwAAAN0AAAAP&#10;AAAAAAAAAAAAAAAAAKoCAABkcnMvZG93bnJldi54bWxQSwUGAAAAAAQABAD6AAAAmgMAAAAA&#10;">
                  <v:shape id="Google Shape;201;p17" o:spid="_x0000_s1998"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221MQA&#10;AADdAAAADwAAAGRycy9kb3ducmV2LnhtbERPS2vCQBC+F/oflin0VjftwTx0FSkUpIeCSYjXITtN&#10;UrOzaXY16b/vCoK3+fies97OphcXGl1nWcHrIgJBXFvdcaOgLD5eEhDOI2vsLZOCP3Kw3Tw+rDHT&#10;duIDXXLfiBDCLkMFrfdDJqWrWzLoFnYgDty3HQ36AMdG6hGnEG56+RZFS2mw49DQ4kDvLdWn/GwU&#10;fJ0Tv9fVb/IZH6vlTzrlZVF3Sj0/zbsVCE+zv4tv7r0O86M0hus34QS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9ttTEAAAA3QAAAA8AAAAAAAAAAAAAAAAAmAIAAGRycy9k&#10;b3ducmV2LnhtbFBLBQYAAAAABAAEAPUAAACJ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999"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Rau8cA&#10;AADdAAAADwAAAGRycy9kb3ducmV2LnhtbESPQWvCQBCF70L/wzKFXqRutCht6ipFKhSlFGOh1yE7&#10;zQazsyG7avz3zkHwNsN7894382XvG3WiLtaBDYxHGSjiMtiaKwO/+/XzK6iYkC02gcnAhSIsFw+D&#10;OeY2nHlHpyJVSkI45mjApdTmWsfSkcc4Ci2xaP+h85hk7SptOzxLuG/0JMtm2mPN0uCwpZWj8lAc&#10;vYFm//O9/RxOi78hFpOX6DaHbbUx5umx/3gHlahPd/Pt+ssKfvYmuPKNjK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EWrvHAAAA3QAAAA8AAAAAAAAAAAAAAAAAmAIAAGRy&#10;cy9kb3ducmV2LnhtbFBLBQYAAAAABAAEAPUAAACMAwAAAAA=&#10;" path="m2643,1l417,1c191,1,,143,,370,,608,191,751,417,751r2214,c2870,751,3060,608,3060,370,3060,143,2870,1,2643,1xe" filled="f" strokecolor="white [3212]">
                    <v:path arrowok="t" o:extrusionok="f"/>
                  </v:shape>
                  <v:shape id="Google Shape;203;p17" o:spid="_x0000_s2000"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Teu8QA&#10;AADdAAAADwAAAGRycy9kb3ducmV2LnhtbERPTWvCQBC9C/0PyxS86UZTSo3ZSBEVoaemFvQ2Zsds&#10;aHY2ZFdN/323UOhtHu9z8tVgW3Gj3jeOFcymCQjiyumGawWHj+3kBYQPyBpbx6TgmzysiodRjpl2&#10;d36nWxlqEUPYZ6jAhNBlUvrKkEU/dR1x5C6utxgi7Gupe7zHcNvKeZI8S4sNxwaDHa0NVV/l1SpI&#10;/dGc0t32rOs5H982h8+0fJopNX4cXpcgAg3hX/zn3us4P1ks4PebeIIs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03rvEAAAA3QAAAA8AAAAAAAAAAAAAAAAAmAIAAGRycy9k&#10;b3ducmV2LnhtbFBLBQYAAAAABAAEAPUAAACJAwAAAAA=&#10;" path="m1976,l417,c191,,,131,,369,,596,191,739,417,739r1559,c2203,739,2393,596,2393,369,2393,131,2203,,1976,xe" filled="f" strokecolor="white [3212]">
                    <v:path arrowok="t" o:extrusionok="f"/>
                  </v:shape>
                  <v:group id="Google Shape;204;p17" o:spid="_x0000_s2001"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Xtm/scAAADd&#10;AAAADwAAAAAAAAAAAAAAAACqAgAAZHJzL2Rvd25yZXYueG1sUEsFBgAAAAAEAAQA+gAAAJ4DAAAA&#10;AA==&#10;">
                    <v:shape id="Google Shape;205;p17" o:spid="_x0000_s2002"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5WUMIA&#10;AADdAAAADwAAAGRycy9kb3ducmV2LnhtbERPTWvCQBC9F/oflil4KbqJlhqjqxRB8FhTvY/ZMUmb&#10;nQ272xj/vVsoeJvH+5zVZjCt6Mn5xrKCdJKAIC6tbrhScPzajTMQPiBrbC2Tght52Kyfn1aYa3vl&#10;A/VFqEQMYZ+jgjqELpfSlzUZ9BPbEUfuYp3BEKGrpHZ4jeGmldMkeZcGG44NNXa0ran8KX6Ngu/5&#10;kLnXw+fiPCuy01t17LsgL0qNXoaPJYhAQ3iI/917HeenSQp/38QT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PlZQwgAAAN0AAAAPAAAAAAAAAAAAAAAAAJgCAABkcnMvZG93&#10;bnJldi54bWxQSwUGAAAAAAQABAD1AAAAhwMAAAAA&#10;" path="m227,1501v107,,226,-72,226,-167l453,167c453,84,322,1,227,1,144,1,1,84,1,167r,1167c1,1429,144,1501,227,1501xe" filled="f" stroked="f">
                      <v:path arrowok="t" o:extrusionok="f"/>
                    </v:shape>
                    <v:shape id="Google Shape;206;p17" o:spid="_x0000_s2003"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YHa8EA&#10;AADdAAAADwAAAGRycy9kb3ducmV2LnhtbERPPU/DMBDdkfgP1iGxUScZEAp1owYEakdCB8ZrfE1S&#10;4nNkH2n49xgJie2e3uetq8WNaqYQB88G8lUGirj1duDOwOH95e4BVBRki6NnMvBNEarN9dUaS+sv&#10;/EZzI51KIRxLNNCLTKXWse3JYVz5iThxJx8cSoKh0zbgJYW7URdZdq8dDpwaepzoqaf2s/lyBuqm&#10;qPcfuM+DnOPzztXiXo/WmNubZfsISmiRf/Gfe2fT/Dwr4PebdIL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mB2vBAAAA3QAAAA8AAAAAAAAAAAAAAAAAmAIAAGRycy9kb3du&#10;cmV2LnhtbFBLBQYAAAAABAAEAPUAAACGAwAAAAA=&#10;" path="m929,60c846,,750,36,703,108l60,1060c,1143,24,1251,95,1310v36,12,60,24,96,24c250,1334,298,1310,334,1251l976,298v60,-71,36,-178,-47,-238xe" filled="f" stroked="f">
                      <v:path arrowok="t" o:extrusionok="f"/>
                    </v:shape>
                    <v:shape id="Google Shape;207;p17" o:spid="_x0000_s2004"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uzhcMA&#10;AADdAAAADwAAAGRycy9kb3ducmV2LnhtbERPzWrCQBC+F/oOyxS81Y1aQkldpSQWxB6k0QeYZsck&#10;mJ1Ns1uzvn23IHibj+93lutgOnGhwbWWFcymCQjiyuqWawXHw8fzKwjnkTV2lknBlRysV48PS8y0&#10;HfmLLqWvRQxhl6GCxvs+k9JVDRl0U9sTR+5kB4M+wqGWesAxhptOzpMklQZbjg0N9pQ3VJ3LX6OA&#10;Pu3muwvlS8FpHg77YmcXxx+lJk/h/Q2Ep+Dv4pt7q+P8WbKA/2/iC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uzhcMAAADd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2005"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YrPcIA&#10;AADdAAAADwAAAGRycy9kb3ducmV2LnhtbERP24rCMBB9X/Afwgi+LJrUXVSqUcSyiz56+YCxGdtq&#10;MylN1O7fbxaEfZvDuc5i1dlaPKj1lWMNyUiBIM6dqbjQcDp+DWcgfEA2WDsmDT/kYbXsvS0wNe7J&#10;e3ocQiFiCPsUNZQhNKmUPi/Joh+5hjhyF9daDBG2hTQtPmO4reVYqYm0WHFsKLGhTUn57XC3Gs4k&#10;PwLll0xNt3Wmdkn2fvy+aj3od+s5iEBd+Be/3FsT5yfqE/6+iSfI5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Vis9wgAAAN0AAAAPAAAAAAAAAAAAAAAAAJgCAABkcnMvZG93&#10;bnJldi54bWxQSwUGAAAAAAQABAD1AAAAhwMAAAAA&#10;" path="m1287,596l275,48c191,1,84,36,48,120,1,191,25,310,120,346l1132,894v24,11,48,23,71,23c1263,917,1322,882,1358,822v36,-71,12,-190,-71,-226xe" filled="f" stroked="f">
                      <v:path arrowok="t" o:extrusionok="f"/>
                    </v:shape>
                    <v:shape id="Google Shape;209;p17" o:spid="_x0000_s2006"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YgzMUA&#10;AADdAAAADwAAAGRycy9kb3ducmV2LnhtbERPTWvCQBC9C/0PyxS8SN1EUELqKm2hICKIqViP0+w0&#10;Cc3Ohuxqor/eFYTe5vE+Z77sTS3O1LrKsoJ4HIEgzq2uuFCw//p8SUA4j6yxtkwKLuRguXgazDHV&#10;tuMdnTNfiBDCLkUFpfdNKqXLSzLoxrYhDtyvbQ36ANtC6ha7EG5qOYmimTRYcWgosaGPkvK/7GQU&#10;bEleu63/eT+uD5dkkyXx93EUKzV87t9eQXjq/b/44V7pMD+OpnD/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5iDM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59540C" w:rsidRDefault="000D0CA1" w:rsidP="0059540C">
      <w:pPr>
        <w:tabs>
          <w:tab w:val="left" w:pos="5500"/>
        </w:tabs>
        <w:rPr>
          <w:rFonts w:cstheme="minorBidi"/>
          <w:b/>
          <w:bCs/>
          <w:color w:val="C00000"/>
          <w:rtl/>
        </w:rPr>
      </w:pPr>
      <w:r w:rsidRPr="0059540C">
        <w:rPr>
          <w:rFonts w:cstheme="minorBidi" w:hint="cs"/>
          <w:b/>
          <w:bCs/>
          <w:color w:val="C00000"/>
          <w:rtl/>
        </w:rPr>
        <w:t>1</w:t>
      </w:r>
      <w:r w:rsidRPr="0059540C">
        <w:rPr>
          <w:b/>
          <w:bCs/>
          <w:color w:val="C00000"/>
          <w:rtl/>
        </w:rPr>
        <w:t>ـ الاهتمام بالعاملين معك</w:t>
      </w:r>
      <w:r w:rsidR="0059540C" w:rsidRPr="0059540C">
        <w:rPr>
          <w:b/>
          <w:bCs/>
          <w:color w:val="C00000"/>
        </w:rPr>
        <w:t>:</w:t>
      </w:r>
    </w:p>
    <w:p w:rsidR="000D0CA1" w:rsidRPr="002325F6" w:rsidRDefault="000D0CA1" w:rsidP="000D0CA1">
      <w:pPr>
        <w:rPr>
          <w:rFonts w:cstheme="minorBidi"/>
          <w:rtl/>
        </w:rPr>
      </w:pPr>
      <w:r w:rsidRPr="002325F6">
        <w:rPr>
          <w:rtl/>
        </w:rPr>
        <w:t xml:space="preserve">لا بد أن تتذكر أن العاملين لن يهتموا بقدر ما </w:t>
      </w:r>
      <w:r w:rsidRPr="002325F6">
        <w:rPr>
          <w:rFonts w:hint="cs"/>
          <w:rtl/>
        </w:rPr>
        <w:t>تعرف؛</w:t>
      </w:r>
      <w:r w:rsidRPr="002325F6">
        <w:rPr>
          <w:rtl/>
        </w:rPr>
        <w:t xml:space="preserve"> حتى يعرفوا قدر </w:t>
      </w:r>
      <w:r w:rsidRPr="002325F6">
        <w:rPr>
          <w:rFonts w:hint="cs"/>
          <w:rtl/>
        </w:rPr>
        <w:t>اهتمامك،</w:t>
      </w:r>
      <w:r w:rsidRPr="002325F6">
        <w:rPr>
          <w:rtl/>
        </w:rPr>
        <w:t xml:space="preserve"> ولهذا أشعرهم باهتمامك </w:t>
      </w:r>
      <w:r w:rsidRPr="002325F6">
        <w:rPr>
          <w:rFonts w:hint="cs"/>
          <w:rtl/>
        </w:rPr>
        <w:t>أولاً،</w:t>
      </w:r>
      <w:r w:rsidRPr="002325F6">
        <w:rPr>
          <w:rtl/>
        </w:rPr>
        <w:t xml:space="preserve"> وبعدها يمكنك أن تطلب منهم أن يفعلوا أي </w:t>
      </w:r>
      <w:r w:rsidRPr="002325F6">
        <w:rPr>
          <w:rFonts w:hint="cs"/>
          <w:rtl/>
        </w:rPr>
        <w:t>شيء،</w:t>
      </w:r>
      <w:r w:rsidRPr="002325F6">
        <w:rPr>
          <w:rtl/>
        </w:rPr>
        <w:t xml:space="preserve"> فلسنا مجتمعاً من </w:t>
      </w:r>
      <w:r w:rsidRPr="002325F6">
        <w:rPr>
          <w:rFonts w:hint="cs"/>
          <w:rtl/>
        </w:rPr>
        <w:t>الآلات،</w:t>
      </w:r>
      <w:r w:rsidRPr="002325F6">
        <w:rPr>
          <w:rtl/>
        </w:rPr>
        <w:t xml:space="preserve"> حيث </w:t>
      </w:r>
      <w:r w:rsidR="0059540C" w:rsidRPr="002325F6">
        <w:rPr>
          <w:rFonts w:hint="cs"/>
          <w:rtl/>
        </w:rPr>
        <w:t>إننا</w:t>
      </w:r>
      <w:r w:rsidRPr="002325F6">
        <w:rPr>
          <w:rtl/>
        </w:rPr>
        <w:t xml:space="preserve"> نتعامل مع بشر، والناس لهم مشاعرهم </w:t>
      </w:r>
    </w:p>
    <w:p w:rsidR="000D0CA1" w:rsidRPr="0059540C" w:rsidRDefault="000D0CA1" w:rsidP="000D0CA1">
      <w:pPr>
        <w:tabs>
          <w:tab w:val="left" w:pos="7462"/>
        </w:tabs>
        <w:rPr>
          <w:rFonts w:cstheme="minorBidi"/>
          <w:b/>
          <w:bCs/>
          <w:color w:val="C00000"/>
          <w:rtl/>
        </w:rPr>
      </w:pPr>
      <w:r w:rsidRPr="0059540C">
        <w:rPr>
          <w:rFonts w:hint="cs"/>
          <w:b/>
          <w:bCs/>
          <w:color w:val="C00000"/>
          <w:rtl/>
        </w:rPr>
        <w:t>2-لا تكل</w:t>
      </w:r>
      <w:r w:rsidRPr="0059540C">
        <w:rPr>
          <w:rFonts w:hint="eastAsia"/>
          <w:b/>
          <w:bCs/>
          <w:color w:val="C00000"/>
          <w:rtl/>
        </w:rPr>
        <w:t>ف</w:t>
      </w:r>
      <w:r w:rsidRPr="0059540C">
        <w:rPr>
          <w:b/>
          <w:bCs/>
          <w:color w:val="C00000"/>
          <w:rtl/>
        </w:rPr>
        <w:t xml:space="preserve"> العاملين من العمل ما يشق عليهم حتى وإن كنت تطيق ذلك</w:t>
      </w:r>
      <w:r w:rsidR="0059540C">
        <w:rPr>
          <w:rFonts w:hint="cs"/>
          <w:b/>
          <w:bCs/>
          <w:color w:val="C00000"/>
          <w:rtl/>
        </w:rPr>
        <w:t>:</w:t>
      </w:r>
      <w:r w:rsidRPr="0059540C">
        <w:rPr>
          <w:rFonts w:cstheme="minorBidi"/>
          <w:b/>
          <w:bCs/>
          <w:color w:val="C00000"/>
          <w:rtl/>
        </w:rPr>
        <w:tab/>
      </w:r>
    </w:p>
    <w:p w:rsidR="000D0CA1" w:rsidRPr="002325F6" w:rsidRDefault="000D0CA1" w:rsidP="000D0CA1">
      <w:pPr>
        <w:rPr>
          <w:rFonts w:cstheme="minorBidi"/>
          <w:rtl/>
        </w:rPr>
      </w:pPr>
      <w:r w:rsidRPr="002325F6">
        <w:rPr>
          <w:rtl/>
        </w:rPr>
        <w:t xml:space="preserve">لا تتوقع من العاملين معك أن يكرسوا أنفسهم للعمل على غرار ما تفعل </w:t>
      </w:r>
      <w:r w:rsidRPr="002325F6">
        <w:rPr>
          <w:rFonts w:hint="cs"/>
          <w:rtl/>
        </w:rPr>
        <w:t>أنت،</w:t>
      </w:r>
      <w:r w:rsidRPr="002325F6">
        <w:rPr>
          <w:rtl/>
        </w:rPr>
        <w:t xml:space="preserve"> فالسبب الذي جعل منك مسؤولاً لعمل معين هو أنك تنظر إلى ذلك العمل من منظور مختلف عن بقية </w:t>
      </w:r>
      <w:r w:rsidRPr="002325F6">
        <w:rPr>
          <w:rFonts w:hint="cs"/>
          <w:rtl/>
        </w:rPr>
        <w:t>العاملين،</w:t>
      </w:r>
      <w:r w:rsidRPr="002325F6">
        <w:rPr>
          <w:rtl/>
        </w:rPr>
        <w:t xml:space="preserve"> ولهذا </w:t>
      </w:r>
      <w:r w:rsidRPr="002325F6">
        <w:rPr>
          <w:rtl/>
        </w:rPr>
        <w:lastRenderedPageBreak/>
        <w:t xml:space="preserve">أدعمهم في </w:t>
      </w:r>
      <w:r w:rsidRPr="002325F6">
        <w:rPr>
          <w:rFonts w:hint="cs"/>
          <w:rtl/>
        </w:rPr>
        <w:t>ذلك؛</w:t>
      </w:r>
      <w:r w:rsidRPr="002325F6">
        <w:rPr>
          <w:rtl/>
        </w:rPr>
        <w:t xml:space="preserve"> ولكن عليك أن تتفهم جيداً أن المخلصين المضحين هم الاستثناء لا القاعدة. وتنشئ المشكلة عندما يتوقع </w:t>
      </w:r>
      <w:r w:rsidR="0059540C" w:rsidRPr="002325F6">
        <w:rPr>
          <w:rFonts w:hint="cs"/>
          <w:rtl/>
        </w:rPr>
        <w:t>المسؤول</w:t>
      </w:r>
      <w:r w:rsidRPr="002325F6">
        <w:rPr>
          <w:rtl/>
        </w:rPr>
        <w:t xml:space="preserve"> من العاملين تحته أن يعملوا ساعات فوق المطلوب لأنه هو يفعل ذلك </w:t>
      </w:r>
    </w:p>
    <w:p w:rsidR="000D0CA1" w:rsidRPr="002325F6" w:rsidRDefault="000D0CA1" w:rsidP="000D0CA1">
      <w:pPr>
        <w:rPr>
          <w:rFonts w:cstheme="minorBidi"/>
          <w:rtl/>
        </w:rPr>
      </w:pPr>
      <w:r w:rsidRPr="00E85125">
        <w:rPr>
          <w:rFonts w:hint="cs"/>
          <w:color w:val="C00000"/>
          <w:rtl/>
        </w:rPr>
        <w:t>3</w:t>
      </w:r>
      <w:r w:rsidRPr="0059540C">
        <w:rPr>
          <w:rFonts w:hint="cs"/>
          <w:b/>
          <w:bCs/>
          <w:color w:val="C00000"/>
          <w:rtl/>
        </w:rPr>
        <w:t>-قدر</w:t>
      </w:r>
      <w:r w:rsidRPr="0059540C">
        <w:rPr>
          <w:b/>
          <w:bCs/>
          <w:color w:val="C00000"/>
          <w:rtl/>
        </w:rPr>
        <w:t xml:space="preserve"> الفوارق بين </w:t>
      </w:r>
      <w:r w:rsidRPr="0059540C">
        <w:rPr>
          <w:rFonts w:hint="cs"/>
          <w:b/>
          <w:bCs/>
          <w:color w:val="C00000"/>
          <w:rtl/>
        </w:rPr>
        <w:t>العاملين،</w:t>
      </w:r>
      <w:r w:rsidRPr="0059540C">
        <w:rPr>
          <w:b/>
          <w:bCs/>
          <w:color w:val="C00000"/>
          <w:rtl/>
        </w:rPr>
        <w:t xml:space="preserve"> وابحث عن الصفات المشتركة بينهم للانطلاق بالعمل </w:t>
      </w:r>
      <w:r w:rsidRPr="0059540C">
        <w:rPr>
          <w:rFonts w:hint="cs"/>
          <w:b/>
          <w:bCs/>
          <w:color w:val="C00000"/>
          <w:rtl/>
        </w:rPr>
        <w:t>منها</w:t>
      </w:r>
      <w:r w:rsidR="0059540C" w:rsidRPr="0059540C">
        <w:rPr>
          <w:rFonts w:hint="cs"/>
          <w:b/>
          <w:bCs/>
          <w:color w:val="C00000"/>
          <w:rtl/>
        </w:rPr>
        <w:t>:</w:t>
      </w:r>
      <w:r w:rsidRPr="0059540C">
        <w:rPr>
          <w:b/>
          <w:bCs/>
          <w:color w:val="C00000"/>
          <w:rtl/>
        </w:rPr>
        <w:t xml:space="preserve"> </w:t>
      </w:r>
      <w:r w:rsidRPr="002325F6">
        <w:rPr>
          <w:rtl/>
        </w:rPr>
        <w:t>وحتى تستطيع إدارة الأفراد المختلفين بطرق مختلفة</w:t>
      </w:r>
    </w:p>
    <w:p w:rsidR="000D0CA1" w:rsidRPr="0059540C" w:rsidRDefault="000D0CA1" w:rsidP="000D0CA1">
      <w:pPr>
        <w:rPr>
          <w:rFonts w:cstheme="minorBidi"/>
          <w:b/>
          <w:bCs/>
          <w:color w:val="C00000"/>
          <w:rtl/>
        </w:rPr>
      </w:pPr>
      <w:r w:rsidRPr="0059540C">
        <w:rPr>
          <w:rFonts w:hint="cs"/>
          <w:b/>
          <w:bCs/>
          <w:color w:val="C00000"/>
          <w:rtl/>
        </w:rPr>
        <w:t>4-</w:t>
      </w:r>
      <w:r w:rsidR="0059540C">
        <w:rPr>
          <w:rFonts w:hint="cs"/>
          <w:b/>
          <w:bCs/>
          <w:color w:val="C00000"/>
          <w:rtl/>
        </w:rPr>
        <w:t xml:space="preserve"> </w:t>
      </w:r>
      <w:r w:rsidRPr="0059540C">
        <w:rPr>
          <w:rFonts w:hint="cs"/>
          <w:b/>
          <w:bCs/>
          <w:color w:val="C00000"/>
          <w:rtl/>
        </w:rPr>
        <w:t>عب</w:t>
      </w:r>
      <w:r w:rsidR="0059540C">
        <w:rPr>
          <w:rFonts w:hint="cs"/>
          <w:b/>
          <w:bCs/>
          <w:color w:val="C00000"/>
          <w:rtl/>
        </w:rPr>
        <w:t>ّ</w:t>
      </w:r>
      <w:r w:rsidRPr="0059540C">
        <w:rPr>
          <w:rFonts w:hint="cs"/>
          <w:b/>
          <w:bCs/>
          <w:color w:val="C00000"/>
          <w:rtl/>
        </w:rPr>
        <w:t>ر</w:t>
      </w:r>
      <w:r w:rsidRPr="0059540C">
        <w:rPr>
          <w:b/>
          <w:bCs/>
          <w:color w:val="C00000"/>
          <w:rtl/>
        </w:rPr>
        <w:t xml:space="preserve"> عن امتنانك تجاه من يحسن تأدية عمله</w:t>
      </w:r>
      <w:r w:rsidR="0059540C">
        <w:rPr>
          <w:rFonts w:hint="cs"/>
          <w:b/>
          <w:bCs/>
          <w:color w:val="C00000"/>
          <w:rtl/>
        </w:rPr>
        <w:t>:</w:t>
      </w:r>
    </w:p>
    <w:p w:rsidR="000D0CA1" w:rsidRPr="002325F6" w:rsidRDefault="000D0CA1" w:rsidP="000D0CA1">
      <w:pPr>
        <w:rPr>
          <w:rtl/>
        </w:rPr>
      </w:pPr>
      <w:r w:rsidRPr="002325F6">
        <w:rPr>
          <w:rtl/>
        </w:rPr>
        <w:t xml:space="preserve">كلنا نحب أن يكون هناك من </w:t>
      </w:r>
      <w:r w:rsidRPr="002325F6">
        <w:rPr>
          <w:rFonts w:hint="cs"/>
          <w:rtl/>
        </w:rPr>
        <w:t>يقدرنا،</w:t>
      </w:r>
      <w:r w:rsidRPr="002325F6">
        <w:rPr>
          <w:rtl/>
        </w:rPr>
        <w:t xml:space="preserve"> ويقدر العمل الذي نقوم </w:t>
      </w:r>
      <w:r w:rsidRPr="002325F6">
        <w:rPr>
          <w:rFonts w:hint="cs"/>
          <w:rtl/>
        </w:rPr>
        <w:t>به،</w:t>
      </w:r>
      <w:r w:rsidRPr="002325F6">
        <w:rPr>
          <w:rtl/>
        </w:rPr>
        <w:t xml:space="preserve"> فالعامل يحقق نتائج غير عادية عندما يشعر بأنه موضع تقدير </w:t>
      </w:r>
      <w:r w:rsidRPr="002325F6">
        <w:rPr>
          <w:rFonts w:hint="cs"/>
          <w:rtl/>
        </w:rPr>
        <w:t>واحترام،</w:t>
      </w:r>
      <w:r w:rsidRPr="002325F6">
        <w:rPr>
          <w:rtl/>
        </w:rPr>
        <w:t xml:space="preserve"> وقد بينت البحوث أن الناس جوعى للتقدير عندما يتلقون ثناء أصيلاً. ولهذا اشكر أعضاء </w:t>
      </w:r>
      <w:r w:rsidRPr="002325F6">
        <w:rPr>
          <w:rFonts w:hint="cs"/>
          <w:rtl/>
        </w:rPr>
        <w:t>فريقك،</w:t>
      </w:r>
      <w:r w:rsidRPr="002325F6">
        <w:rPr>
          <w:rtl/>
        </w:rPr>
        <w:t xml:space="preserve"> واثن على نجاحا تهم وإنجازاتهم </w:t>
      </w:r>
    </w:p>
    <w:p w:rsidR="000D0CA1" w:rsidRPr="00E85125" w:rsidRDefault="000D0CA1" w:rsidP="000D0CA1">
      <w:pPr>
        <w:rPr>
          <w:rFonts w:cstheme="minorBidi"/>
          <w:color w:val="C00000"/>
          <w:rtl/>
        </w:rPr>
      </w:pPr>
      <w:r>
        <w:rPr>
          <w:rFonts w:cstheme="minorBidi"/>
          <w:noProof/>
          <w:color w:val="C00000"/>
          <w:rtl/>
        </w:rPr>
        <w:drawing>
          <wp:anchor distT="0" distB="0" distL="114300" distR="114300" simplePos="0" relativeHeight="252317696" behindDoc="0" locked="0" layoutInCell="1" allowOverlap="1" wp14:anchorId="3F34DD25" wp14:editId="6A149A33">
            <wp:simplePos x="0" y="0"/>
            <wp:positionH relativeFrom="margin">
              <wp:align>left</wp:align>
            </wp:positionH>
            <wp:positionV relativeFrom="paragraph">
              <wp:posOffset>10795</wp:posOffset>
            </wp:positionV>
            <wp:extent cx="2955925" cy="2065020"/>
            <wp:effectExtent l="0" t="0" r="0" b="0"/>
            <wp:wrapSquare wrapText="bothSides"/>
            <wp:docPr id="1106" name="صورة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 name="New employee-bro (1).png"/>
                    <pic:cNvPicPr/>
                  </pic:nvPicPr>
                  <pic:blipFill rotWithShape="1">
                    <a:blip r:embed="rId89" cstate="print">
                      <a:extLst>
                        <a:ext uri="{28A0092B-C50C-407E-A947-70E740481C1C}">
                          <a14:useLocalDpi xmlns:a14="http://schemas.microsoft.com/office/drawing/2010/main" val="0"/>
                        </a:ext>
                      </a:extLst>
                    </a:blip>
                    <a:srcRect l="2277" t="11389" r="1" b="12530"/>
                    <a:stretch/>
                  </pic:blipFill>
                  <pic:spPr bwMode="auto">
                    <a:xfrm>
                      <a:off x="0" y="0"/>
                      <a:ext cx="2955925" cy="2065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85125">
        <w:rPr>
          <w:rFonts w:hint="cs"/>
          <w:color w:val="C00000"/>
          <w:rtl/>
        </w:rPr>
        <w:t>5</w:t>
      </w:r>
      <w:r w:rsidRPr="0059540C">
        <w:rPr>
          <w:rFonts w:hint="cs"/>
          <w:b/>
          <w:bCs/>
          <w:color w:val="C00000"/>
          <w:rtl/>
        </w:rPr>
        <w:t>-</w:t>
      </w:r>
      <w:r w:rsidR="0059540C">
        <w:rPr>
          <w:rFonts w:hint="cs"/>
          <w:b/>
          <w:bCs/>
          <w:color w:val="C00000"/>
          <w:rtl/>
        </w:rPr>
        <w:t xml:space="preserve"> </w:t>
      </w:r>
      <w:r w:rsidRPr="0059540C">
        <w:rPr>
          <w:rFonts w:hint="cs"/>
          <w:b/>
          <w:bCs/>
          <w:color w:val="C00000"/>
          <w:rtl/>
        </w:rPr>
        <w:t>أسأل</w:t>
      </w:r>
      <w:r w:rsidRPr="0059540C">
        <w:rPr>
          <w:b/>
          <w:bCs/>
          <w:color w:val="C00000"/>
          <w:rtl/>
        </w:rPr>
        <w:t xml:space="preserve"> العاملين معك عن احتياجاتهم</w:t>
      </w:r>
      <w:r w:rsidR="0059540C">
        <w:rPr>
          <w:rFonts w:hint="cs"/>
          <w:b/>
          <w:bCs/>
          <w:color w:val="C00000"/>
          <w:rtl/>
        </w:rPr>
        <w:t>:</w:t>
      </w:r>
    </w:p>
    <w:p w:rsidR="000D0CA1" w:rsidRPr="002325F6" w:rsidRDefault="000D0CA1" w:rsidP="000D0CA1">
      <w:pPr>
        <w:rPr>
          <w:rtl/>
        </w:rPr>
      </w:pPr>
      <w:r w:rsidRPr="002325F6">
        <w:rPr>
          <w:rtl/>
        </w:rPr>
        <w:t xml:space="preserve">إحدى </w:t>
      </w:r>
      <w:r w:rsidRPr="002325F6">
        <w:rPr>
          <w:rFonts w:hint="cs"/>
          <w:rtl/>
        </w:rPr>
        <w:t>أفضل</w:t>
      </w:r>
      <w:r w:rsidRPr="002325F6">
        <w:rPr>
          <w:rtl/>
        </w:rPr>
        <w:t xml:space="preserve"> الطرق التي تجعل من إدارتك للعمل فعّاله هي التأكيد على فعالية العاملين معك من خلال توفير لوازم واحتياجات </w:t>
      </w:r>
      <w:r w:rsidRPr="002325F6">
        <w:rPr>
          <w:rFonts w:hint="cs"/>
          <w:rtl/>
        </w:rPr>
        <w:t>عملهم،</w:t>
      </w:r>
      <w:r w:rsidRPr="002325F6">
        <w:rPr>
          <w:rtl/>
        </w:rPr>
        <w:t xml:space="preserve"> </w:t>
      </w:r>
    </w:p>
    <w:p w:rsidR="000D0CA1" w:rsidRPr="0059540C" w:rsidRDefault="000D0CA1" w:rsidP="000D0CA1">
      <w:pPr>
        <w:rPr>
          <w:rFonts w:cstheme="minorBidi"/>
          <w:b/>
          <w:bCs/>
          <w:color w:val="C00000"/>
          <w:rtl/>
        </w:rPr>
      </w:pPr>
      <w:r w:rsidRPr="0059540C">
        <w:rPr>
          <w:rFonts w:cstheme="minorBidi" w:hint="cs"/>
          <w:b/>
          <w:bCs/>
          <w:color w:val="C00000"/>
          <w:rtl/>
        </w:rPr>
        <w:t>6</w:t>
      </w:r>
      <w:r w:rsidRPr="0059540C">
        <w:rPr>
          <w:rFonts w:hint="cs"/>
          <w:b/>
          <w:bCs/>
          <w:color w:val="C00000"/>
          <w:rtl/>
        </w:rPr>
        <w:t>-</w:t>
      </w:r>
      <w:r w:rsidR="0059540C">
        <w:rPr>
          <w:rFonts w:hint="cs"/>
          <w:b/>
          <w:bCs/>
          <w:color w:val="C00000"/>
          <w:rtl/>
        </w:rPr>
        <w:t xml:space="preserve"> </w:t>
      </w:r>
      <w:r w:rsidRPr="0059540C">
        <w:rPr>
          <w:rFonts w:hint="cs"/>
          <w:b/>
          <w:bCs/>
          <w:color w:val="C00000"/>
          <w:rtl/>
        </w:rPr>
        <w:t>أخلص</w:t>
      </w:r>
      <w:r w:rsidRPr="0059540C">
        <w:rPr>
          <w:b/>
          <w:bCs/>
          <w:color w:val="C00000"/>
          <w:rtl/>
        </w:rPr>
        <w:t xml:space="preserve"> للعامل يخلص لك</w:t>
      </w:r>
      <w:r w:rsidR="0059540C" w:rsidRPr="0059540C">
        <w:rPr>
          <w:rFonts w:hint="cs"/>
          <w:b/>
          <w:bCs/>
          <w:color w:val="C00000"/>
          <w:rtl/>
        </w:rPr>
        <w:t>:</w:t>
      </w:r>
    </w:p>
    <w:p w:rsidR="000D0CA1" w:rsidRPr="002325F6" w:rsidRDefault="000D0CA1" w:rsidP="000D0CA1">
      <w:pPr>
        <w:rPr>
          <w:rFonts w:cstheme="minorBidi"/>
          <w:rtl/>
        </w:rPr>
      </w:pPr>
      <w:r w:rsidRPr="002325F6">
        <w:rPr>
          <w:rtl/>
        </w:rPr>
        <w:t xml:space="preserve">الناس عادة يستجيبون بنفس الطريقة التي بها </w:t>
      </w:r>
      <w:r w:rsidRPr="002325F6">
        <w:rPr>
          <w:rFonts w:hint="cs"/>
          <w:rtl/>
        </w:rPr>
        <w:t>يعاملون،</w:t>
      </w:r>
      <w:r w:rsidRPr="002325F6">
        <w:rPr>
          <w:rtl/>
        </w:rPr>
        <w:t xml:space="preserve"> فالاحترام يفرض </w:t>
      </w:r>
      <w:r w:rsidRPr="002325F6">
        <w:rPr>
          <w:rFonts w:hint="cs"/>
          <w:rtl/>
        </w:rPr>
        <w:t>الاحترام،</w:t>
      </w:r>
      <w:r w:rsidRPr="002325F6">
        <w:rPr>
          <w:rtl/>
        </w:rPr>
        <w:t xml:space="preserve"> والعجرفة تجلب </w:t>
      </w:r>
      <w:r w:rsidRPr="002325F6">
        <w:rPr>
          <w:rFonts w:hint="cs"/>
          <w:rtl/>
        </w:rPr>
        <w:t>العجرفة،</w:t>
      </w:r>
      <w:r w:rsidRPr="002325F6">
        <w:rPr>
          <w:rtl/>
        </w:rPr>
        <w:t xml:space="preserve"> والإخلاص يبني </w:t>
      </w:r>
      <w:r w:rsidRPr="002325F6">
        <w:rPr>
          <w:rFonts w:hint="cs"/>
          <w:rtl/>
        </w:rPr>
        <w:t>الإخلاص،</w:t>
      </w:r>
      <w:r w:rsidRPr="002325F6">
        <w:rPr>
          <w:rtl/>
        </w:rPr>
        <w:t xml:space="preserve"> وهذا المصطلح الأخير مصطلح مهم يجب غرسه في نفس الموظف أو العامل، فهو يعني السهر على صالح </w:t>
      </w:r>
      <w:r w:rsidRPr="002325F6">
        <w:rPr>
          <w:rFonts w:hint="cs"/>
          <w:rtl/>
        </w:rPr>
        <w:t>العمل،</w:t>
      </w:r>
      <w:r w:rsidRPr="002325F6">
        <w:rPr>
          <w:rtl/>
        </w:rPr>
        <w:t xml:space="preserve"> وعدم التخلي عنه في الأوقات </w:t>
      </w:r>
      <w:r w:rsidRPr="002325F6">
        <w:rPr>
          <w:rFonts w:hint="cs"/>
          <w:rtl/>
        </w:rPr>
        <w:t>الصعبة،</w:t>
      </w:r>
      <w:r w:rsidRPr="002325F6">
        <w:rPr>
          <w:rtl/>
        </w:rPr>
        <w:t xml:space="preserve"> وهو يعني التركيز على إيجابيات العلاقة بين العامل </w:t>
      </w:r>
      <w:r w:rsidRPr="002325F6">
        <w:rPr>
          <w:rFonts w:hint="cs"/>
          <w:rtl/>
        </w:rPr>
        <w:t>والعمل،</w:t>
      </w:r>
      <w:r w:rsidRPr="002325F6">
        <w:rPr>
          <w:rtl/>
        </w:rPr>
        <w:t xml:space="preserve"> وتصغير متاعبها حين تتعرض أمور العمل للخطر</w:t>
      </w:r>
    </w:p>
    <w:p w:rsidR="000D0CA1" w:rsidRPr="0059540C" w:rsidRDefault="000D0CA1" w:rsidP="000D0CA1">
      <w:pPr>
        <w:rPr>
          <w:rFonts w:cstheme="minorBidi"/>
          <w:b/>
          <w:bCs/>
          <w:color w:val="C00000"/>
          <w:rtl/>
        </w:rPr>
      </w:pPr>
      <w:r w:rsidRPr="0059540C">
        <w:rPr>
          <w:rFonts w:hint="cs"/>
          <w:b/>
          <w:bCs/>
          <w:color w:val="C00000"/>
          <w:rtl/>
        </w:rPr>
        <w:t>7-عليك</w:t>
      </w:r>
      <w:r w:rsidRPr="0059540C">
        <w:rPr>
          <w:b/>
          <w:bCs/>
          <w:color w:val="C00000"/>
          <w:rtl/>
        </w:rPr>
        <w:t xml:space="preserve"> بالاعتراف بالخطأ في حق العاملين معك وطلب الصفح منهم</w:t>
      </w:r>
      <w:r w:rsidR="0059540C">
        <w:rPr>
          <w:rFonts w:hint="cs"/>
          <w:b/>
          <w:bCs/>
          <w:color w:val="C00000"/>
          <w:rtl/>
        </w:rPr>
        <w:t>.</w:t>
      </w:r>
    </w:p>
    <w:p w:rsidR="000D0CA1" w:rsidRPr="0059540C" w:rsidRDefault="000D0CA1" w:rsidP="000D0CA1">
      <w:pPr>
        <w:rPr>
          <w:rFonts w:cstheme="minorBidi"/>
          <w:b/>
          <w:bCs/>
          <w:color w:val="C00000"/>
          <w:rtl/>
        </w:rPr>
      </w:pPr>
      <w:r w:rsidRPr="0059540C">
        <w:rPr>
          <w:rFonts w:hint="cs"/>
          <w:b/>
          <w:bCs/>
          <w:color w:val="C00000"/>
          <w:rtl/>
        </w:rPr>
        <w:t>8-أعط</w:t>
      </w:r>
      <w:r w:rsidRPr="0059540C">
        <w:rPr>
          <w:b/>
          <w:bCs/>
          <w:color w:val="C00000"/>
          <w:rtl/>
        </w:rPr>
        <w:t xml:space="preserve"> الصلاحية للمتعاونين معك على قدر مسئولياتهم</w:t>
      </w:r>
      <w:r w:rsidR="0059540C">
        <w:rPr>
          <w:rFonts w:hint="cs"/>
          <w:b/>
          <w:bCs/>
          <w:color w:val="C00000"/>
          <w:rtl/>
        </w:rPr>
        <w:t>.</w:t>
      </w:r>
    </w:p>
    <w:p w:rsidR="000D0CA1" w:rsidRPr="0059540C" w:rsidRDefault="000D0CA1" w:rsidP="000D0CA1">
      <w:pPr>
        <w:rPr>
          <w:rFonts w:cstheme="minorBidi"/>
          <w:b/>
          <w:bCs/>
          <w:color w:val="C00000"/>
          <w:rtl/>
        </w:rPr>
      </w:pPr>
      <w:r w:rsidRPr="0059540C">
        <w:rPr>
          <w:rFonts w:hint="cs"/>
          <w:b/>
          <w:bCs/>
          <w:color w:val="C00000"/>
          <w:rtl/>
        </w:rPr>
        <w:t>9-لا</w:t>
      </w:r>
      <w:r w:rsidRPr="0059540C">
        <w:rPr>
          <w:b/>
          <w:bCs/>
          <w:color w:val="C00000"/>
          <w:rtl/>
        </w:rPr>
        <w:t xml:space="preserve"> تجعل العلاقات الشخصية الاجتماعية تطغى على العلاقة العملية</w:t>
      </w:r>
      <w:r w:rsidR="0059540C">
        <w:rPr>
          <w:rFonts w:hint="cs"/>
          <w:b/>
          <w:bCs/>
          <w:color w:val="C00000"/>
          <w:rtl/>
        </w:rPr>
        <w:t>.</w:t>
      </w:r>
    </w:p>
    <w:p w:rsidR="000D0CA1" w:rsidRPr="0059540C" w:rsidRDefault="000D0CA1" w:rsidP="000D0CA1">
      <w:pPr>
        <w:rPr>
          <w:rFonts w:cstheme="minorBidi"/>
          <w:b/>
          <w:bCs/>
          <w:color w:val="C00000"/>
          <w:rtl/>
        </w:rPr>
      </w:pPr>
      <w:r w:rsidRPr="0059540C">
        <w:rPr>
          <w:rFonts w:hint="cs"/>
          <w:b/>
          <w:bCs/>
          <w:color w:val="C00000"/>
          <w:rtl/>
        </w:rPr>
        <w:t>10-لا</w:t>
      </w:r>
      <w:r w:rsidRPr="0059540C">
        <w:rPr>
          <w:b/>
          <w:bCs/>
          <w:color w:val="C00000"/>
          <w:rtl/>
        </w:rPr>
        <w:t xml:space="preserve"> تجعل العمل مقيداً بشخص معين</w:t>
      </w:r>
      <w:r w:rsidR="0059540C">
        <w:rPr>
          <w:rFonts w:hint="cs"/>
          <w:b/>
          <w:bCs/>
          <w:color w:val="C00000"/>
          <w:rtl/>
        </w:rPr>
        <w:t>.</w:t>
      </w:r>
    </w:p>
    <w:p w:rsidR="000D0CA1" w:rsidRPr="0059540C" w:rsidRDefault="000D0CA1" w:rsidP="000D0CA1">
      <w:pPr>
        <w:rPr>
          <w:rFonts w:cstheme="minorBidi"/>
          <w:b/>
          <w:bCs/>
          <w:color w:val="C00000"/>
          <w:rtl/>
        </w:rPr>
      </w:pPr>
      <w:r w:rsidRPr="0059540C">
        <w:rPr>
          <w:rFonts w:hint="cs"/>
          <w:b/>
          <w:bCs/>
          <w:color w:val="C00000"/>
          <w:rtl/>
        </w:rPr>
        <w:t>11-اختر</w:t>
      </w:r>
      <w:r w:rsidRPr="0059540C">
        <w:rPr>
          <w:b/>
          <w:bCs/>
          <w:color w:val="C00000"/>
          <w:rtl/>
        </w:rPr>
        <w:t xml:space="preserve"> كلماتك بعناية فقد تحمل أهمية أكبر مما تعتقد</w:t>
      </w:r>
      <w:r w:rsidRPr="0059540C">
        <w:rPr>
          <w:rFonts w:cstheme="minorBidi" w:hint="cs"/>
          <w:b/>
          <w:bCs/>
          <w:color w:val="C00000"/>
          <w:rtl/>
        </w:rPr>
        <w:t>.</w:t>
      </w:r>
    </w:p>
    <w:p w:rsidR="000D0CA1" w:rsidRPr="003C0A58" w:rsidRDefault="000D0CA1" w:rsidP="003C0A58">
      <w:pPr>
        <w:spacing w:line="240" w:lineRule="auto"/>
        <w:rPr>
          <w:rFonts w:cstheme="minorBidi"/>
          <w:b/>
          <w:bCs/>
          <w:color w:val="002060"/>
          <w:sz w:val="6"/>
          <w:szCs w:val="8"/>
          <w:rtl/>
        </w:rPr>
      </w:pPr>
    </w:p>
    <w:p w:rsidR="000D0CA1" w:rsidRPr="003C0A58" w:rsidRDefault="000D0CA1" w:rsidP="003C0A58">
      <w:pPr>
        <w:spacing w:line="240" w:lineRule="auto"/>
        <w:rPr>
          <w:rFonts w:cstheme="minorBidi"/>
          <w:b/>
          <w:bCs/>
          <w:sz w:val="6"/>
          <w:szCs w:val="8"/>
          <w:rtl/>
        </w:rPr>
      </w:pPr>
    </w:p>
    <w:p w:rsidR="000D0CA1" w:rsidRDefault="000D0CA1" w:rsidP="000D0CA1">
      <w:pPr>
        <w:rPr>
          <w:rFonts w:cstheme="minorBidi"/>
          <w:b/>
          <w:bCs/>
          <w:rtl/>
        </w:rPr>
      </w:pPr>
      <w:r>
        <w:rPr>
          <w:noProof/>
          <w:rtl/>
        </w:rPr>
        <mc:AlternateContent>
          <mc:Choice Requires="wpg">
            <w:drawing>
              <wp:inline distT="0" distB="0" distL="0" distR="0" wp14:anchorId="336C747D" wp14:editId="62BDB0B5">
                <wp:extent cx="5730240" cy="471805"/>
                <wp:effectExtent l="0" t="0" r="3810" b="61595"/>
                <wp:docPr id="1107" name="Group 9"/>
                <wp:cNvGraphicFramePr/>
                <a:graphic xmlns:a="http://schemas.openxmlformats.org/drawingml/2006/main">
                  <a:graphicData uri="http://schemas.microsoft.com/office/word/2010/wordprocessingGroup">
                    <wpg:wgp>
                      <wpg:cNvGrpSpPr/>
                      <wpg:grpSpPr>
                        <a:xfrm>
                          <a:off x="0" y="0"/>
                          <a:ext cx="5730240" cy="471805"/>
                          <a:chOff x="0" y="0"/>
                          <a:chExt cx="6132700" cy="505460"/>
                        </a:xfrm>
                      </wpg:grpSpPr>
                      <wpg:grpSp>
                        <wpg:cNvPr id="1108" name="Group 26"/>
                        <wpg:cNvGrpSpPr/>
                        <wpg:grpSpPr>
                          <a:xfrm>
                            <a:off x="0" y="0"/>
                            <a:ext cx="6132700" cy="505460"/>
                            <a:chOff x="0" y="0"/>
                            <a:chExt cx="6133333" cy="505879"/>
                          </a:xfrm>
                        </wpg:grpSpPr>
                        <wpg:grpSp>
                          <wpg:cNvPr id="1109" name="Group 30"/>
                          <wpg:cNvGrpSpPr/>
                          <wpg:grpSpPr>
                            <a:xfrm>
                              <a:off x="2176816" y="0"/>
                              <a:ext cx="3956517" cy="505839"/>
                              <a:chOff x="323724" y="0"/>
                              <a:chExt cx="5772140" cy="711023"/>
                            </a:xfrm>
                          </wpg:grpSpPr>
                          <wps:wsp>
                            <wps:cNvPr id="1110"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323724" y="0"/>
                                <a:ext cx="5772140"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DB0D9B" w:rsidRDefault="00693FEF" w:rsidP="000D0CA1">
                                  <w:pPr>
                                    <w:jc w:val="left"/>
                                    <w:rPr>
                                      <w:bCs/>
                                      <w:rtl/>
                                      <w:lang w:bidi="ar-SY"/>
                                    </w:rPr>
                                  </w:pPr>
                                  <w:r>
                                    <w:rPr>
                                      <w:rFonts w:ascii="Adobe Arabic" w:hAnsi="Adobe Arabic" w:cs="Adobe Arabic" w:hint="cs"/>
                                      <w:bCs/>
                                      <w:color w:val="auto"/>
                                      <w:sz w:val="36"/>
                                      <w:szCs w:val="36"/>
                                      <w:rtl/>
                                      <w:lang w:bidi="ar-SY"/>
                                    </w:rPr>
                                    <w:t xml:space="preserve">        مهارات فنية يجب أن يتحلى بها المدير الناجح:</w:t>
                                  </w:r>
                                </w:p>
                              </w:txbxContent>
                            </wps:txbx>
                            <wps:bodyPr tIns="36000" bIns="36000" rtlCol="0" anchor="ctr"/>
                          </wps:wsp>
                          <wps:wsp>
                            <wps:cNvPr id="1111"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12" name="Rectangle 3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113" name="Google Shape;200;p17"/>
                        <wpg:cNvGrpSpPr/>
                        <wpg:grpSpPr>
                          <a:xfrm>
                            <a:off x="5716078" y="117534"/>
                            <a:ext cx="224378" cy="267181"/>
                            <a:chOff x="0" y="0"/>
                            <a:chExt cx="273780" cy="327013"/>
                          </a:xfrm>
                          <a:solidFill>
                            <a:schemeClr val="bg1"/>
                          </a:solidFill>
                        </wpg:grpSpPr>
                        <wps:wsp>
                          <wps:cNvPr id="111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65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65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659" name="Google Shape;204;p17"/>
                          <wpg:cNvGrpSpPr/>
                          <wpg:grpSpPr>
                            <a:xfrm>
                              <a:off x="0" y="0"/>
                              <a:ext cx="273780" cy="105078"/>
                              <a:chOff x="0" y="0"/>
                              <a:chExt cx="273780" cy="105078"/>
                            </a:xfrm>
                            <a:grpFill/>
                          </wpg:grpSpPr>
                          <wps:wsp>
                            <wps:cNvPr id="366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661"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662"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663"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66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007" style="width:451.2pt;height:37.15pt;mso-position-horizontal-relative:char;mso-position-vertical-relative:line" coordsize="6132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">
                <v:group id="Group 26" o:spid="_x0000_s2008" style="position:absolute;width:61327;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w1q+McAAADd&#10;AAAADwAAAAAAAAAAAAAAAACqAgAAZHJzL2Rvd25yZXYueG1sUEsFBgAAAAAEAAQA+gAAAJ4DAAAA&#10;AA==&#10;">
                  <v:group id="Group 30" o:spid="_x0000_s2009" style="position:absolute;left:21768;width:39565;height:5058" coordorigin="3237" coordsize="57721,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HPY8QAAADdAAAADwAAAGRycy9kb3ducmV2LnhtbERPS2vCQBC+F/wPywi9&#10;NZsoLTVmFZFaegiFqiDehuyYBLOzIbvN4993C4Xe5uN7TrYdTSN66lxtWUESxSCIC6trLhWcT4en&#10;VxDOI2tsLJOCiRxsN7OHDFNtB/6i/uhLEULYpaig8r5NpXRFRQZdZFviwN1sZ9AH2JVSdziEcNPI&#10;RRy/SIM1h4YKW9pXVNyP30bB+4DDbpm89fn9tp+up+fPS56QUo/zcbcG4Wn0/+I/94cO85N4Bb/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EHPY8QAAADdAAAA&#10;DwAAAAAAAAAAAAAAAACqAgAAZHJzL2Rvd25yZXYueG1sUEsFBgAAAAAEAAQA+gAAAJsDAAAAAA==&#10;">
                    <v:roundrect id="Rectangle: Rounded Corners 55" o:spid="_x0000_s2010" style="position:absolute;left:3237;width:57721;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T3bcMA&#10;AADdAAAADwAAAGRycy9kb3ducmV2LnhtbESPQYvCQAyF78L+hyEL3nRaQSnVUWRdwaNa97C30Ilt&#10;sZMpnVG7/35zELwlvJf3vqw2g2vVg/rQeDaQThNQxKW3DVcGLsV+koEKEdli65kM/FGAzfpjtMLc&#10;+ief6HGOlZIQDjkaqGPscq1DWZPDMPUdsWhX3zuMsvaVtj0+Jdy1epYkC+2wYWmosaOvmsrb+e4M&#10;JIfdd8G/M/qxWTzRHItjtiuMGX8O2yWoSEN8m1/XByv4aSr88o2Mo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T3bcMAAADdAAAADwAAAAAAAAAAAAAAAACYAgAAZHJzL2Rv&#10;d25yZXYueG1sUEsFBgAAAAAEAAQA9QAAAIgDAAAAAA==&#10;" fillcolor="#0070c0" stroked="f" strokeweight="1pt">
                      <v:stroke joinstyle="miter"/>
                      <v:textbox inset=",1mm,,1mm">
                        <w:txbxContent>
                          <w:p w:rsidR="00693FEF" w:rsidRPr="00DB0D9B" w:rsidRDefault="00693FEF" w:rsidP="000D0CA1">
                            <w:pPr>
                              <w:jc w:val="left"/>
                              <w:rPr>
                                <w:bCs/>
                                <w:rtl/>
                                <w:lang w:bidi="ar-SY"/>
                              </w:rPr>
                            </w:pPr>
                            <w:r>
                              <w:rPr>
                                <w:rFonts w:ascii="Adobe Arabic" w:hAnsi="Adobe Arabic" w:cs="Adobe Arabic" w:hint="cs"/>
                                <w:bCs/>
                                <w:color w:val="auto"/>
                                <w:sz w:val="36"/>
                                <w:szCs w:val="36"/>
                                <w:rtl/>
                                <w:lang w:bidi="ar-SY"/>
                              </w:rPr>
                              <w:t xml:space="preserve">        مهارات فنية يجب أن يتحلى بها المدير الناجح:</w:t>
                            </w:r>
                          </w:p>
                        </w:txbxContent>
                      </v:textbox>
                    </v:roundrect>
                    <v:oval id="Oval 61" o:spid="_x0000_s2011"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Q1ycIA&#10;AADdAAAADwAAAGRycy9kb3ducmV2LnhtbERP0WoCMRB8L/gPYQu+1Vz7IHIapShCsULx9AOWy3o5&#10;mmxCkurZr28KgvO0y+zM7CxWg7PiQjH1nhW8TioQxK3XPXcKTsftywxEysgarWdScKMEq+XoaYG1&#10;9lc+0KXJnSgmnGpUYHIOtZSpNeQwTXwgLtzZR4e5rLGTOuK1mDsr36pqKh32XBIMBlobar+bH6dg&#10;VwWT4v7z97aXzddxE+wuR6vU+Hl4n4PINOTH8V39ocv7BfDfpow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1DXJwgAAAN0AAAAPAAAAAAAAAAAAAAAAAJgCAABkcnMvZG93&#10;bnJldi54bWxQSwUGAAAAAAQABAD1AAAAhwMAAAAA&#10;" fillcolor="#272727 [2749]" stroked="f" strokeweight="1pt">
                      <v:stroke joinstyle="miter"/>
                      <v:shadow on="t" color="black" opacity="26214f" origin=",-.5" offset="0,3pt"/>
                    </v:oval>
                  </v:group>
                  <v:rect id="Rectangle 33" o:spid="_x0000_s2012"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PTycUA&#10;AADdAAAADwAAAGRycy9kb3ducmV2LnhtbERPTWsCMRC9C/6HMEIvUrMrImVrlCq09WCVqhSPw2bc&#10;Xd1MliTq9t83BcHbPN7nTGatqcWVnK8sK0gHCQji3OqKCwX73fvzCwgfkDXWlknBL3mYTbudCWba&#10;3vibrttQiBjCPkMFZQhNJqXPSzLoB7YhjtzROoMhQldI7fAWw00th0kylgYrjg0lNrQoKT9vL0bB&#10;Yb/7Gs3d5nQ4fqx+xnZNn77oK/XUa99eQQRqw0N8dy91nJ+mQ/j/Jp4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89PJxQAAAN0AAAAPAAAAAAAAAAAAAAAAAJgCAABkcnMv&#10;ZG93bnJldi54bWxQSwUGAAAAAAQABAD1AAAAigMAAAAA&#10;" fillcolor="#0070c0" stroked="f" strokeweight="1pt"/>
                </v:group>
                <v:group id="Google Shape;200;p17" o:spid="_x0000_s2013"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BuVMMAAADdAAAADwAAAGRycy9kb3ducmV2LnhtbERPTYvCMBC9L/gfwgje&#10;1jQrLks1iogrHkRYXRBvQzO2xWZSmtjWf2+Ehb3N433OfNnbSrTU+NKxBjVOQBBnzpSca/g9fb9/&#10;gfAB2WDlmDQ8yMNyMXibY2pcxz/UHkMuYgj7FDUUIdSplD4ryKIfu5o4clfXWAwRNrk0DXYx3Fby&#10;I0k+pcWSY0OBNa0Lym7Hu9Ww7bBbTdSm3d+u68flND2c94q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cG5UwwAAAN0AAAAP&#10;AAAAAAAAAAAAAAAAAKoCAABkcnMvZG93bnJldi54bWxQSwUGAAAAAAQABAD6AAAAmgMAAAAA&#10;">
                  <v:shape id="Google Shape;201;p17" o:spid="_x0000_s2014"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0kZMQA&#10;AADdAAAADwAAAGRycy9kb3ducmV2LnhtbERPTWvCQBC9F/wPywje6iZFbJq6iggF6UEwEb0O2WmS&#10;mp2N2dWk/94VCt7m8T5nsRpMI27UudqygngagSAurK65VHDIv14TEM4ja2wsk4I/crBajl4WmGrb&#10;855umS9FCGGXooLK+zaV0hUVGXRT2xIH7sd2Bn2AXSl1h30IN418i6K5NFhzaKiwpU1FxTm7GgW7&#10;a+K3+nhJvt9Px/nvR58d8qJWajIe1p8gPA3+Kf53b3WYH8czeHwTTp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dJGTEAAAA3QAAAA8AAAAAAAAAAAAAAAAAmAIAAGRycy9k&#10;b3ducmV2LnhtbFBLBQYAAAAABAAEAPUAAACJ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015"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gwA8YA&#10;AADdAAAADwAAAGRycy9kb3ducmV2LnhtbESPQWvCQBSE74X+h+UVehHdqGhLmlVEFEQppVHo9ZF9&#10;zYZk34bsVuO/dwWhx2FmvmGyZW8bcabOV44VjEcJCOLC6YpLBafjdvgOwgdkjY1jUnAlD8vF81OG&#10;qXYX/qZzHkoRIexTVGBCaFMpfWHIoh+5ljh6v66zGKLsSqk7vES4beQkSebSYsVxwWBLa0NFnf9Z&#10;Bc3x6/OwGczynwHmk6k3+/pQ7pV6felXHyAC9eE//GjvtILpfPYG9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9gwA8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2016"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uF6sMA&#10;AADdAAAADwAAAGRycy9kb3ducmV2LnhtbERPTWvCQBC9F/oflin0VjcaKxJdpZRaBE9NLehtzE6z&#10;odnZkN1q+u87B8Hj430v14Nv1Zn62AQ2MB5loIirYBuuDew/N09zUDEhW2wDk4E/irBe3d8tsbDh&#10;wh90LlOtJIRjgQZcSl2hdawceYyj0BEL9x16j0lgX2vb40XCfasnWTbTHhuWBocdvTqqfspfbyCP&#10;B3fM3zcnW0/4sHvbf+XldGzM48PwsgCVaEg38dW9teKbPctceSNPQ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uF6sMAAADdAAAADwAAAAAAAAAAAAAAAACYAgAAZHJzL2Rv&#10;d25yZXYueG1sUEsFBgAAAAAEAAQA9QAAAIgDAAAAAA==&#10;" path="m1976,l417,c191,,,131,,369,,596,191,739,417,739r1559,c2203,739,2393,596,2393,369,2393,131,2203,,1976,xe" filled="f" strokecolor="white [3212]">
                    <v:path arrowok="t" o:extrusionok="f"/>
                  </v:shape>
                  <v:group id="Google Shape;204;p17" o:spid="_x0000_s2017"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mrs8YAAADdAAAADwAAAGRycy9kb3ducmV2LnhtbESPT4vCMBTE74LfITxh&#10;b5p2RdFqFJHdxYMI/gHx9miebbF5KU22rd/eLCx4HGbmN8xy3ZlSNFS7wrKCeBSBIE6tLjhTcDl/&#10;D2cgnEfWWFomBU9ysF71e0tMtG35SM3JZyJA2CWoIPe+SqR0aU4G3chWxMG729qgD7LOpK6xDXBT&#10;ys8omkqDBYeFHCva5pQ+Tr9GwU+L7WYcfzX7x337vJ0nh+s+JqU+Bt1mAcJT59/h//ZOKxhPJ3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6auzxgAAAN0A&#10;AAAPAAAAAAAAAAAAAAAAAKoCAABkcnMvZG93bnJldi54bWxQSwUGAAAAAAQABAD6AAAAnQMAAAAA&#10;">
                    <v:shape id="Google Shape;205;p17" o:spid="_x0000_s2018"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dpsIA&#10;AADdAAAADwAAAGRycy9kb3ducmV2LnhtbERPz2vCMBS+D/wfwhN2GZo6R63VKCIMdpxV78/m2Vab&#10;l5LE2v33y2Gw48f3e70dTCt6cr6xrGA2TUAQl1Y3XCk4HT8nGQgfkDW2lknBD3nYbkYva8y1ffKB&#10;+iJUIoawz1FBHUKXS+nLmgz6qe2II3e1zmCI0FVSO3zGcNPK9yRJpcGGY0ONHe1rKu/Fwyi4LYbM&#10;vR2+l5d5kZ0/qlPfBXlV6nU87FYgAg3hX/zn/tIK5mka98c38Qn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tl2mwgAAAN0AAAAPAAAAAAAAAAAAAAAAAJgCAABkcnMvZG93&#10;bnJldi54bWxQSwUGAAAAAAQABAD1AAAAhwMAAAAA&#10;" path="m227,1501v107,,226,-72,226,-167l453,167c453,84,322,1,227,1,144,1,1,84,1,167r,1167c1,1429,144,1501,227,1501xe" filled="f" stroked="f">
                      <v:path arrowok="t" o:extrusionok="f"/>
                    </v:shape>
                    <v:shape id="Google Shape;206;p17" o:spid="_x0000_s2019"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A3ccQA&#10;AADdAAAADwAAAGRycy9kb3ducmV2LnhtbESPQUvDQBSE74L/YXmCN7tJhSCx22JalPZo2kOPz+xr&#10;kpp9G3afbfz3riB4HGbmG2axmtygLhRi79lAPstAETfe9twaOOxfH55ARUG2OHgmA98UYbW8vVlg&#10;af2V3+lSS6sShGOJBjqRsdQ6Nh05jDM/Eifv5INDSTK02ga8Jrgb9DzLCu2w57TQ4UjrjprP+ssZ&#10;qOp5tTviLg9yjputq8S9fVhj7u+ml2dQQpP8h//aW2vgsShy+H2TnoB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wN3HEAAAA3Q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2020"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O4c8UA&#10;AADdAAAADwAAAGRycy9kb3ducmV2LnhtbESP0WrCQBRE3wX/YblC33RTLaFEVymJhVIfSqMfcM1e&#10;k2D2bsxudfv3XaHg4zAzZ5jVJphOXGlwrWUFz7MEBHFldcu1gsP+ffoKwnlkjZ1lUvBLDjbr8WiF&#10;mbY3/qZr6WsRIewyVNB432dSuqohg25me+Lonexg0Ec51FIPeItw08l5kqTSYMtxocGe8oaqc/lj&#10;FNDObo9dKF8KTvOw/yo+7eJwUeppEt6WIDwF/wj/tz+0gkWazuH+Jj4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w7hz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2021"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sdJMQA&#10;AADdAAAADwAAAGRycy9kb3ducmV2LnhtbESP0WrCQBRE3wv+w3IFX4ruaiBK6ipiaNHHRj/gNntN&#10;0mbvhuxW0793BaGPw8ycYdbbwbbiSr1vHGuYzxQI4tKZhisN59P7dAXCB2SDrWPS8EcetpvRyxoz&#10;4278SdciVCJC2GeooQ6hy6T0ZU0W/cx1xNG7uN5iiLKvpOnxFuG2lQulUmmx4bhQY0f7msqf4tdq&#10;+CKZBCovuVoe2lwd5/nr6eNb68l42L2BCDSE//CzfTAakjRN4PEmPgG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7HSTEAAAA3Q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2022"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4rOsgA&#10;AADdAAAADwAAAGRycy9kb3ducmV2LnhtbESPQWvCQBSE7wX/w/KEXkrdRCWE1FXagiAiiGlpPb5m&#10;X5PQ7NuQ3Zror3eFQo/DzHzDLFaDacSJOldbVhBPIhDEhdU1lwre39aPKQjnkTU2lknBmRyslqO7&#10;BWba9nygU+5LESDsMlRQed9mUrqiIoNuYlvi4H3bzqAPsiul7rAPcNPIaRQl0mDNYaHCll4rKn7y&#10;X6NgT/LS7/3Xy3H7cU53eRp/Hh9ipe7Hw/MTCE+D/w//tTdawSxJ5nB7E56AXF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bis6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1641AA" w:rsidRDefault="000D0CA1">
      <w:pPr>
        <w:numPr>
          <w:ilvl w:val="0"/>
          <w:numId w:val="40"/>
        </w:numPr>
        <w:spacing w:after="160" w:line="259" w:lineRule="auto"/>
        <w:contextualSpacing/>
        <w:jc w:val="left"/>
        <w:rPr>
          <w:rFonts w:asciiTheme="minorHAnsi" w:hAnsiTheme="minorHAnsi" w:cstheme="minorBidi"/>
          <w:sz w:val="34"/>
          <w:rtl/>
        </w:rPr>
      </w:pPr>
      <w:r>
        <w:rPr>
          <w:rFonts w:asciiTheme="minorHAnsi" w:hAnsiTheme="minorHAnsi"/>
          <w:sz w:val="34"/>
          <w:rtl/>
        </w:rPr>
        <w:t>القدرة على تحليل البيانات</w:t>
      </w:r>
      <w:r>
        <w:rPr>
          <w:rFonts w:asciiTheme="minorHAnsi" w:hAnsiTheme="minorHAnsi" w:hint="cs"/>
          <w:sz w:val="34"/>
          <w:rtl/>
        </w:rPr>
        <w:t>.</w:t>
      </w:r>
    </w:p>
    <w:p w:rsidR="000D0CA1" w:rsidRPr="001641AA" w:rsidRDefault="000D0CA1">
      <w:pPr>
        <w:numPr>
          <w:ilvl w:val="0"/>
          <w:numId w:val="40"/>
        </w:numPr>
        <w:spacing w:after="160" w:line="259" w:lineRule="auto"/>
        <w:contextualSpacing/>
        <w:jc w:val="left"/>
        <w:rPr>
          <w:rFonts w:asciiTheme="minorHAnsi" w:hAnsiTheme="minorHAnsi" w:cstheme="minorBidi"/>
          <w:sz w:val="34"/>
          <w:rtl/>
        </w:rPr>
      </w:pPr>
      <w:r w:rsidRPr="001641AA">
        <w:rPr>
          <w:rFonts w:asciiTheme="minorHAnsi" w:hAnsiTheme="minorHAnsi"/>
          <w:sz w:val="34"/>
          <w:rtl/>
        </w:rPr>
        <w:t>الإلمام بأساسيات المجالات الأخرى</w:t>
      </w:r>
      <w:r>
        <w:rPr>
          <w:rFonts w:asciiTheme="minorHAnsi" w:hAnsiTheme="minorHAnsi" w:cstheme="minorBidi" w:hint="cs"/>
          <w:sz w:val="34"/>
          <w:rtl/>
        </w:rPr>
        <w:t>.</w:t>
      </w:r>
    </w:p>
    <w:p w:rsidR="000D0CA1" w:rsidRPr="001641AA" w:rsidRDefault="000D0CA1">
      <w:pPr>
        <w:numPr>
          <w:ilvl w:val="0"/>
          <w:numId w:val="40"/>
        </w:numPr>
        <w:spacing w:after="160" w:line="259" w:lineRule="auto"/>
        <w:contextualSpacing/>
        <w:jc w:val="left"/>
        <w:rPr>
          <w:rFonts w:asciiTheme="minorHAnsi" w:hAnsiTheme="minorHAnsi" w:cstheme="minorBidi"/>
          <w:sz w:val="34"/>
          <w:rtl/>
        </w:rPr>
      </w:pPr>
      <w:r w:rsidRPr="001641AA">
        <w:rPr>
          <w:rFonts w:asciiTheme="minorHAnsi" w:hAnsiTheme="minorHAnsi"/>
          <w:sz w:val="34"/>
          <w:rtl/>
        </w:rPr>
        <w:t>المهارات التكنولوجية</w:t>
      </w:r>
      <w:r>
        <w:rPr>
          <w:rFonts w:asciiTheme="minorHAnsi" w:hAnsiTheme="minorHAnsi" w:cstheme="minorBidi" w:hint="cs"/>
          <w:sz w:val="34"/>
          <w:rtl/>
        </w:rPr>
        <w:t>.</w:t>
      </w:r>
    </w:p>
    <w:p w:rsidR="000D0CA1" w:rsidRDefault="000D0CA1">
      <w:pPr>
        <w:numPr>
          <w:ilvl w:val="0"/>
          <w:numId w:val="40"/>
        </w:numPr>
        <w:spacing w:after="160" w:line="259" w:lineRule="auto"/>
        <w:contextualSpacing/>
        <w:jc w:val="left"/>
        <w:rPr>
          <w:rFonts w:asciiTheme="minorHAnsi" w:hAnsiTheme="minorHAnsi" w:cstheme="minorBidi"/>
          <w:sz w:val="34"/>
        </w:rPr>
      </w:pPr>
      <w:r w:rsidRPr="001641AA">
        <w:rPr>
          <w:rFonts w:asciiTheme="minorHAnsi" w:hAnsiTheme="minorHAnsi"/>
          <w:sz w:val="34"/>
          <w:rtl/>
        </w:rPr>
        <w:t>الرؤيا المستقبلية</w:t>
      </w:r>
      <w:r>
        <w:rPr>
          <w:rFonts w:asciiTheme="minorHAnsi" w:hAnsiTheme="minorHAnsi" w:cstheme="minorBidi" w:hint="cs"/>
          <w:sz w:val="34"/>
          <w:rtl/>
        </w:rPr>
        <w:t>.</w:t>
      </w:r>
    </w:p>
    <w:p w:rsidR="000D0CA1" w:rsidRDefault="000D0CA1" w:rsidP="000D0CA1">
      <w:pPr>
        <w:rPr>
          <w:rFonts w:cstheme="minorBidi"/>
          <w:b/>
          <w:bCs/>
          <w:rtl/>
        </w:rPr>
      </w:pPr>
      <w:r>
        <w:rPr>
          <w:noProof/>
          <w:rtl/>
        </w:rPr>
        <mc:AlternateContent>
          <mc:Choice Requires="wpg">
            <w:drawing>
              <wp:inline distT="0" distB="0" distL="0" distR="0" wp14:anchorId="2230ECAB" wp14:editId="3EEFE604">
                <wp:extent cx="5730240" cy="471805"/>
                <wp:effectExtent l="0" t="0" r="3810" b="61595"/>
                <wp:docPr id="3665" name="Group 9"/>
                <wp:cNvGraphicFramePr/>
                <a:graphic xmlns:a="http://schemas.openxmlformats.org/drawingml/2006/main">
                  <a:graphicData uri="http://schemas.microsoft.com/office/word/2010/wordprocessingGroup">
                    <wpg:wgp>
                      <wpg:cNvGrpSpPr/>
                      <wpg:grpSpPr>
                        <a:xfrm>
                          <a:off x="0" y="0"/>
                          <a:ext cx="5730240" cy="471805"/>
                          <a:chOff x="0" y="0"/>
                          <a:chExt cx="6132700" cy="505460"/>
                        </a:xfrm>
                      </wpg:grpSpPr>
                      <wpg:grpSp>
                        <wpg:cNvPr id="3666" name="Group 26"/>
                        <wpg:cNvGrpSpPr/>
                        <wpg:grpSpPr>
                          <a:xfrm>
                            <a:off x="0" y="0"/>
                            <a:ext cx="6132700" cy="505460"/>
                            <a:chOff x="0" y="0"/>
                            <a:chExt cx="6133333" cy="505879"/>
                          </a:xfrm>
                        </wpg:grpSpPr>
                        <wpg:grpSp>
                          <wpg:cNvPr id="3667" name="Group 30"/>
                          <wpg:cNvGrpSpPr/>
                          <wpg:grpSpPr>
                            <a:xfrm>
                              <a:off x="2861407" y="0"/>
                              <a:ext cx="3271926" cy="505839"/>
                              <a:chOff x="1322471" y="0"/>
                              <a:chExt cx="4773393" cy="711023"/>
                            </a:xfrm>
                          </wpg:grpSpPr>
                          <wps:wsp>
                            <wps:cNvPr id="3668"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1322471" y="0"/>
                                <a:ext cx="4773393"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DB0D9B" w:rsidRDefault="00693FEF" w:rsidP="000D0CA1">
                                  <w:pPr>
                                    <w:jc w:val="left"/>
                                    <w:rPr>
                                      <w:bCs/>
                                      <w:rtl/>
                                      <w:lang w:bidi="ar-SY"/>
                                    </w:rPr>
                                  </w:pPr>
                                  <w:r>
                                    <w:rPr>
                                      <w:rFonts w:ascii="Adobe Arabic" w:hAnsi="Adobe Arabic" w:cs="Adobe Arabic" w:hint="cs"/>
                                      <w:bCs/>
                                      <w:color w:val="auto"/>
                                      <w:sz w:val="36"/>
                                      <w:szCs w:val="36"/>
                                      <w:rtl/>
                                      <w:lang w:bidi="ar-SY"/>
                                    </w:rPr>
                                    <w:t xml:space="preserve">        مهارات شخصية يحتاجها المدير الناجح:</w:t>
                                  </w:r>
                                </w:p>
                              </w:txbxContent>
                            </wps:txbx>
                            <wps:bodyPr tIns="36000" bIns="36000" rtlCol="0" anchor="ctr"/>
                          </wps:wsp>
                          <wps:wsp>
                            <wps:cNvPr id="3669"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670" name="Rectangle 3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671" name="Google Shape;200;p17"/>
                        <wpg:cNvGrpSpPr/>
                        <wpg:grpSpPr>
                          <a:xfrm>
                            <a:off x="5716078" y="117534"/>
                            <a:ext cx="224378" cy="267181"/>
                            <a:chOff x="0" y="0"/>
                            <a:chExt cx="273780" cy="327013"/>
                          </a:xfrm>
                          <a:solidFill>
                            <a:schemeClr val="bg1"/>
                          </a:solidFill>
                        </wpg:grpSpPr>
                        <wps:wsp>
                          <wps:cNvPr id="3672"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673"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674"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675" name="Google Shape;204;p17"/>
                          <wpg:cNvGrpSpPr/>
                          <wpg:grpSpPr>
                            <a:xfrm>
                              <a:off x="0" y="0"/>
                              <a:ext cx="273780" cy="105078"/>
                              <a:chOff x="0" y="0"/>
                              <a:chExt cx="273780" cy="105078"/>
                            </a:xfrm>
                            <a:grpFill/>
                          </wpg:grpSpPr>
                          <wps:wsp>
                            <wps:cNvPr id="3676"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677"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678"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679"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135"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023" style="width:451.2pt;height:37.15pt;mso-position-horizontal-relative:char;mso-position-vertical-relative:line" coordsize="6132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">
                <v:group id="Group 26" o:spid="_x0000_s2024" style="position:absolute;width:61327;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r1fMUAAADdAAAADwAAAGRycy9kb3ducmV2LnhtbESPQYvCMBSE7wv+h/AE&#10;b2taZYtUo4ioeJCFVUG8PZpnW2xeShPb+u/NwsIeh5n5hlmselOJlhpXWlYQjyMQxJnVJecKLufd&#10;5wyE88gaK8uk4EUOVsvBxwJTbTv+ofbkcxEg7FJUUHhfp1K6rCCDbmxr4uDdbWPQB9nkUjfYBbip&#10;5CSKEmmw5LBQYE2bgrLH6WkU7Dvs1tN42x4f983rdv76vh5jUmo07NdzEJ56/x/+ax+0gmm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Ua9XzFAAAA3QAA&#10;AA8AAAAAAAAAAAAAAAAAqgIAAGRycy9kb3ducmV2LnhtbFBLBQYAAAAABAAEAPoAAACcAwAAAAA=&#10;">
                  <v:group id="Group 30" o:spid="_x0000_s2025" style="position:absolute;left:28614;width:32719;height:5058" coordorigin="13224" coordsize="47733,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ZQ58YAAADdAAAADwAAAGRycy9kb3ducmV2LnhtbESPQWvCQBSE7wX/w/IE&#10;b7qJ0lSiq4ho6UGEqiDeHtlnEsy+Ddk1if++Wyj0OMzMN8xy3ZtKtNS40rKCeBKBIM6sLjlXcDnv&#10;x3MQziNrrCyTghc5WK8Gb0tMte34m9qTz0WAsEtRQeF9nUrpsoIMuomtiYN3t41BH2STS91gF+Cm&#10;ktMoSqTBksNCgTVtC8oep6dR8Nlht5nFu/bwuG9ft/P78XqISanRsN8sQHjq/X/4r/2lFcyS5AN+&#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VlDnxgAAAN0A&#10;AAAPAAAAAAAAAAAAAAAAAKoCAABkcnMvZG93bnJldi54bWxQSwUGAAAAAAQABAD6AAAAnQMAAAAA&#10;">
                    <v:roundrect id="Rectangle: Rounded Corners 55" o:spid="_x0000_s2026" style="position:absolute;left:13224;width:47734;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D278A&#10;AADdAAAADwAAAGRycy9kb3ducmV2LnhtbERPTYvCMBC9C/6HMII3m6pYSjWK6C54VKsHb0MztsVm&#10;Upqo9d+bw8IeH+97telNI17UudqygmkUgyAurK65VHDJfycpCOeRNTaWScGHHGzWw8EKM23ffKLX&#10;2ZcihLDLUEHlfZtJ6YqKDLrItsSBu9vOoA+wK6Xu8B3CTSNncZxIgzWHhgpb2lVUPM5PoyA+7H9y&#10;vs3oqlN/ogXmx3SfKzUe9dslCE+9/xf/uQ9awTxJwtzwJjwBu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r8PbvwAAAN0AAAAPAAAAAAAAAAAAAAAAAJgCAABkcnMvZG93bnJl&#10;di54bWxQSwUGAAAAAAQABAD1AAAAhAMAAAAA&#10;" fillcolor="#0070c0" stroked="f" strokeweight="1pt">
                      <v:stroke joinstyle="miter"/>
                      <v:textbox inset=",1mm,,1mm">
                        <w:txbxContent>
                          <w:p w:rsidR="00693FEF" w:rsidRPr="00DB0D9B" w:rsidRDefault="00693FEF" w:rsidP="000D0CA1">
                            <w:pPr>
                              <w:jc w:val="left"/>
                              <w:rPr>
                                <w:bCs/>
                                <w:rtl/>
                                <w:lang w:bidi="ar-SY"/>
                              </w:rPr>
                            </w:pPr>
                            <w:r>
                              <w:rPr>
                                <w:rFonts w:ascii="Adobe Arabic" w:hAnsi="Adobe Arabic" w:cs="Adobe Arabic" w:hint="cs"/>
                                <w:bCs/>
                                <w:color w:val="auto"/>
                                <w:sz w:val="36"/>
                                <w:szCs w:val="36"/>
                                <w:rtl/>
                                <w:lang w:bidi="ar-SY"/>
                              </w:rPr>
                              <w:t xml:space="preserve">        مهارات شخصية يحتاجها المدير الناجح:</w:t>
                            </w:r>
                          </w:p>
                        </w:txbxContent>
                      </v:textbox>
                    </v:roundrect>
                    <v:oval id="Oval 61" o:spid="_x0000_s2027"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8Bf8QA&#10;AADdAAAADwAAAGRycy9kb3ducmV2LnhtbESP0UoDMRRE3wX/IVzBN5tVYWm3TYsogtRC6bYfcNnc&#10;bpYmNyGJ7davN4Lg4zAzZ5jFanRWnCmmwbOCx0kFgrjzeuBewWH//jAFkTKyRuuZFFwpwWp5e7PA&#10;RvsL7+jc5l4UCKcGFZicQyNl6gw5TBMfiIt39NFhLjL2Uke8FLiz8qmqaulw4LJgMNCroe7UfjkF&#10;6yqYFDef39eNbLf7t2DXOVql7u/GlzmITGP+D/+1P7SC57qewe+b8g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AX/EAAAA3QAAAA8AAAAAAAAAAAAAAAAAmAIAAGRycy9k&#10;b3ducmV2LnhtbFBLBQYAAAAABAAEAPUAAACJAwAAAAA=&#10;" fillcolor="#272727 [2749]" stroked="f" strokeweight="1pt">
                      <v:stroke joinstyle="miter"/>
                      <v:shadow on="t" color="black" opacity="26214f" origin=",-.5" offset="0,3pt"/>
                    </v:oval>
                  </v:group>
                  <v:rect id="Rectangle 33" o:spid="_x0000_s2028"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lGSMUA&#10;AADdAAAADwAAAGRycy9kb3ducmV2LnhtbERPy2oCMRTdC/2HcAvdlJqxlmmZGkUFHwttqUpxeZlc&#10;Z6ad3AxJ1PHvzUJweTjvwag1tTiR85VlBb1uAoI4t7riQsFuO3v5AOEDssbaMim4kIfR8KEzwEzb&#10;M//QaRMKEUPYZ6igDKHJpPR5SQZ91zbEkTtYZzBE6AqpHZ5juKnla5Kk0mDFsaHEhqYl5f+bo1Gw&#10;323XbxP3/bc/zFe/qf2ihS+elXp6bMefIAK14S6+uZdaQT99j/vjm/gE5PA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qUZIxQAAAN0AAAAPAAAAAAAAAAAAAAAAAJgCAABkcnMv&#10;ZG93bnJldi54bWxQSwUGAAAAAAQABAD1AAAAigMAAAAA&#10;" fillcolor="#0070c0" stroked="f" strokeweight="1pt"/>
                </v:group>
                <v:group id="Google Shape;200;p17" o:spid="_x0000_s2029"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r71ccAAADdAAAADwAAAGRycy9kb3ducmV2LnhtbESPT2vCQBTE7wW/w/IK&#10;3uomhlpJXYNIFQ9SqAqlt0f2mYRk34bsNn++fbdQ6HGYmd8wm2w0jeipc5VlBfEiAkGcW11xoeB2&#10;PTytQTiPrLGxTAomcpBtZw8bTLUd+IP6iy9EgLBLUUHpfZtK6fKSDLqFbYmDd7edQR9kV0jd4RDg&#10;ppHLKFpJgxWHhRJb2peU15dvo+A44LBL4rf+XN/309f1+f3zHJNS88dx9wrC0+j/w3/tk1aQrF5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yr71ccAAADd&#10;AAAADwAAAAAAAAAAAAAAAACqAgAAZHJzL2Rvd25yZXYueG1sUEsFBgAAAAAEAAQA+gAAAJ4DAAAA&#10;AA==&#10;">
                  <v:shape id="Google Shape;201;p17" o:spid="_x0000_s2030"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y35sUA&#10;AADdAAAADwAAAGRycy9kb3ducmV2LnhtbESPQWvCQBSE7wX/w/KE3upGCzFGVxGhID0UGkWvj+wz&#10;iWbfxuxq0n/fFQSPw8x8wyxWvanFnVpXWVYwHkUgiHOrKy4U7HdfHwkI55E11pZJwR85WC0HbwtM&#10;te34l+6ZL0SAsEtRQel9k0rp8pIMupFtiIN3sq1BH2RbSN1iF+CmlpMoiqXBisNCiQ1tSsov2c0o&#10;+LklfqsP1+R7ejzE51mX7Xd5pdT7sF/PQXjq/Sv8bG+1gs94OoHHm/A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vLfmxQAAAN0AAAAPAAAAAAAAAAAAAAAAAJgCAABkcnMv&#10;ZG93bnJldi54bWxQSwUGAAAAAAQABAD1AAAAig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031"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ZqYMYA&#10;AADdAAAADwAAAGRycy9kb3ducmV2LnhtbESPQWvCQBSE7wX/w/IKXqRuNNRK6ioiFkQRMQq9PrKv&#10;2WD2bchuNf57Vyj0OMzMN8xs0dlaXKn1lWMFo2ECgrhwuuJSwfn09TYF4QOyxtoxKbiTh8W89zLD&#10;TLsbH+mah1JECPsMFZgQmkxKXxiy6IeuIY7ej2sthijbUuoWbxFuazlOkom0WHFcMNjQylBxyX+t&#10;gvp02O/Wg/f8e4D5OPVme9mVW6X6r93yE0SgLvyH/9obrSCdfKTwfB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1ZqYM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2032"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PTj8UA&#10;AADdAAAADwAAAGRycy9kb3ducmV2LnhtbESPQWvCQBSE70L/w/KE3nSjESvRVUqppeDJVEFvz+wz&#10;G8y+Ddmtpv++Kwgeh5lvhlmsOluLK7W+cqxgNExAEBdOV1wq2P2sBzMQPiBrrB2Tgj/ysFq+9BaY&#10;aXfjLV3zUIpYwj5DBSaEJpPSF4Ys+qFriKN3dq3FEGVbSt3iLZbbWo6TZCotVhwXDDb0Yai45L9W&#10;QeoP5ph+rU+6HPNh87nbp/lkpNRrv3ufgwjUhWf4QX/ryE3fJnB/E5+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Q9OPxQAAAN0AAAAPAAAAAAAAAAAAAAAAAJgCAABkcnMv&#10;ZG93bnJldi54bWxQSwUGAAAAAAQABAD1AAAAigMAAAAA&#10;" path="m1976,l417,c191,,,131,,369,,596,191,739,417,739r1559,c2203,739,2393,596,2393,369,2393,131,2203,,1976,xe" filled="f" strokecolor="white [3212]">
                    <v:path arrowok="t" o:extrusionok="f"/>
                  </v:shape>
                  <v:group id="Google Shape;204;p17" o:spid="_x0000_s2033"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H91sYAAADdAAAADwAAAGRycy9kb3ducmV2LnhtbESPS4vCQBCE74L/YWhh&#10;bzrJig+io4jsLh5E8AHircm0STDTEzKzSfz3zsKCx6KqvqKW686UoqHaFZYVxKMIBHFqdcGZgsv5&#10;ezgH4TyyxtIyKXiSg/Wq31tiom3LR2pOPhMBwi5BBbn3VSKlS3My6Ea2Ig7e3dYGfZB1JnWNbYCb&#10;Un5G0VQaLDgs5FjRNqf0cfo1Cn5abDfj+KvZP+7b5+08OVz3MSn1Meg2CxCeOv8O/7d3WsF4OpvA&#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Ef3WxgAAAN0A&#10;AAAPAAAAAAAAAAAAAAAAAKoCAABkcnMvZG93bnJldi54bWxQSwUGAAAAAAQABAD6AAAAnQMAAAAA&#10;">
                    <v:shape id="Google Shape;205;p17" o:spid="_x0000_s2034"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r2lMUA&#10;AADdAAAADwAAAGRycy9kb3ducmV2LnhtbESPQWvCQBSE70L/w/IKvUjdtEpMU1cpguCxpun9NftM&#10;0mbfht01xn/vFgSPw8x8w6w2o+nEQM63lhW8zBIQxJXVLdcKyq/dcwbCB2SNnWVScCEPm/XDZIW5&#10;tmc+0FCEWkQI+xwVNCH0uZS+asign9meOHpH6wyGKF0ttcNzhJtOviZJKg22HBca7GnbUPVXnIyC&#10;3+WYuenh8+1nXmTfi7oc+iCPSj09jh/vIAKN4R6+tfdawTxdpvD/Jj4B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yvaUxQAAAN0AAAAPAAAAAAAAAAAAAAAAAJgCAABkcnMv&#10;ZG93bnJldi54bWxQSwUGAAAAAAQABAD1AAAAigMAAAAA&#10;" path="m227,1501v107,,226,-72,226,-167l453,167c453,84,322,1,227,1,144,1,1,84,1,167r,1167c1,1429,144,1501,227,1501xe" filled="f" stroked="f">
                      <v:path arrowok="t" o:extrusionok="f"/>
                    </v:shape>
                    <v:shape id="Google Shape;206;p17" o:spid="_x0000_s2035"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ycQ8UA&#10;AADdAAAADwAAAGRycy9kb3ducmV2LnhtbESPQUvDQBSE74L/YXmCN7NphVbSbotRlPbY6MHja/Y1&#10;Sc2+DbvPNv57Vyj0OMzMN8xyPbpenSjEzrOBSZaDIq697bgx8Pnx9vAEKgqyxd4zGfilCOvV7c0S&#10;C+vPvKNTJY1KEI4FGmhFhkLrWLfkMGZ+IE7ewQeHkmRotA14TnDX62mez7TDjtNCiwO9tFR/Vz/O&#10;QFlNy+0XbidBjvF140px73trzP3d+LwAJTTKNXxpb6yBx9l8Dv9v0hP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JxDxQAAAN0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2036"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IZRMIA&#10;AADdAAAADwAAAGRycy9kb3ducmV2LnhtbERP3WrCMBS+F3yHcATvNFVHNzqjiDoYejFWfYCz5tgW&#10;m5PaZBrf3lwIXn58//NlMI24Uudqywom4wQEcWF1zaWC4+Fr9AHCeWSNjWVScCcHy0W/N8dM2xv/&#10;0jX3pYgh7DJUUHnfZlK6oiKDbmxb4sidbGfQR9iVUnd4i+GmkdMkSaXBmmNDhS2tKyrO+b9RQHu7&#10;/WtC/rbhdB0OP5udnR0vSg0HYfUJwlPwL/HT/a0VzNL3ODe+iU9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hlEwgAAAN0AAAAPAAAAAAAAAAAAAAAAAJgCAABkcnMvZG93&#10;bnJldi54bWxQSwUGAAAAAAQABAD1AAAAhwMAAAAA&#10;" path="m822,1346v24,,60,-12,83,-35c989,1263,1013,1156,953,1072l334,108c286,25,179,1,96,48,12,108,1,215,48,298r619,965c703,1322,763,1346,822,1346xe" filled="f" stroked="f">
                      <v:path arrowok="t" o:extrusionok="f"/>
                    </v:shape>
                    <v:shape id="Google Shape;208;p17" o:spid="_x0000_s2037"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q8E8MA&#10;AADdAAAADwAAAGRycy9kb3ducmV2LnhtbESP0YrCMBRE34X9h3AXfBFNXEHXapRli6KP6n7Atbm2&#10;1eamNFmtf28EwcdhZs4w82VrK3GlxpeONQwHCgRx5kzJuYa/w6r/DcIHZIOVY9JwJw/LxUdnjolx&#10;N97RdR9yESHsE9RQhFAnUvqsIIt+4Gri6J1cYzFE2eTSNHiLcFvJL6XG0mLJcaHAmn4Lyi77f6vh&#10;SHIUKDularKpUrUdpr3D+qx197P9mYEI1IZ3+NXeGA2j8WQKzzfxCc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q8E8MAAADdAAAADwAAAAAAAAAAAAAAAACYAgAAZHJzL2Rv&#10;d25yZXYueG1sUEsFBgAAAAAEAAQA9QAAAIgDAAAAAA==&#10;" path="m1287,596l275,48c191,1,84,36,48,120,1,191,25,310,120,346l1132,894v24,11,48,23,71,23c1263,917,1322,882,1358,822v36,-71,12,-190,-71,-226xe" filled="f" stroked="f">
                      <v:path arrowok="t" o:extrusionok="f"/>
                    </v:shape>
                    <v:shape id="Google Shape;209;p17" o:spid="_x0000_s2038"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rqccUA&#10;AADdAAAADwAAAGRycy9kb3ducmV2LnhtbERPTWvCQBC9C/0Pywi9iG7S0hKiq7SFghRBmop6HLNj&#10;EpqdDdnVRH+9KxR6m8f7nNmiN7U4U+sqywriSQSCOLe64kLB5udznIBwHlljbZkUXMjBYv4wmGGq&#10;bcffdM58IUIIuxQVlN43qZQuL8mgm9iGOHBH2xr0AbaF1C12IdzU8imKXqXBikNDiQ19lJT/Ziej&#10;YE3y2q394X3/tb0kqyyJd/tRrNTjsH+bgvDU+3/xn3upw/z4+QXu34QT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iupx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sidRPr="001641AA">
        <w:rPr>
          <w:rFonts w:asciiTheme="minorHAnsi" w:hAnsiTheme="minorHAnsi"/>
          <w:sz w:val="34"/>
          <w:rtl/>
        </w:rPr>
        <w:t>مهارة التواصل الفعال</w:t>
      </w:r>
      <w:r>
        <w:rPr>
          <w:rFonts w:asciiTheme="minorHAnsi" w:hAnsiTheme="minorHAnsi" w:cstheme="minorBidi" w:hint="cs"/>
          <w:sz w:val="34"/>
          <w:rtl/>
        </w:rPr>
        <w:t>.</w: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Pr>
          <w:rFonts w:asciiTheme="minorHAnsi" w:hAnsiTheme="minorHAnsi" w:cstheme="minorBidi"/>
          <w:noProof/>
          <w:sz w:val="34"/>
          <w:rtl/>
        </w:rPr>
        <w:drawing>
          <wp:anchor distT="0" distB="0" distL="114300" distR="114300" simplePos="0" relativeHeight="252318720" behindDoc="0" locked="0" layoutInCell="1" allowOverlap="1" wp14:anchorId="346022BC" wp14:editId="672163E1">
            <wp:simplePos x="0" y="0"/>
            <wp:positionH relativeFrom="margin">
              <wp:posOffset>189187</wp:posOffset>
            </wp:positionH>
            <wp:positionV relativeFrom="paragraph">
              <wp:posOffset>30896</wp:posOffset>
            </wp:positionV>
            <wp:extent cx="2781935" cy="2781935"/>
            <wp:effectExtent l="0" t="0" r="0" b="0"/>
            <wp:wrapSquare wrapText="bothSides"/>
            <wp:docPr id="1136" name="صورة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 name="Comfort zone-amico.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781935" cy="2781935"/>
                    </a:xfrm>
                    <a:prstGeom prst="rect">
                      <a:avLst/>
                    </a:prstGeom>
                  </pic:spPr>
                </pic:pic>
              </a:graphicData>
            </a:graphic>
            <wp14:sizeRelH relativeFrom="margin">
              <wp14:pctWidth>0</wp14:pctWidth>
            </wp14:sizeRelH>
            <wp14:sizeRelV relativeFrom="margin">
              <wp14:pctHeight>0</wp14:pctHeight>
            </wp14:sizeRelV>
          </wp:anchor>
        </w:drawing>
      </w:r>
      <w:r w:rsidRPr="001641AA">
        <w:rPr>
          <w:rFonts w:asciiTheme="minorHAnsi" w:hAnsiTheme="minorHAnsi"/>
          <w:sz w:val="34"/>
          <w:rtl/>
        </w:rPr>
        <w:t>مهارة الاندماج وتقبل الآخر</w:t>
      </w:r>
      <w:r>
        <w:rPr>
          <w:rFonts w:asciiTheme="minorHAnsi" w:hAnsiTheme="minorHAnsi" w:cstheme="minorBidi" w:hint="cs"/>
          <w:sz w:val="34"/>
          <w:rtl/>
        </w:rPr>
        <w:t>.</w: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Pr>
          <w:rFonts w:asciiTheme="minorHAnsi" w:hAnsiTheme="minorHAnsi"/>
          <w:sz w:val="34"/>
          <w:rtl/>
        </w:rPr>
        <w:t>مهارة القدرة على التكيف</w:t>
      </w:r>
      <w:r>
        <w:rPr>
          <w:rFonts w:asciiTheme="minorHAnsi" w:hAnsiTheme="minorHAnsi" w:hint="cs"/>
          <w:sz w:val="34"/>
          <w:rtl/>
        </w:rPr>
        <w:t>.</w: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Pr>
          <w:rFonts w:asciiTheme="minorHAnsi" w:hAnsiTheme="minorHAnsi"/>
          <w:sz w:val="34"/>
          <w:rtl/>
        </w:rPr>
        <w:t>مهارة الإقرار بالخطأ</w:t>
      </w:r>
      <w:r>
        <w:rPr>
          <w:rFonts w:asciiTheme="minorHAnsi" w:hAnsiTheme="minorHAnsi" w:hint="cs"/>
          <w:sz w:val="34"/>
          <w:rtl/>
        </w:rPr>
        <w:t>.</w: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sidRPr="001641AA">
        <w:rPr>
          <w:rFonts w:asciiTheme="minorHAnsi" w:hAnsiTheme="minorHAnsi"/>
          <w:sz w:val="34"/>
          <w:rtl/>
        </w:rPr>
        <w:t xml:space="preserve">مهارة </w:t>
      </w:r>
      <w:r w:rsidRPr="001641AA">
        <w:rPr>
          <w:rFonts w:asciiTheme="minorHAnsi" w:hAnsiTheme="minorHAnsi" w:hint="cs"/>
          <w:sz w:val="34"/>
          <w:rtl/>
        </w:rPr>
        <w:t>التعاون.</w: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sidRPr="001641AA">
        <w:rPr>
          <w:rFonts w:asciiTheme="minorHAnsi" w:hAnsiTheme="minorHAnsi"/>
          <w:sz w:val="34"/>
          <w:rtl/>
        </w:rPr>
        <w:t xml:space="preserve">مهارة </w:t>
      </w:r>
      <w:r w:rsidRPr="001641AA">
        <w:rPr>
          <w:rFonts w:asciiTheme="minorHAnsi" w:hAnsiTheme="minorHAnsi" w:hint="cs"/>
          <w:sz w:val="34"/>
          <w:rtl/>
        </w:rPr>
        <w:t>التعاطف.</w: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sidRPr="001641AA">
        <w:rPr>
          <w:rFonts w:asciiTheme="minorHAnsi" w:hAnsiTheme="minorHAnsi"/>
          <w:sz w:val="34"/>
          <w:rtl/>
        </w:rPr>
        <w:t xml:space="preserve">مهارة </w:t>
      </w:r>
      <w:r w:rsidRPr="001641AA">
        <w:rPr>
          <w:rFonts w:asciiTheme="minorHAnsi" w:hAnsiTheme="minorHAnsi" w:hint="cs"/>
          <w:sz w:val="34"/>
          <w:rtl/>
        </w:rPr>
        <w:t>التفاوض.</w: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sidRPr="001641AA">
        <w:rPr>
          <w:rFonts w:asciiTheme="minorHAnsi" w:hAnsiTheme="minorHAnsi"/>
          <w:sz w:val="34"/>
          <w:rtl/>
        </w:rPr>
        <w:t>مهارة التفاؤل والنظرة الإيجابية</w:t>
      </w:r>
      <w:r>
        <w:rPr>
          <w:rFonts w:asciiTheme="minorHAnsi" w:hAnsiTheme="minorHAnsi" w:hint="cs"/>
          <w:sz w:val="34"/>
          <w:rtl/>
        </w:rPr>
        <w:t>.</w:t>
      </w:r>
      <w:r w:rsidRPr="001641AA">
        <w:rPr>
          <w:rFonts w:asciiTheme="minorHAnsi" w:hAnsiTheme="minorHAnsi"/>
          <w:sz w:val="34"/>
          <w:rtl/>
        </w:rPr>
        <w:t> </w: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sidRPr="001641AA">
        <w:rPr>
          <w:rFonts w:asciiTheme="minorHAnsi" w:hAnsiTheme="minorHAnsi"/>
          <w:sz w:val="34"/>
          <w:rtl/>
        </w:rPr>
        <w:t>مهارة الذكاء الاجتماعي</w:t>
      </w:r>
      <w:r>
        <w:rPr>
          <w:rFonts w:asciiTheme="minorHAnsi" w:hAnsiTheme="minorHAnsi" w:hint="cs"/>
          <w:sz w:val="34"/>
          <w:rtl/>
        </w:rPr>
        <w:t>.</w:t>
      </w:r>
    </w:p>
    <w:p w:rsidR="000D0CA1" w:rsidRPr="00D74DC0" w:rsidRDefault="000D0CA1">
      <w:pPr>
        <w:numPr>
          <w:ilvl w:val="0"/>
          <w:numId w:val="41"/>
        </w:numPr>
        <w:spacing w:after="160" w:line="259" w:lineRule="auto"/>
        <w:contextualSpacing/>
        <w:jc w:val="left"/>
        <w:rPr>
          <w:rFonts w:asciiTheme="minorHAnsi" w:hAnsiTheme="minorHAnsi" w:cstheme="minorBidi"/>
          <w:sz w:val="34"/>
        </w:rPr>
      </w:pPr>
      <w:r w:rsidRPr="001641AA">
        <w:rPr>
          <w:rFonts w:asciiTheme="minorHAnsi" w:hAnsiTheme="minorHAnsi"/>
          <w:sz w:val="34"/>
          <w:rtl/>
        </w:rPr>
        <w:t xml:space="preserve">مهارة </w:t>
      </w:r>
      <w:r w:rsidRPr="001641AA">
        <w:rPr>
          <w:rFonts w:asciiTheme="minorHAnsi" w:hAnsiTheme="minorHAnsi" w:hint="cs"/>
          <w:sz w:val="34"/>
          <w:rtl/>
        </w:rPr>
        <w:t>الدعم.</w:t>
      </w:r>
    </w:p>
    <w:p w:rsidR="000D0CA1" w:rsidRDefault="000D0CA1" w:rsidP="000D0CA1">
      <w:pPr>
        <w:rPr>
          <w:rFonts w:cstheme="minorBidi"/>
          <w:b/>
          <w:bCs/>
          <w:rtl/>
        </w:rPr>
      </w:pPr>
      <w:r>
        <w:rPr>
          <w:noProof/>
          <w:rtl/>
        </w:rPr>
        <mc:AlternateContent>
          <mc:Choice Requires="wpg">
            <w:drawing>
              <wp:inline distT="0" distB="0" distL="0" distR="0" wp14:anchorId="0701A9ED" wp14:editId="65E08DE3">
                <wp:extent cx="5730240" cy="471805"/>
                <wp:effectExtent l="0" t="0" r="3810" b="61595"/>
                <wp:docPr id="1137" name="Group 9"/>
                <wp:cNvGraphicFramePr/>
                <a:graphic xmlns:a="http://schemas.openxmlformats.org/drawingml/2006/main">
                  <a:graphicData uri="http://schemas.microsoft.com/office/word/2010/wordprocessingGroup">
                    <wpg:wgp>
                      <wpg:cNvGrpSpPr/>
                      <wpg:grpSpPr>
                        <a:xfrm>
                          <a:off x="0" y="0"/>
                          <a:ext cx="5730240" cy="471805"/>
                          <a:chOff x="0" y="0"/>
                          <a:chExt cx="6132700" cy="505460"/>
                        </a:xfrm>
                      </wpg:grpSpPr>
                      <wpg:grpSp>
                        <wpg:cNvPr id="1138" name="Group 26"/>
                        <wpg:cNvGrpSpPr/>
                        <wpg:grpSpPr>
                          <a:xfrm>
                            <a:off x="0" y="0"/>
                            <a:ext cx="6132700" cy="505460"/>
                            <a:chOff x="0" y="0"/>
                            <a:chExt cx="6133333" cy="505879"/>
                          </a:xfrm>
                        </wpg:grpSpPr>
                        <wpg:grpSp>
                          <wpg:cNvPr id="1139" name="Group 30"/>
                          <wpg:cNvGrpSpPr/>
                          <wpg:grpSpPr>
                            <a:xfrm>
                              <a:off x="3425532" y="0"/>
                              <a:ext cx="2707801" cy="505839"/>
                              <a:chOff x="2145469" y="0"/>
                              <a:chExt cx="3950395" cy="711023"/>
                            </a:xfrm>
                          </wpg:grpSpPr>
                          <wps:wsp>
                            <wps:cNvPr id="1140"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2145469" y="0"/>
                                <a:ext cx="3950395"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DB0D9B" w:rsidRDefault="00693FEF" w:rsidP="000D0CA1">
                                  <w:pPr>
                                    <w:jc w:val="left"/>
                                    <w:rPr>
                                      <w:bCs/>
                                      <w:rtl/>
                                      <w:lang w:bidi="ar-SY"/>
                                    </w:rPr>
                                  </w:pPr>
                                  <w:r>
                                    <w:rPr>
                                      <w:rFonts w:ascii="Adobe Arabic" w:hAnsi="Adobe Arabic" w:cs="Adobe Arabic" w:hint="cs"/>
                                      <w:bCs/>
                                      <w:color w:val="auto"/>
                                      <w:sz w:val="36"/>
                                      <w:szCs w:val="36"/>
                                      <w:rtl/>
                                      <w:lang w:bidi="ar-SY"/>
                                    </w:rPr>
                                    <w:t xml:space="preserve">        كيفية التعامل مع الآخرين:</w:t>
                                  </w:r>
                                </w:p>
                              </w:txbxContent>
                            </wps:txbx>
                            <wps:bodyPr tIns="36000" bIns="36000" rtlCol="0" anchor="ctr"/>
                          </wps:wsp>
                          <wps:wsp>
                            <wps:cNvPr id="1141"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42" name="Rectangle 3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143" name="Google Shape;200;p17"/>
                        <wpg:cNvGrpSpPr/>
                        <wpg:grpSpPr>
                          <a:xfrm>
                            <a:off x="5716078" y="117534"/>
                            <a:ext cx="224378" cy="267181"/>
                            <a:chOff x="0" y="0"/>
                            <a:chExt cx="273780" cy="327013"/>
                          </a:xfrm>
                          <a:solidFill>
                            <a:schemeClr val="bg1"/>
                          </a:solidFill>
                        </wpg:grpSpPr>
                        <wps:wsp>
                          <wps:cNvPr id="114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14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14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147" name="Google Shape;204;p17"/>
                          <wpg:cNvGrpSpPr/>
                          <wpg:grpSpPr>
                            <a:xfrm>
                              <a:off x="0" y="0"/>
                              <a:ext cx="273780" cy="105078"/>
                              <a:chOff x="0" y="0"/>
                              <a:chExt cx="273780" cy="105078"/>
                            </a:xfrm>
                            <a:grpFill/>
                          </wpg:grpSpPr>
                          <wps:wsp>
                            <wps:cNvPr id="114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14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15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15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654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039" style="width:451.2pt;height:37.15pt;mso-position-horizontal-relative:char;mso-position-vertical-relative:line" coordsize="6132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">
                <v:group id="Group 26" o:spid="_x0000_s2040" style="position:absolute;width:61327;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GgRcYAAADdAAAADwAAAGRycy9kb3ducmV2LnhtbESPQWvCQBCF74L/YRmh&#10;N92kokjqKiJt6UEEtVB6G7JjEszOhuw2if++cxC8zfDevPfNeju4WnXUhsqzgXSWgCLOva24MPB9&#10;+ZiuQIWIbLH2TAbuFGC7GY/WmFnf84m6cyyUhHDI0EAZY5NpHfKSHIaZb4hFu/rWYZS1LbRtsZdw&#10;V+vXJFlqhxVLQ4kN7UvKb+c/Z+Czx343T9+7w+26v/9eFsefQ0rGvEyG3RuoSEN8mh/XX1bw07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YaBFxgAAAN0A&#10;AAAPAAAAAAAAAAAAAAAAAKoCAABkcnMvZG93bnJldi54bWxQSwUGAAAAAAQABAD6AAAAnQMAAAAA&#10;">
                  <v:group id="Group 30" o:spid="_x0000_s2041" style="position:absolute;left:34255;width:27078;height:5058" coordorigin="21454" coordsize="39503,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0F3sMAAADdAAAADwAAAGRycy9kb3ducmV2LnhtbERPS4vCMBC+L/gfwgje&#10;1rSKi1ajiLjiQQQfIN6GZmyLzaQ02bb++82CsLf5+J6zWHWmFA3VrrCsIB5GIIhTqwvOFFwv359T&#10;EM4jaywtk4IXOVgtex8LTLRt+UTN2WcihLBLUEHufZVI6dKcDLqhrYgD97C1QR9gnUldYxvCTSlH&#10;UfQlDRYcGnKsaJNT+jz/GAW7Ftv1ON42h+dj87pfJsfbISalBv1uPQfhqfP/4rd7r8P8eDy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LQXewwAAAN0AAAAP&#10;AAAAAAAAAAAAAAAAAKoCAABkcnMvZG93bnJldi54bWxQSwUGAAAAAAQABAD6AAAAmgMAAAAA&#10;">
                    <v:roundrect id="Rectangle: Rounded Corners 55" o:spid="_x0000_s2042" style="position:absolute;left:21454;width:39504;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fYcMMA&#10;AADdAAAADwAAAGRycy9kb3ducmV2LnhtbESPQYvCQAyF78L+hyELe9OpskqpjrKsLnhUqwdvoRPb&#10;YidTOqN2/705CN4S3st7Xxar3jXqTl2oPRsYjxJQxIW3NZcGjvnfMAUVIrLFxjMZ+KcAq+XHYIGZ&#10;9Q/e0/0QSyUhHDI0UMXYZlqHoiKHYeRbYtEuvnMYZe1KbTt8SLhr9CRJZtphzdJQYUu/FRXXw80Z&#10;SLbrTc7nCZ1sGvc0xXyXrnNjvj77nzmoSH18m1/XWyv442/hl29kBL1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3fYcMMAAADdAAAADwAAAAAAAAAAAAAAAACYAgAAZHJzL2Rv&#10;d25yZXYueG1sUEsFBgAAAAAEAAQA9QAAAIgDAAAAAA==&#10;" fillcolor="#0070c0" stroked="f" strokeweight="1pt">
                      <v:stroke joinstyle="miter"/>
                      <v:textbox inset=",1mm,,1mm">
                        <w:txbxContent>
                          <w:p w:rsidR="00693FEF" w:rsidRPr="00DB0D9B" w:rsidRDefault="00693FEF" w:rsidP="000D0CA1">
                            <w:pPr>
                              <w:jc w:val="left"/>
                              <w:rPr>
                                <w:bCs/>
                                <w:rtl/>
                                <w:lang w:bidi="ar-SY"/>
                              </w:rPr>
                            </w:pPr>
                            <w:r>
                              <w:rPr>
                                <w:rFonts w:ascii="Adobe Arabic" w:hAnsi="Adobe Arabic" w:cs="Adobe Arabic" w:hint="cs"/>
                                <w:bCs/>
                                <w:color w:val="auto"/>
                                <w:sz w:val="36"/>
                                <w:szCs w:val="36"/>
                                <w:rtl/>
                                <w:lang w:bidi="ar-SY"/>
                              </w:rPr>
                              <w:t xml:space="preserve">        كيفية التعامل مع الآخرين:</w:t>
                            </w:r>
                          </w:p>
                        </w:txbxContent>
                      </v:textbox>
                    </v:roundrect>
                    <v:oval id="Oval 61" o:spid="_x0000_s2043"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ca1MIA&#10;AADdAAAADwAAAGRycy9kb3ducmV2LnhtbERP22oCMRB9L/QfwhT6VrNbipStUUpLQawgXf2AYTPd&#10;LE0mIYm69uuNIPg2h3Od2WJ0VhwopsGzgnpSgSDuvB64V7Dbfj29gkgZWaP1TApOlGAxv7+bYaP9&#10;kX/o0OZelBBODSowOYdGytQZcpgmPhAX7tdHh7nA2Esd8VjCnZXPVTWVDgcuDQYDfRjq/tq9U7Cq&#10;gklx/f1/Wst2s/0MdpWjVerxYXx/A5FpzDfx1b3UZX79UsPlm3KCnJ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ZxrUwgAAAN0AAAAPAAAAAAAAAAAAAAAAAJgCAABkcnMvZG93&#10;bnJldi54bWxQSwUGAAAAAAQABAD1AAAAhwMAAAAA&#10;" fillcolor="#272727 [2749]" stroked="f" strokeweight="1pt">
                      <v:stroke joinstyle="miter"/>
                      <v:shadow on="t" color="black" opacity="26214f" origin=",-.5" offset="0,3pt"/>
                    </v:oval>
                  </v:group>
                  <v:rect id="Rectangle 33" o:spid="_x0000_s2044"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D81MQA&#10;AADdAAAADwAAAGRycy9kb3ducmV2LnhtbERPTWsCMRC9F/ofwgi9SM0qIrIaxQpWD1apingcNuPu&#10;tpvJkkRd/70pCL3N433OeNqYSlzJ+dKygm4nAUGcWV1yruCwX7wPQfiArLGyTAru5GE6eX0ZY6rt&#10;jb/pugu5iCHsU1RQhFCnUvqsIIO+Y2viyJ2tMxgidLnUDm8x3FSylyQDabDk2FBgTfOCst/dxSg4&#10;HfZf/Q+3/TmdP9fHgd3Q0udtpd5azWwEIlAT/sVP90rH+d1+D/6+iSfI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A/NTEAAAA3QAAAA8AAAAAAAAAAAAAAAAAmAIAAGRycy9k&#10;b3ducmV2LnhtbFBLBQYAAAAABAAEAPUAAACJAwAAAAA=&#10;" fillcolor="#0070c0" stroked="f" strokeweight="1pt"/>
                </v:group>
                <v:group id="Google Shape;200;p17" o:spid="_x0000_s2045"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NBScMAAADdAAAADwAAAGRycy9kb3ducmV2LnhtbERPS4vCMBC+L/gfwgje&#10;1rTqilSjiLjiQQQfIN6GZmyLzaQ02bb++82CsLf5+J6zWHWmFA3VrrCsIB5GIIhTqwvOFFwv358z&#10;EM4jaywtk4IXOVgtex8LTLRt+UTN2WcihLBLUEHufZVI6dKcDLqhrYgD97C1QR9gnUldYxvCTSlH&#10;UTSVBgsODTlWtMkpfZ5/jIJdi+16HG+bw/Oxed0vX8fbISalBv1uPQfhqfP/4rd7r8P8eDK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0FJwwAAAN0AAAAP&#10;AAAAAAAAAAAAAAAAAKoCAABkcnMvZG93bnJldi54bWxQSwUGAAAAAAQABAD6AAAAmgMAAAAA&#10;">
                  <v:shape id="Google Shape;201;p17" o:spid="_x0000_s2046"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4LecMA&#10;AADdAAAADwAAAGRycy9kb3ducmV2LnhtbERPTYvCMBC9C/sfwizsTVNFtFuNsggL4kGwinsdmrGt&#10;NpNuE23990YQvM3jfc582ZlK3KhxpWUFw0EEgjizuuRcwWH/249BOI+ssbJMCu7kYLn46M0x0bbl&#10;Hd1Sn4sQwi5BBYX3dSKlywoy6Aa2Jg7cyTYGfYBNLnWDbQg3lRxF0UQaLDk0FFjTqqDskl6Ngu01&#10;9mt9/I8307/j5Pzdpod9Vir19dn9zEB46vxb/HKvdZg/HI/h+U0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4LecMAAADdAAAADwAAAAAAAAAAAAAAAACYAgAAZHJzL2Rv&#10;d25yZXYueG1sUEsFBgAAAAAEAAQA9QAAAIg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047"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TW/8QA&#10;AADdAAAADwAAAGRycy9kb3ducmV2LnhtbERP22rCQBB9F/oPywh9kbrxklKiqxSxUBQpjQVfh+yY&#10;DWZnQ3ar8e9dQfBtDuc682Vna3Gm1leOFYyGCQjiwumKSwV/+6+3DxA+IGusHZOCK3lYLl56c8y0&#10;u/AvnfNQihjCPkMFJoQmk9IXhiz6oWuII3d0rcUQYVtK3eIlhttajpPkXVqsODYYbGhlqDjl/1ZB&#10;vf/ZbdeDND8MMB9PvNmctuVGqdd+9zkDEagLT/HD/a3j/NE0hfs38QS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E1v/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2048"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ppE8MA&#10;AADdAAAADwAAAGRycy9kb3ducmV2LnhtbERPTWvCQBC9C/6HZQq91U2MiERXKaKl0FOjgt7G7JgN&#10;ZmdDdtX033cLBW/zeJ+zWPW2EXfqfO1YQTpKQBCXTtdcKdjvtm8zED4ga2wck4If8rBaDgcLzLV7&#10;8Dfdi1CJGMI+RwUmhDaX0peGLPqRa4kjd3GdxRBhV0nd4SOG20aOk2QqLdYcGwy2tDZUXoubVZD5&#10;ozllH9uzrsZ8/NrsD1kxSZV6fenf5yAC9eEp/nd/6jg/nUzh7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KppE8MAAADdAAAADwAAAAAAAAAAAAAAAACYAgAAZHJzL2Rv&#10;d25yZXYueG1sUEsFBgAAAAAEAAQA9QAAAIgDAAAAAA==&#10;" path="m1976,l417,c191,,,131,,369,,596,191,739,417,739r1559,c2203,739,2393,596,2393,369,2393,131,2203,,1976,xe" filled="f" strokecolor="white [3212]">
                    <v:path arrowok="t" o:extrusionok="f"/>
                  </v:shape>
                  <v:group id="Google Shape;204;p17" o:spid="_x0000_s2049"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hHSsQAAADdAAAADwAAAGRycy9kb3ducmV2LnhtbERPTWvCQBC9F/wPywje&#10;dBNtbYmuIqLFgwhqoXgbsmMSzM6G7JrEf+8WhN7m8T5nvuxMKRqqXWFZQTyKQBCnVhecKfg5b4df&#10;IJxH1lhaJgUPcrBc9N7mmGjb8pGak89ECGGXoILc+yqR0qU5GXQjWxEH7mprgz7AOpO6xjaEm1KO&#10;o2gqDRYcGnKsaJ1TejvdjYLvFtvVJN40+9t1/bicPw6/+5iUGvS71QyEp87/i1/unQ7z4/dP+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PhHSsQAAADdAAAA&#10;DwAAAAAAAAAAAAAAAACqAgAAZHJzL2Rvd25yZXYueG1sUEsFBgAAAAAEAAQA+gAAAJsDAAAAAA==&#10;">
                    <v:shape id="Google Shape;205;p17" o:spid="_x0000_s2050"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5GDcUA&#10;AADdAAAADwAAAGRycy9kb3ducmV2LnhtbESPQW/CMAyF75P4D5GRdpkgZUPQdQSEJk3acRS4e41p&#10;OxqnSrLS/fv5MGk3W+/5vc+b3eg6NVCIrWcDi3kGirjytuXawOn4NstBxYRssfNMBn4owm47udtg&#10;Yf2NDzSUqVYSwrFAA01KfaF1rBpyGOe+Jxbt4oPDJGuotQ14k3DX6ccsW2mHLUtDgz29NlRdy29n&#10;4Gs95uHh8PH8+VTm52V9GvqkL8bcT8f9C6hEY/o3/12/W8FfLAVXvpER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bkYNxQAAAN0AAAAPAAAAAAAAAAAAAAAAAJgCAABkcnMv&#10;ZG93bnJldi54bWxQSwUGAAAAAAQABAD1AAAAigMAAAAA&#10;" path="m227,1501v107,,226,-72,226,-167l453,167c453,84,322,1,227,1,144,1,1,84,1,167r,1167c1,1429,144,1501,227,1501xe" filled="f" stroked="f">
                      <v:path arrowok="t" o:extrusionok="f"/>
                    </v:shape>
                    <v:shape id="Google Shape;206;p17" o:spid="_x0000_s2051"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gs2sIA&#10;AADdAAAADwAAAGRycy9kb3ducmV2LnhtbERPTUvDQBC9C/6HZQRvdpMgomm3xShKezR68DjNTpPU&#10;7GzYHdP4711B6G0e73NWm9kNaqIQe88G8kUGirjxtufWwMf7y809qCjIFgfPZOCHImzWlxcrLK0/&#10;8RtNtbQqhXAs0UAnMpZax6Yjh3HhR+LEHXxwKAmGVtuApxTuBl1k2Z122HNq6HCkp46ar/rbGajq&#10;otp94i4PcozPW1eJe91bY66v5sclKKFZzuJ/99am+fntA/x9k07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aCza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2052"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oC78YA&#10;AADdAAAADwAAAGRycy9kb3ducmV2LnhtbESPQW/CMAyF70j8h8iTdoOUbSDUERCCTZrGAVH4Aabx&#10;2mqN0zUZZP9+PiBxs/We3/u8WCXXqgv1ofFsYDLOQBGX3jZcGTgd30dzUCEiW2w9k4E/CrBaDgcL&#10;zK2/8oEuRayUhHDI0UAdY5drHcqaHIax74hF+/K9wyhrX2nb41XCXaufsmymHTYsDTV2tKmp/C5+&#10;nQHa+bdzm4qXLc826bjffvrn048xjw9p/QoqUop38+36wwr+ZCr88o2Mo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oC78YAAADdAAAADwAAAAAAAAAAAAAAAACYAgAAZHJz&#10;L2Rvd25yZXYueG1sUEsFBgAAAAAEAAQA9QAAAIsDAAAAAA==&#10;" path="m822,1346v24,,60,-12,83,-35c989,1263,1013,1156,953,1072l334,108c286,25,179,1,96,48,12,108,1,215,48,298r619,965c703,1322,763,1346,822,1346xe" filled="f" stroked="f">
                      <v:path arrowok="t" o:extrusionok="f"/>
                    </v:shape>
                    <v:shape id="Google Shape;208;p17" o:spid="_x0000_s2053"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KnuMIA&#10;AADdAAAADwAAAGRycy9kb3ducmV2LnhtbERPzWrCQBC+F3yHZQq9FN1NpSrRVaRBsUejDzBmxyQ2&#10;OxuyW41v7wqF3ubj+53FqreNuFLna8cakpECQVw4U3Op4XjYDGcgfEA22DgmDXfysFoOXhaYGnfj&#10;PV3zUIoYwj5FDVUIbSqlLyqy6EeuJY7c2XUWQ4RdKU2HtxhuG/mh1ERarDk2VNjSV0XFT/5rNZxI&#10;jgMV50xNd02mvpPs/bC9aP322q/nIAL14V/8596ZOD/5TOD5TTx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kqe4wgAAAN0AAAAPAAAAAAAAAAAAAAAAAJgCAABkcnMvZG93&#10;bnJldi54bWxQSwUGAAAAAAQABAD1AAAAhwMAAAAA&#10;" path="m1287,596l275,48c191,1,84,36,48,120,1,191,25,310,120,346l1132,894v24,11,48,23,71,23c1263,917,1322,882,1358,822v36,-71,12,-190,-71,-226xe" filled="f" stroked="f">
                      <v:path arrowok="t" o:extrusionok="f"/>
                    </v:shape>
                    <v:shape id="Google Shape;209;p17" o:spid="_x0000_s2054"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NnxskA&#10;AADfAAAADwAAAGRycy9kb3ducmV2LnhtbESPQWvCQBSE74X+h+UJvRTdRFRC6ipaKIgI0lTU42v2&#10;mYRm34bs1sT++q5Q6HGYmW+Y+bI3tbhS6yrLCuJRBII4t7riQsHh422YgHAeWWNtmRTcyMFy8fgw&#10;x1Tbjt/pmvlCBAi7FBWU3jeplC4vyaAb2YY4eBfbGvRBtoXULXYBbmo5jqKZNFhxWCixodeS8q/s&#10;2yjYk/zp9v5zfd4eb8kuS+LT+TlW6mnQr15AeOr9f/ivvdEKxtPZdDKB+5/wBeTi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jNnxskAAADfAAAADwAAAAAAAAAAAAAAAACYAgAA&#10;ZHJzL2Rvd25yZXYueG1sUEsFBgAAAAAEAAQA9QAAAI4DA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rtl/>
        </w:rPr>
      </w:pPr>
      <w:r w:rsidRPr="00071F97">
        <w:rPr>
          <w:rtl/>
        </w:rPr>
        <w:t xml:space="preserve">إن التعامل بين الناس، يجب أن يكون مبنياً على الأخلاق، والمودة، فعندما يكون التعامل مبنياً على أسلوب حسن، وطريقة لبقة في الكلام، يسود عندها الاحترام المتبادل بين الناس، وبالطبع للناس أمزجة مختلفة، فمنهم الهادئ، والعصبي، والودود، والعنيد، وغير ذلك، وعندما يقدر كل شخص، ويستوعب الشخص الآخر قدر المستطاع، يؤدي ذلك إلى تجنب حدوث المشاحنات، والمشكلات بين </w:t>
      </w:r>
      <w:r w:rsidRPr="00071F97">
        <w:rPr>
          <w:rtl/>
        </w:rPr>
        <w:lastRenderedPageBreak/>
        <w:t xml:space="preserve">الناس، وبالطبع عند التقيد بالأخلاق التي يدعو إليها الدين، يشكل ذلك الصورة الواضحة عند الأسلوب </w:t>
      </w:r>
      <w:r>
        <w:rPr>
          <w:rtl/>
        </w:rPr>
        <w:t xml:space="preserve">السليم في التعامل مع الآخرين. </w:t>
      </w:r>
    </w:p>
    <w:p w:rsidR="000D0CA1" w:rsidRPr="00D74DC0" w:rsidRDefault="003C0A58" w:rsidP="000D0CA1">
      <w:pPr>
        <w:rPr>
          <w:rFonts w:asciiTheme="minorHAnsi" w:hAnsiTheme="minorHAnsi" w:hint="cs"/>
          <w:b/>
          <w:bCs/>
          <w:color w:val="C00000"/>
          <w:sz w:val="36"/>
          <w:szCs w:val="36"/>
          <w:rtl/>
          <w:lang w:bidi="ar-JO"/>
        </w:rPr>
      </w:pPr>
      <w:hyperlink r:id="rId91" w:history="1">
        <w:r w:rsidR="000D0CA1" w:rsidRPr="003C0A58">
          <w:rPr>
            <w:rStyle w:val="Hyperlink"/>
            <w:rFonts w:asciiTheme="minorHAnsi" w:hAnsiTheme="minorHAnsi"/>
            <w:b/>
            <w:bCs/>
            <w:sz w:val="36"/>
            <w:szCs w:val="36"/>
            <w:rtl/>
          </w:rPr>
          <w:t>خطوات للتعامل مع الآخرين</w:t>
        </w:r>
        <w:r w:rsidR="000D0CA1" w:rsidRPr="003C0A58">
          <w:rPr>
            <w:rStyle w:val="Hyperlink"/>
            <w:rFonts w:asciiTheme="minorHAnsi" w:hAnsiTheme="minorHAnsi" w:hint="cs"/>
            <w:b/>
            <w:bCs/>
            <w:sz w:val="36"/>
            <w:szCs w:val="36"/>
            <w:rtl/>
          </w:rPr>
          <w:t>:</w:t>
        </w:r>
      </w:hyperlink>
    </w:p>
    <w:p w:rsidR="000D0CA1" w:rsidRPr="00D74DC0" w:rsidRDefault="000D0CA1">
      <w:pPr>
        <w:pStyle w:val="ListParagraph"/>
        <w:numPr>
          <w:ilvl w:val="0"/>
          <w:numId w:val="42"/>
        </w:numPr>
        <w:jc w:val="both"/>
        <w:rPr>
          <w:rFonts w:ascii="Sakkal Majalla" w:hAnsi="Sakkal Majalla" w:cs="Sakkal Majalla"/>
          <w:color w:val="002060"/>
          <w:sz w:val="34"/>
          <w:szCs w:val="34"/>
          <w:rtl/>
        </w:rPr>
      </w:pPr>
      <w:r w:rsidRPr="00D74DC0">
        <w:rPr>
          <w:rFonts w:ascii="Sakkal Majalla" w:hAnsi="Sakkal Majalla" w:cs="Sakkal Majalla"/>
          <w:color w:val="002060"/>
          <w:sz w:val="34"/>
          <w:szCs w:val="34"/>
          <w:rtl/>
        </w:rPr>
        <w:t>بدء اليوم بابتسامة عندما نحافظ على ابتسامتنا وخصوصاً عند الاستيقاظ من النوم، أو الوصول إلى العمل، يساهم ذلك في كسب مودة الآخرين، واحترامهم، وبالتالي نستطيع التهوين من ضغط العمل، وزيادة الاحترام المتبادل، بين الزملاء، ومع الناس.</w:t>
      </w:r>
    </w:p>
    <w:p w:rsidR="000D0CA1" w:rsidRPr="00D74DC0" w:rsidRDefault="0059540C">
      <w:pPr>
        <w:pStyle w:val="ListParagraph"/>
        <w:numPr>
          <w:ilvl w:val="0"/>
          <w:numId w:val="42"/>
        </w:numPr>
        <w:jc w:val="both"/>
        <w:rPr>
          <w:rFonts w:ascii="Sakkal Majalla" w:hAnsi="Sakkal Majalla" w:cs="Sakkal Majalla"/>
          <w:color w:val="002060"/>
          <w:sz w:val="34"/>
          <w:szCs w:val="34"/>
          <w:rtl/>
        </w:rPr>
      </w:pPr>
      <w:r>
        <w:rPr>
          <w:rFonts w:ascii="Sakkal Majalla" w:hAnsi="Sakkal Majalla"/>
          <w:noProof/>
          <w:color w:val="002060"/>
          <w:sz w:val="34"/>
          <w:rtl/>
        </w:rPr>
        <w:drawing>
          <wp:anchor distT="0" distB="0" distL="114300" distR="114300" simplePos="0" relativeHeight="252335104" behindDoc="0" locked="0" layoutInCell="1" allowOverlap="1" wp14:anchorId="72B01E6B" wp14:editId="555A3831">
            <wp:simplePos x="0" y="0"/>
            <wp:positionH relativeFrom="column">
              <wp:posOffset>-190500</wp:posOffset>
            </wp:positionH>
            <wp:positionV relativeFrom="paragraph">
              <wp:posOffset>706755</wp:posOffset>
            </wp:positionV>
            <wp:extent cx="2891155" cy="2180590"/>
            <wp:effectExtent l="0" t="0" r="4445" b="0"/>
            <wp:wrapSquare wrapText="bothSides"/>
            <wp:docPr id="1290" name="صورة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 name="Auction-bro.png"/>
                    <pic:cNvPicPr/>
                  </pic:nvPicPr>
                  <pic:blipFill rotWithShape="1">
                    <a:blip r:embed="rId92" cstate="print">
                      <a:extLst>
                        <a:ext uri="{28A0092B-C50C-407E-A947-70E740481C1C}">
                          <a14:useLocalDpi xmlns:a14="http://schemas.microsoft.com/office/drawing/2010/main" val="0"/>
                        </a:ext>
                      </a:extLst>
                    </a:blip>
                    <a:srcRect t="11079" b="13466"/>
                    <a:stretch/>
                  </pic:blipFill>
                  <pic:spPr bwMode="auto">
                    <a:xfrm>
                      <a:off x="0" y="0"/>
                      <a:ext cx="2891155" cy="2180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D0CA1" w:rsidRPr="00D74DC0">
        <w:rPr>
          <w:rFonts w:ascii="Sakkal Majalla" w:hAnsi="Sakkal Majalla" w:cs="Sakkal Majalla"/>
          <w:color w:val="002060"/>
          <w:sz w:val="34"/>
          <w:szCs w:val="34"/>
          <w:rtl/>
        </w:rPr>
        <w:t>تقديم المساعدة للآخرين من الجميل جداً، أن نقوم بمساعدة الآخرين في قدر استطاعتنا على ذلك، وخصوصاً عندما يطلب أحدٌ منا تقديم يد المساعدة له، وبالتالي نستطيع صنع جو من المحبة والتآلف مع الآخرين.</w:t>
      </w:r>
    </w:p>
    <w:p w:rsidR="000D0CA1" w:rsidRPr="00D74DC0" w:rsidRDefault="000D0CA1">
      <w:pPr>
        <w:pStyle w:val="ListParagraph"/>
        <w:numPr>
          <w:ilvl w:val="0"/>
          <w:numId w:val="42"/>
        </w:numPr>
        <w:jc w:val="both"/>
        <w:rPr>
          <w:rFonts w:ascii="Sakkal Majalla" w:hAnsi="Sakkal Majalla" w:cs="Sakkal Majalla"/>
          <w:color w:val="002060"/>
          <w:sz w:val="34"/>
          <w:szCs w:val="34"/>
          <w:rtl/>
        </w:rPr>
      </w:pPr>
      <w:r w:rsidRPr="00D74DC0">
        <w:rPr>
          <w:rFonts w:ascii="Sakkal Majalla" w:hAnsi="Sakkal Majalla" w:cs="Sakkal Majalla"/>
          <w:color w:val="002060"/>
          <w:sz w:val="34"/>
          <w:szCs w:val="34"/>
          <w:rtl/>
        </w:rPr>
        <w:t>احترام الوقت والمواعيد عندما نتفق مع غيرنا على اللقاء في موعد محدد، أو القيام بعمل ما بناءً على وقت متفق عليه، من الواجب علينا الالتزام والتقيد بما تم الاتفاق عليه، وبحال حصل معنا أي ظرف، أو عائق أدى إلى تأخرنا عن القيام بما تم الاتفاق عليه، من الواجب الاتصال وطلب تأجيل الموعد، والاعتذار وتوضيح السبب</w:t>
      </w:r>
    </w:p>
    <w:p w:rsidR="000D0CA1" w:rsidRPr="002563F8" w:rsidRDefault="000D0CA1">
      <w:pPr>
        <w:pStyle w:val="ListParagraph"/>
        <w:numPr>
          <w:ilvl w:val="0"/>
          <w:numId w:val="42"/>
        </w:numPr>
        <w:jc w:val="both"/>
        <w:rPr>
          <w:rFonts w:ascii="Sakkal Majalla" w:hAnsi="Sakkal Majalla" w:cs="Sakkal Majalla"/>
          <w:color w:val="002060"/>
          <w:sz w:val="34"/>
          <w:szCs w:val="34"/>
        </w:rPr>
      </w:pPr>
      <w:r w:rsidRPr="00D74DC0">
        <w:rPr>
          <w:rFonts w:ascii="Sakkal Majalla" w:hAnsi="Sakkal Majalla" w:cs="Sakkal Majalla"/>
          <w:color w:val="002060"/>
          <w:sz w:val="34"/>
          <w:szCs w:val="34"/>
          <w:rtl/>
        </w:rPr>
        <w:t xml:space="preserve">الرد المؤدب على الآخرين عند بدء المكالمة أو الانتهاء منها، من الواجب علينا بدأها بتحية مناسبة لوقت إجرائها، وإنهاؤها بطريقة لبقة، </w:t>
      </w:r>
    </w:p>
    <w:p w:rsidR="000D0CA1" w:rsidRPr="00D74DC0" w:rsidRDefault="000D0CA1">
      <w:pPr>
        <w:pStyle w:val="ListParagraph"/>
        <w:numPr>
          <w:ilvl w:val="0"/>
          <w:numId w:val="42"/>
        </w:numPr>
        <w:jc w:val="both"/>
        <w:rPr>
          <w:rFonts w:ascii="Sakkal Majalla" w:hAnsi="Sakkal Majalla" w:cs="Sakkal Majalla"/>
          <w:color w:val="002060"/>
          <w:sz w:val="34"/>
          <w:szCs w:val="34"/>
          <w:rtl/>
        </w:rPr>
      </w:pPr>
      <w:r w:rsidRPr="00D74DC0">
        <w:rPr>
          <w:rFonts w:ascii="Sakkal Majalla" w:hAnsi="Sakkal Majalla" w:cs="Sakkal Majalla"/>
          <w:color w:val="002060"/>
          <w:sz w:val="34"/>
          <w:szCs w:val="34"/>
          <w:rtl/>
        </w:rPr>
        <w:t>التعامل بتواضع مع الآخرين عند التواجد في مجلس، وخصوصاً بوجود أشخاص نراهم، ونتعرف عليهم للمرة الأولى، يفضل التحدث معهم بالأمور العمومية، وعدم التطرق إلى الخصوصيات، وعدم تعداد الامتيازات التي نمتلكها، أو التي تشير إلينا، وذلك من شأنه تكوين صورة بسيطة ومتواضعة عند الآخرين، وخصوصاً الابتعاد عن التبجح، والجلوس بطريقة لبقة، وعدم وضع القدم فوق الأخرى، لما يسببه هذا الأسلوب في الجلوس من قلة في احترام الآخرين.</w:t>
      </w:r>
    </w:p>
    <w:p w:rsidR="000D0CA1" w:rsidRDefault="000D0CA1">
      <w:pPr>
        <w:pStyle w:val="ListParagraph"/>
        <w:numPr>
          <w:ilvl w:val="0"/>
          <w:numId w:val="42"/>
        </w:numPr>
        <w:jc w:val="both"/>
        <w:rPr>
          <w:rFonts w:ascii="Sakkal Majalla" w:hAnsi="Sakkal Majalla" w:cs="Sakkal Majalla"/>
          <w:color w:val="002060"/>
          <w:sz w:val="34"/>
          <w:szCs w:val="34"/>
        </w:rPr>
      </w:pPr>
      <w:r w:rsidRPr="00D74DC0">
        <w:rPr>
          <w:rFonts w:ascii="Sakkal Majalla" w:hAnsi="Sakkal Majalla" w:cs="Sakkal Majalla"/>
          <w:color w:val="002060"/>
          <w:sz w:val="34"/>
          <w:szCs w:val="34"/>
          <w:rtl/>
        </w:rPr>
        <w:t xml:space="preserve">تجنب التحدث عن عيوب الآخرين </w:t>
      </w:r>
    </w:p>
    <w:p w:rsidR="000D0CA1" w:rsidRDefault="000D0CA1" w:rsidP="000D0CA1">
      <w:pPr>
        <w:pageBreakBefore/>
        <w:rPr>
          <w:b/>
          <w:bCs/>
          <w:rtl/>
        </w:rPr>
      </w:pPr>
      <w:r>
        <w:rPr>
          <w:noProof/>
        </w:rPr>
        <w:lastRenderedPageBreak/>
        <mc:AlternateContent>
          <mc:Choice Requires="wpg">
            <w:drawing>
              <wp:inline distT="0" distB="0" distL="0" distR="0" wp14:anchorId="389EBACE" wp14:editId="3C714342">
                <wp:extent cx="5731510" cy="474980"/>
                <wp:effectExtent l="0" t="0" r="2540" b="1270"/>
                <wp:docPr id="256545"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256546" name="Group 256587"/>
                        <wpg:cNvGrpSpPr>
                          <a:grpSpLocks/>
                        </wpg:cNvGrpSpPr>
                        <wpg:grpSpPr bwMode="auto">
                          <a:xfrm>
                            <a:off x="0" y="0"/>
                            <a:ext cx="60883" cy="5050"/>
                            <a:chOff x="0" y="159"/>
                            <a:chExt cx="60891" cy="5058"/>
                          </a:xfrm>
                        </wpg:grpSpPr>
                        <wpg:grpSp>
                          <wpg:cNvPr id="256547" name="Group 256588"/>
                          <wpg:cNvGrpSpPr>
                            <a:grpSpLocks/>
                          </wpg:cNvGrpSpPr>
                          <wpg:grpSpPr bwMode="auto">
                            <a:xfrm>
                              <a:off x="48488" y="159"/>
                              <a:ext cx="12403" cy="5058"/>
                              <a:chOff x="42218" y="223"/>
                              <a:chExt cx="18094" cy="7110"/>
                            </a:xfrm>
                          </wpg:grpSpPr>
                          <wps:wsp>
                            <wps:cNvPr id="256548"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693FEF" w:rsidRPr="00BB0D09" w:rsidRDefault="00693FEF" w:rsidP="000D0CA1">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0D0CA1">
                                  <w:pPr>
                                    <w:pStyle w:val="NoSpacing"/>
                                    <w:keepNext/>
                                    <w:rPr>
                                      <w:rtl/>
                                      <w:lang w:bidi="ar-SY"/>
                                    </w:rPr>
                                  </w:pPr>
                                </w:p>
                                <w:p w:rsidR="00693FEF" w:rsidRDefault="00693FEF" w:rsidP="000D0CA1">
                                  <w:pPr>
                                    <w:jc w:val="left"/>
                                    <w:rPr>
                                      <w:b/>
                                      <w:bCs/>
                                      <w:rtl/>
                                    </w:rPr>
                                  </w:pPr>
                                </w:p>
                              </w:txbxContent>
                            </wps:txbx>
                            <wps:bodyPr rot="0" vert="horz" wrap="square" lIns="91440" tIns="45720" rIns="91440" bIns="45720" anchor="ctr" anchorCtr="0" upright="1">
                              <a:noAutofit/>
                            </wps:bodyPr>
                          </wps:wsp>
                          <wps:wsp>
                            <wps:cNvPr id="256549"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56550"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56551" name="Group 227"/>
                        <wpg:cNvGrpSpPr>
                          <a:grpSpLocks/>
                        </wpg:cNvGrpSpPr>
                        <wpg:grpSpPr bwMode="auto">
                          <a:xfrm>
                            <a:off x="56772" y="1605"/>
                            <a:ext cx="2465" cy="1976"/>
                            <a:chOff x="15206" y="34439"/>
                            <a:chExt cx="10267" cy="8230"/>
                          </a:xfrm>
                        </wpg:grpSpPr>
                        <wps:wsp>
                          <wps:cNvPr id="256552"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53"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54"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55"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56"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57"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58"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59"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60"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61"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62"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055"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">
                <v:group id="Group 256587" o:spid="_x0000_s2056"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3ccILIAAAA&#10;3wAAAA8AAAAAAAAAAAAAAAAAqgIAAGRycy9kb3ducmV2LnhtbFBLBQYAAAAABAAEAPoAAACfAwAA&#10;AAA=&#10;">
                  <v:group id="Group 256588" o:spid="_x0000_s2057"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KQ1RnIAAAA&#10;3wAAAA8AAAAAAAAAAAAAAAAAqgIAAGRycy9kb3ducmV2LnhtbFBLBQYAAAAABAAEAPoAAACfAwAA&#10;AAA=&#10;">
                    <v:roundrect id="Rectangle: Rounded Corners 55" o:spid="_x0000_s2058"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U1fsYA&#10;AADfAAAADwAAAGRycy9kb3ducmV2LnhtbERPz2vCMBS+D/wfwhO8zXROZXZGGRuKl+FWFTw+mmdb&#10;bF5KEmv1r18Owo4f3+/5sjO1aMn5yrKCl2ECgji3uuJCwX63en4D4QOyxtoyKbiRh+Wi9zTHVNsr&#10;/1KbhULEEPYpKihDaFIpfV6SQT+0DXHkTtYZDBG6QmqH1xhuajlKkqk0WHFsKLGhz5Lyc3YxCtx5&#10;d3z92a67dXHI2q/x/fvE25lSg3738Q4iUBf+xQ/3RisYTaaTcRwc/8Qv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U1fsYAAADfAAAADwAAAAAAAAAAAAAAAACYAgAAZHJz&#10;L2Rvd25yZXYueG1sUEsFBgAAAAAEAAQA9QAAAIsDAAAAAA==&#10;" fillcolor="#00b050" stroked="f" strokeweight="1pt">
                      <v:stroke joinstyle="miter"/>
                      <v:textbox>
                        <w:txbxContent>
                          <w:p w:rsidR="00693FEF" w:rsidRPr="00BB0D09" w:rsidRDefault="00693FEF" w:rsidP="000D0CA1">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0D0CA1">
                            <w:pPr>
                              <w:pStyle w:val="NoSpacing"/>
                              <w:keepNext/>
                              <w:rPr>
                                <w:rtl/>
                                <w:lang w:bidi="ar-SY"/>
                              </w:rPr>
                            </w:pPr>
                          </w:p>
                          <w:p w:rsidR="00693FEF" w:rsidRDefault="00693FEF" w:rsidP="000D0CA1">
                            <w:pPr>
                              <w:jc w:val="left"/>
                              <w:rPr>
                                <w:b/>
                                <w:bCs/>
                                <w:rtl/>
                              </w:rPr>
                            </w:pPr>
                          </w:p>
                        </w:txbxContent>
                      </v:textbox>
                    </v:roundrect>
                    <v:oval id="Oval 61" o:spid="_x0000_s2059"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HpB8cA&#10;AADfAAAADwAAAGRycy9kb3ducmV2LnhtbESPQWvCQBSE74L/YXlCb7qpuFpTVxGx0EsO1fTQ2yP7&#10;TEKzb0N2NfHfdwWhx2FmvmE2u8E24kadrx1reJ0lIIgLZ2ouNeTnj+kbCB+QDTaOScOdPOy249EG&#10;U+N6/qLbKZQiQtinqKEKoU2l9EVFFv3MtcTRu7jOYoiyK6XpsI9w28h5kiylxZrjQoUtHSoqfk9X&#10;q8Ekq1qZXGWXfN9nd/WzlsfvTOuXybB/BxFoCP/hZ/vTaJirpVqs4fEnfgG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x6QfHAAAA3wAAAA8AAAAAAAAAAAAAAAAAmAIAAGRy&#10;cy9kb3ducmV2LnhtbFBLBQYAAAAABAAEAPUAAACMAwAAAAA=&#10;" fillcolor="#272727 [2749]" stroked="f" strokeweight="1pt">
                      <v:stroke joinstyle="miter"/>
                      <v:shadow on="t" color="black" opacity="26213f" origin=",-.5" offset="0,3pt"/>
                    </v:oval>
                  </v:group>
                  <v:rect id="Rectangle 256591" o:spid="_x0000_s2060"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VuwMYA&#10;AADfAAAADwAAAGRycy9kb3ducmV2LnhtbESPz0rDQBDG70LfYRnBm91YTQlpt6VVBHsQ2rQPMGTH&#10;JJidDbtrk769cxA8fnz/+K23k+vVlULsPBt4mmegiGtvO24MXM7vjwWomJAt9p7JwI0ibDezuzWW&#10;1o98omuVGiUjHEs00KY0lFrHuiWHce4HYvG+fHCYRIZG24CjjLteL7JsqR12LA8tDvTaUv1d/TgD&#10;i6Jr9mHcvxzpczwdirfb8+FYGfNwP+1WoBJN6T/81/6w0suXeS4EwiMs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VuwMYAAADfAAAADwAAAAAAAAAAAAAAAACYAgAAZHJz&#10;L2Rvd25yZXYueG1sUEsFBgAAAAAEAAQA9QAAAIsDAAAAAA==&#10;" fillcolor="#00b050" stroked="f" strokeweight="1pt"/>
                </v:group>
                <v:group id="Group 227" o:spid="_x0000_s2061"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x+K8cAAADf&#10;AAAADwAAAAAAAAAAAAAAAACqAgAAZHJzL2Rvd25yZXYueG1sUEsFBgAAAAAEAAQA+gAAAJ4DAAAA&#10;AA==&#10;">
                  <v:shape id="Freeform: Shape 256593" o:spid="_x0000_s2062"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nas8cA&#10;AADfAAAADwAAAGRycy9kb3ducmV2LnhtbESPQWvCQBSE7wX/w/KE3uqmKRGJrlIUoZdAG0X09sg+&#10;k8Xs25Ddxvjvu4VCj8PMfMOsNqNtxUC9N44VvM4SEMSV04ZrBcfD/mUBwgdkja1jUvAgD5v15GmF&#10;uXZ3/qKhDLWIEPY5KmhC6HIpfdWQRT9zHXH0rq63GKLsa6l7vEe4bWWaJHNp0XBcaLCjbUPVrfy2&#10;CsrhfDoURfh8uxhbP8ypGPc7rdTzdHxfggg0hv/wX/tDK0izeZal8Psnfg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Z2rPHAAAA3wAAAA8AAAAAAAAAAAAAAAAAmAIAAGRy&#10;cy9kb3ducmV2LnhtbFBLBQYAAAAABAAEAPUAAACMAw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063"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HYp8UA&#10;AADfAAAADwAAAGRycy9kb3ducmV2LnhtbESP0WrCQBRE3wv+w3KFvtWNkYikriKCReiT0Q+4zV43&#10;wezdkN0msV/fFQQfh5k5w6y3o21ET52vHSuYzxIQxKXTNRsFl/PhYwXCB2SNjWNScCcP283kbY25&#10;dgOfqC+CERHCPkcFVQhtLqUvK7LoZ64ljt7VdRZDlJ2RusMhwm0j0yRZSos1x4UKW9pXVN6KX6vA&#10;X05mdRjSLzPsKC2Of99943+Uep+Ou08QgcbwCj/bR60gzZZZtoDHn/gF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sdinxQAAAN8AAAAPAAAAAAAAAAAAAAAAAJgCAABkcnMv&#10;ZG93bnJldi54bWxQSwUGAAAAAAQABAD1AAAAigMAAAAA&#10;" fillcolor="white [3212]" stroked="f" strokeweight="1pt">
                    <v:stroke joinstyle="miter"/>
                  </v:roundrect>
                  <v:roundrect id="Rectangle: Rounded Corners 256595" o:spid="_x0000_s2064"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hA08UA&#10;AADfAAAADwAAAGRycy9kb3ducmV2LnhtbESP0WrCQBRE3wv+w3KFvtWNwYikriKCReiT0Q+4zV43&#10;wezdkN0msV/fFQQfh5k5w6y3o21ET52vHSuYzxIQxKXTNRsFl/PhYwXCB2SNjWNScCcP283kbY25&#10;dgOfqC+CERHCPkcFVQhtLqUvK7LoZ64ljt7VdRZDlJ2RusMhwm0j0yRZSos1x4UKW9pXVN6KX6vA&#10;X05mdRjSLzPsKC2Of99943+Uep+Ou08QgcbwCj/bR60gzZZZtoDHn/gF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WEDTxQAAAN8AAAAPAAAAAAAAAAAAAAAAAJgCAABkcnMv&#10;ZG93bnJldi54bWxQSwUGAAAAAAQABAD1AAAAigMAAAAA&#10;" fillcolor="white [3212]" stroked="f" strokeweight="1pt">
                    <v:stroke joinstyle="miter"/>
                  </v:roundrect>
                  <v:roundrect id="Rectangle: Rounded Corners 256596" o:spid="_x0000_s2065"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TlSMUA&#10;AADfAAAADwAAAGRycy9kb3ducmV2LnhtbESP0YrCMBRE3xf8h3AF39bUQkW6RpEFF8Enqx9wbe6m&#10;ZZub0sS269cbQfBxmJkzzHo72kb01PnasYLFPAFBXDpds1FwOe8/VyB8QNbYOCYF/+Rhu5l8rDHX&#10;buAT9UUwIkLY56igCqHNpfRlRRb93LXE0ft1ncUQZWek7nCIcNvINEmW0mLNcaHClr4rKv+Km1Xg&#10;Lyez2g/pjxl2lBaH+7Fv/FWp2XTcfYEINIZ3+NU+aAVptsyyDJ5/4heQm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FOVIxQAAAN8AAAAPAAAAAAAAAAAAAAAAAJgCAABkcnMv&#10;ZG93bnJldi54bWxQSwUGAAAAAAQABAD1AAAAigMAAAAA&#10;" fillcolor="white [3212]" stroked="f" strokeweight="1pt">
                    <v:stroke joinstyle="miter"/>
                  </v:roundrect>
                  <v:roundrect id="Rectangle: Rounded Corners 256597" o:spid="_x0000_s2066"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Z7P8YA&#10;AADfAAAADwAAAGRycy9kb3ducmV2LnhtbESPwWrDMBBE74X+g9hCbo1cg01woxgTSAn0FDcfsLG2&#10;som1MpZqu/36KBDocZiZN8y2XGwvJhp951jB2zoBQdw43bFRcP46vG5A+ICssXdMCn7JQ7l7ftpi&#10;od3MJ5rqYESEsC9QQRvCUEjpm5Ys+rUbiKP37UaLIcrRSD3iHOG2l2mS5NJix3GhxYH2LTXX+scq&#10;8OeT2Rzm9MPMFaX18e9z6v1FqdXLUr2DCLSE//CjfdQK0izPshzuf+IXkL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Z7P8YAAADfAAAADwAAAAAAAAAAAAAAAACYAgAAZHJz&#10;L2Rvd25yZXYueG1sUEsFBgAAAAAEAAQA9QAAAIsDAAAAAA==&#10;" fillcolor="white [3212]" stroked="f" strokeweight="1pt">
                    <v:stroke joinstyle="miter"/>
                  </v:roundrect>
                  <v:roundrect id="Rectangle: Rounded Corners 256598" o:spid="_x0000_s2067"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repMYA&#10;AADfAAAADwAAAGRycy9kb3ducmV2LnhtbESP0WrCQBRE3wX/YbmFvummgViJriKCIvTJNB9wzd5u&#10;QrN3Q3ZN0n59tyD4OMzMGWa7n2wrBup941jB2zIBQVw53bBRUH6eFmsQPiBrbB2Tgh/ysN/NZ1vM&#10;tRv5SkMRjIgQ9jkqqEPocil9VZNFv3QdcfS+XG8xRNkbqXscI9y2Mk2SlbTYcFyosaNjTdV3cbcK&#10;fHk169OYns14oLS4/H4Mrb8p9foyHTYgAk3hGX60L1pBmq2y7B3+/8QvIH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4repMYAAADfAAAADwAAAAAAAAAAAAAAAACYAgAAZHJz&#10;L2Rvd25yZXYueG1sUEsFBgAAAAAEAAQA9QAAAIsDAAAAAA==&#10;" fillcolor="white [3212]" stroked="f" strokeweight="1pt">
                    <v:stroke joinstyle="miter"/>
                  </v:roundrect>
                  <v:roundrect id="Rectangle: Rounded Corners 256599" o:spid="_x0000_s2068"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VK1sEA&#10;AADfAAAADwAAAGRycy9kb3ducmV2LnhtbERPzYrCMBC+L/gOYQRva2qhItUoIiiCJ7s+wNiMabGZ&#10;lCa21affHBb2+PH9b3ajbURPna8dK1jMExDEpdM1GwW3n+P3CoQPyBobx6TgTR5228nXBnPtBr5S&#10;XwQjYgj7HBVUIbS5lL6syKKfu5Y4cg/XWQwRdkbqDocYbhuZJslSWqw5NlTY0qGi8lm8rAJ/u5rV&#10;cUhPZthTWpw/l77xd6Vm03G/BhFoDP/iP/dZK0izZZbFwfFP/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VStbBAAAA3wAAAA8AAAAAAAAAAAAAAAAAmAIAAGRycy9kb3du&#10;cmV2LnhtbFBLBQYAAAAABAAEAPUAAACGAwAAAAA=&#10;" fillcolor="white [3212]" stroked="f" strokeweight="1pt">
                    <v:stroke joinstyle="miter"/>
                  </v:roundrect>
                  <v:roundrect id="Rectangle: Rounded Corners 256600" o:spid="_x0000_s2069"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nvTcUA&#10;AADfAAAADwAAAGRycy9kb3ducmV2LnhtbESP0WrCQBRE3wv+w3IF3+qmgYimriKCReiT0Q+4Zm83&#10;odm7IbsmqV/fFQQfh5k5w6y3o21ET52vHSv4mCcgiEunazYKLufD+xKED8gaG8ek4I88bDeTtzXm&#10;2g18or4IRkQI+xwVVCG0uZS+rMiin7uWOHo/rrMYouyM1B0OEW4bmSbJQlqsOS5U2NK+ovK3uFkF&#10;/nIyy8OQfplhR2lxvH/3jb8qNZuOu08QgcbwCj/bR60gzRZZtoLHn/gF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We9NxQAAAN8AAAAPAAAAAAAAAAAAAAAAAJgCAABkcnMv&#10;ZG93bnJldi54bWxQSwUGAAAAAAQABAD1AAAAigMAAAAA&#10;" fillcolor="white [3212]" stroked="f" strokeweight="1pt">
                    <v:stroke joinstyle="miter"/>
                  </v:roundrect>
                  <v:roundrect id="Rectangle: Rounded Corners 256601" o:spid="_x0000_s2070"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MbcQA&#10;AADfAAAADwAAAGRycy9kb3ducmV2LnhtbESPzYrCMBSF9wPzDuEOuJumFizSMYoIiuDK6gPcae6k&#10;ZZqb0sS2+vRmIbg8nD++1WayrRio941jBfMkBUFcOd2wUXC97L+XIHxA1tg6JgV38rBZf36ssNBu&#10;5DMNZTAijrAvUEEdQldI6auaLPrEdcTR+3O9xRBlb6TucYzjtpVZmubSYsPxocaOdjVV/+XNKvDX&#10;s1nux+xgxi1l5fFxGlr/q9Tsa9r+gAg0hXf41T5qBdkiX+SRIPJEFp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PjG3EAAAA3wAAAA8AAAAAAAAAAAAAAAAAmAIAAGRycy9k&#10;b3ducmV2LnhtbFBLBQYAAAAABAAEAPUAAACJAwAAAAA=&#10;" fillcolor="white [3212]" stroked="f" strokeweight="1pt">
                    <v:stroke joinstyle="miter"/>
                  </v:roundrect>
                  <v:roundrect id="Rectangle: Rounded Corners 256602" o:spid="_x0000_s2071"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Mp9sUA&#10;AADfAAAADwAAAGRycy9kb3ducmV2LnhtbESP0YrCMBRE3xf8h3AF39bUgkW6RhHBRfDJrh9wt7mm&#10;xeamNLHt+vVGEPZxmJkzzHo72kb01PnasYLFPAFBXDpds1Fw+Tl8rkD4gKyxcUwK/sjDdjP5WGOu&#10;3cBn6otgRISwz1FBFUKbS+nLiiz6uWuJo3d1ncUQZWek7nCIcNvINEkyabHmuFBhS/uKyltxtwr8&#10;5WxWhyH9NsOO0uL4OPWN/1VqNh13XyACjeE//G4ftYJ0mS2zBbz+xC8gN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Qyn2xQAAAN8AAAAPAAAAAAAAAAAAAAAAAJgCAABkcnMv&#10;ZG93bnJldi54bWxQSwUGAAAAAAQABAD1AAAAigMAAAAA&#10;" fillcolor="white [3212]" stroked="f" strokeweight="1pt">
                    <v:stroke joinstyle="miter"/>
                  </v:roundrect>
                  <v:roundrect id="Rectangle: Rounded Corners 256603" o:spid="_x0000_s2072"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G3gcUA&#10;AADfAAAADwAAAGRycy9kb3ducmV2LnhtbESPUWvCMBSF34X9h3AHe9N0AYtUo4igCHuy8wdcm2ta&#10;bG5Kk7V1v34ZDPZ4OOd8h7PZTa4VA/Wh8azhfZGBIK68adhquH4e5ysQISIbbD2ThicF2G1fZhss&#10;jB/5QkMZrUgQDgVqqGPsCilDVZPDsPAdcfLuvncYk+ytND2OCe5aqbIslw4bTgs1dnSoqXqUX05D&#10;uF7s6jiqkx33pMrz98fQhpvWb6/Tfg0i0hT/w3/ts9GglvkyV/D7J30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kbeBxQAAAN8AAAAPAAAAAAAAAAAAAAAAAJgCAABkcnMv&#10;ZG93bnJldi54bWxQSwUGAAAAAAQABAD1AAAAigMAAAAA&#10;" fillcolor="white [3212]" stroked="f" strokeweight="1pt">
                    <v:stroke joinstyle="miter"/>
                  </v:roundrect>
                </v:group>
                <w10:wrap anchorx="page"/>
                <w10:anchorlock/>
              </v:group>
            </w:pict>
          </mc:Fallback>
        </mc:AlternateContent>
      </w:r>
    </w:p>
    <w:p w:rsidR="000D0CA1" w:rsidRDefault="003C0A58" w:rsidP="000D0CA1">
      <w:pPr>
        <w:rPr>
          <w:rtl/>
        </w:rPr>
      </w:pPr>
      <w:hyperlink r:id="rId93" w:history="1">
        <w:r w:rsidR="000D0CA1" w:rsidRPr="003C0A58">
          <w:rPr>
            <w:rStyle w:val="Hyperlink"/>
            <w:rFonts w:hint="cs"/>
            <w:rtl/>
          </w:rPr>
          <w:t>عزيزي المتدرب اذكر خطوات أخرى لنجاح التعامل مع الآخرين واشرح فعالية هذه الخطوات</w:t>
        </w:r>
      </w:hyperlink>
      <w:r w:rsidR="000D0CA1">
        <w:rPr>
          <w:rFonts w:hint="cs"/>
          <w:rtl/>
        </w:rPr>
        <w:t>.</w:t>
      </w:r>
    </w:p>
    <w:p w:rsidR="00687885" w:rsidRDefault="00687885" w:rsidP="00687885">
      <w:pPr>
        <w:ind w:left="-514"/>
        <w:rPr>
          <w:rtl/>
        </w:rPr>
      </w:pPr>
      <w:r>
        <w:rPr>
          <w:noProof/>
        </w:rPr>
        <mc:AlternateContent>
          <mc:Choice Requires="wps">
            <w:drawing>
              <wp:inline distT="0" distB="0" distL="0" distR="0" wp14:anchorId="1DE639E8" wp14:editId="4C4DEC63">
                <wp:extent cx="6337300" cy="2050709"/>
                <wp:effectExtent l="0" t="0" r="25400" b="26035"/>
                <wp:docPr id="12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0" cy="2050709"/>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073" style="width:499pt;height:161.4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" fillcolor="#fff2cc [663]" strokecolor="#ffc000" strokeweight="1pt">
                <v:stroke joinstyle="miter"/>
                <v:textbox inset="0,3mm,0">
                  <w:txbxContent>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jc w:val="center"/>
                        <w:rPr>
                          <w:sz w:val="22"/>
                          <w:szCs w:val="28"/>
                          <w:rtl/>
                          <w:lang w:bidi="ar-SY"/>
                        </w:rPr>
                      </w:pPr>
                    </w:p>
                  </w:txbxContent>
                </v:textbox>
                <w10:wrap anchorx="page"/>
                <w10:anchorlock/>
              </v:roundrect>
            </w:pict>
          </mc:Fallback>
        </mc:AlternateContent>
      </w:r>
    </w:p>
    <w:p w:rsidR="000D0CA1" w:rsidRDefault="000D0CA1" w:rsidP="000D0CA1">
      <w:pPr>
        <w:rPr>
          <w:b/>
          <w:bCs/>
          <w:color w:val="C00000"/>
          <w:rtl/>
        </w:rPr>
      </w:pPr>
      <w:r>
        <w:rPr>
          <w:noProof/>
          <w:rtl/>
        </w:rPr>
        <mc:AlternateContent>
          <mc:Choice Requires="wpg">
            <w:drawing>
              <wp:inline distT="0" distB="0" distL="0" distR="0" wp14:anchorId="68CED4E7" wp14:editId="61CA9767">
                <wp:extent cx="5727700" cy="471805"/>
                <wp:effectExtent l="0" t="0" r="6350" b="61595"/>
                <wp:docPr id="1291"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1292" name="Group 256571"/>
                        <wpg:cNvGrpSpPr/>
                        <wpg:grpSpPr>
                          <a:xfrm>
                            <a:off x="0" y="0"/>
                            <a:ext cx="5727700" cy="471805"/>
                            <a:chOff x="0" y="0"/>
                            <a:chExt cx="6131268" cy="505879"/>
                          </a:xfrm>
                        </wpg:grpSpPr>
                        <wpg:grpSp>
                          <wpg:cNvPr id="1293" name="Group 3653"/>
                          <wpg:cNvGrpSpPr/>
                          <wpg:grpSpPr>
                            <a:xfrm>
                              <a:off x="4737798" y="0"/>
                              <a:ext cx="1393470" cy="505839"/>
                              <a:chOff x="5213492" y="0"/>
                              <a:chExt cx="2032927" cy="711023"/>
                            </a:xfrm>
                          </wpg:grpSpPr>
                          <wps:wsp>
                            <wps:cNvPr id="1294" name="Rectangle: Rounded Corners 36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213492" y="0"/>
                                <a:ext cx="20329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rPr>
                                      <w:bCs/>
                                    </w:rPr>
                                  </w:pPr>
                                  <w:r>
                                    <w:rPr>
                                      <w:rFonts w:ascii="Adobe Arabic" w:hAnsi="Adobe Arabic" w:cs="Adobe Arabic" w:hint="cs"/>
                                      <w:bCs/>
                                      <w:color w:val="auto"/>
                                      <w:sz w:val="36"/>
                                      <w:szCs w:val="36"/>
                                      <w:rtl/>
                                      <w:lang w:bidi="ar-SY"/>
                                    </w:rPr>
                                    <w:t xml:space="preserve">        التحفيز:</w:t>
                                  </w:r>
                                </w:p>
                              </w:txbxContent>
                            </wps:txbx>
                            <wps:bodyPr tIns="36000" bIns="36000" rtlCol="0" anchor="ctr"/>
                          </wps:wsp>
                          <wps:wsp>
                            <wps:cNvPr id="1295" name="Oval 3656">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96"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297" name="Group 3323"/>
                        <wpg:cNvGrpSpPr/>
                        <wpg:grpSpPr>
                          <a:xfrm>
                            <a:off x="5343525" y="104775"/>
                            <a:ext cx="209550" cy="249555"/>
                            <a:chOff x="0" y="0"/>
                            <a:chExt cx="273780" cy="327013"/>
                          </a:xfrm>
                          <a:solidFill>
                            <a:schemeClr val="bg1"/>
                          </a:solidFill>
                        </wpg:grpSpPr>
                        <wps:wsp>
                          <wps:cNvPr id="1298"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299"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300"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301" name="Google Shape;204;p17"/>
                          <wpg:cNvGrpSpPr/>
                          <wpg:grpSpPr>
                            <a:xfrm>
                              <a:off x="0" y="0"/>
                              <a:ext cx="273780" cy="105078"/>
                              <a:chOff x="0" y="0"/>
                              <a:chExt cx="273780" cy="105078"/>
                            </a:xfrm>
                            <a:grpFill/>
                          </wpg:grpSpPr>
                          <wps:wsp>
                            <wps:cNvPr id="1302"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303"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304"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305"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306"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074"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">
                <v:group id="Group 256571" o:spid="_x0000_s2075"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qp6cQAAADdAAAADwAAAGRycy9kb3ducmV2LnhtbERPS2vCQBC+F/wPywje&#10;6iaRFo2uIqLSgxR8gHgbsmMSzM6G7JrEf98tFHqbj+85i1VvKtFS40rLCuJxBII4s7rkXMHlvHuf&#10;gnAeWWNlmRS8yMFqOXhbYKptx0dqTz4XIYRdigoK7+tUSpcVZNCNbU0cuLttDPoAm1zqBrsQbiqZ&#10;RNGnNFhyaCiwpk1B2eP0NAr2HXbrSbxtD4/75nU7f3xfDzEpNRr26zkIT73/F/+5v3SYn8w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cqp6cQAAADdAAAA&#10;DwAAAAAAAAAAAAAAAACqAgAAZHJzL2Rvd25yZXYueG1sUEsFBgAAAAAEAAQA+gAAAJsDAAAAAA==&#10;">
                  <v:group id="Group 3653" o:spid="_x0000_s2076" style="position:absolute;left:47377;width:13935;height:5058" coordorigin="52134" coordsize="20329,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YMcsUAAADdAAAADwAAAGRycy9kb3ducmV2LnhtbERPS2vCQBC+F/wPyxR6&#10;q5sHlpq6BhFbPIhQFUpvQ3ZMQrKzIbtN4r/vFoTe5uN7ziqfTCsG6l1tWUE8j0AQF1bXXCq4nN+f&#10;X0E4j6yxtUwKbuQgX88eVphpO/InDSdfihDCLkMFlfddJqUrKjLo5rYjDtzV9gZ9gH0pdY9jCDet&#10;TKLoRRqsOTRU2NG2oqI5/RgFHyOOmzTeDYfmur19nxfHr0NMSj09Tps3EJ4m/y++u/c6zE+W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GDHLFAAAA3QAA&#10;AA8AAAAAAAAAAAAAAAAAqgIAAGRycy9kb3ducmV2LnhtbFBLBQYAAAAABAAEAPoAAACcAwAAAAA=&#10;">
                    <v:roundrect id="Rectangle: Rounded Corners 3655" o:spid="_x0000_s2077" style="position:absolute;left:52134;width:20330;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TSMIA&#10;AADdAAAADwAAAGRycy9kb3ducmV2LnhtbERPTWvCQBC9F/oflhF6azaGWtKYVYq2kGM19uBtyI5J&#10;MDsbsquJ/94VCr3N431Ovp5MJ640uNaygnkUgyCurG65VnAov19TEM4ja+wsk4IbOVivnp9yzLQd&#10;eUfXva9FCGGXoYLG+z6T0lUNGXSR7YkDd7KDQR/gUEs94BjCTSeTOH6XBlsODQ32tGmoOu8vRkFc&#10;bL9KPib0q1O/owWWP+m2VOplNn0uQXia/L/4z13oMD/5eIPHN+EEub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CZNIwgAAAN0AAAAPAAAAAAAAAAAAAAAAAJgCAABkcnMvZG93&#10;bnJldi54bWxQSwUGAAAAAAQABAD1AAAAhwMAAAAA&#10;" fillcolor="#0070c0" stroked="f" strokeweight="1pt">
                      <v:stroke joinstyle="miter"/>
                      <v:textbox inset=",1mm,,1mm">
                        <w:txbxContent>
                          <w:p w:rsidR="00693FEF" w:rsidRDefault="00693FEF" w:rsidP="000D0CA1">
                            <w:pPr>
                              <w:rPr>
                                <w:bCs/>
                              </w:rPr>
                            </w:pPr>
                            <w:r>
                              <w:rPr>
                                <w:rFonts w:ascii="Adobe Arabic" w:hAnsi="Adobe Arabic" w:cs="Adobe Arabic" w:hint="cs"/>
                                <w:bCs/>
                                <w:color w:val="auto"/>
                                <w:sz w:val="36"/>
                                <w:szCs w:val="36"/>
                                <w:rtl/>
                                <w:lang w:bidi="ar-SY"/>
                              </w:rPr>
                              <w:t xml:space="preserve">        التحفيز:</w:t>
                            </w:r>
                          </w:p>
                        </w:txbxContent>
                      </v:textbox>
                    </v:roundrect>
                    <v:oval id="Oval 3656" o:spid="_x0000_s2078"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lR7MIA&#10;AADdAAAADwAAAGRycy9kb3ducmV2LnhtbERP22oCMRB9L/QfwhT6VrMKlnZrFGkpiAqlaz9g2Iyb&#10;xWQSklTXfr0pCL7N4VxnthicFUeKqfesYDyqQBC3XvfcKfjZfT69gEgZWaP1TArOlGAxv7+bYa39&#10;ib/p2OROlBBONSowOYdaytQacphGPhAXbu+jw1xg7KSOeCrhzspJVT1Lhz2XBoOB3g21h+bXKVhX&#10;waS43fydt7L52n0Eu87RKvX4MCzfQGQa8k18da90mT95ncL/N+UEO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GVHswgAAAN0AAAAPAAAAAAAAAAAAAAAAAJgCAABkcnMvZG93&#10;bnJldi54bWxQSwUGAAAAAAQABAD1AAAAhwMAAAAA&#10;" fillcolor="#272727 [2749]" stroked="f" strokeweight="1pt">
                      <v:stroke joinstyle="miter"/>
                      <v:shadow on="t" color="black" opacity="26214f" origin=",-.5" offset="0,3pt"/>
                    </v:oval>
                  </v:group>
                  <v:rect id="Rectangle 3654" o:spid="_x0000_s2079"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637MYA&#10;AADdAAAADwAAAGRycy9kb3ducmV2LnhtbERPS2sCMRC+F/wPYYReimYrZdHVKFaw7aEqPhCPw2bc&#10;Xd1MliTV7b9vCoXe5uN7zmTWmlrcyPnKsoLnfgKCOLe64kLBYb/sDUH4gKyxtkwKvsnDbNp5mGCm&#10;7Z23dNuFQsQQ9hkqKENoMil9XpJB37cNceTO1hkMEbpCaof3GG5qOUiSVBqsODaU2NCipPy6+zIK&#10;Tof96uXVbS6n89vnMbVrevfFk1KP3XY+BhGoDf/iP/eHjvMHoxR+v4knyO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637MYAAADdAAAADwAAAAAAAAAAAAAAAACYAgAAZHJz&#10;L2Rvd25yZXYueG1sUEsFBgAAAAAEAAQA9QAAAIsDAAAAAA==&#10;" fillcolor="#0070c0" stroked="f" strokeweight="1pt"/>
                </v:group>
                <v:group id="Group 3323" o:spid="_x0000_s2080"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0KccQAAADdAAAADwAAAGRycy9kb3ducmV2LnhtbERPS2vCQBC+C/6HZQRv&#10;dRPFR6OriKj0IIVqofQ2ZMckmJ0N2TWJ/74rFLzNx/ec1aYzpWiodoVlBfEoAkGcWl1wpuD7cnhb&#10;gHAeWWNpmRQ8yMFm3e+tMNG25S9qzj4TIYRdggpy76tESpfmZNCNbEUcuKutDfoA60zqGtsQbko5&#10;jqKZNFhwaMixol1O6e18NwqOLbbbSbxvTrfr7vF7mX7+nGJSajjotksQnjr/Ev+7P3SYP36f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b0KccQAAADdAAAA&#10;DwAAAAAAAAAAAAAAAACqAgAAZHJzL2Rvd25yZXYueG1sUEsFBgAAAAAEAAQA+gAAAJsDAAAAAA==&#10;">
                  <v:shape id="Google Shape;201;p17" o:spid="_x0000_s2081"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ZMR8cA&#10;AADdAAAADwAAAGRycy9kb3ducmV2LnhtbESPQWvCQBCF70L/wzKF3nRTDxrTbKQUCtJDwSh6HbLT&#10;JJqdTbOrSf9951DobYb35r1v8u3kOnWnIbSeDTwvElDElbct1waOh/d5CipEZIudZzLwQwG2xcMs&#10;x8z6kfd0L2OtJIRDhgaaGPtM61A15DAsfE8s2pcfHEZZh1rbAUcJd51eJslKO2xZGhrs6a2h6lre&#10;nIHPWxp39vSdfqzPp9VlM5bHQ9Ua8/Q4vb6AijTFf/Pf9c4K/nIjuPKNjK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5mTEfHAAAA3QAAAA8AAAAAAAAAAAAAAAAAmAIAAGRy&#10;cy9kb3ducmV2LnhtbFBLBQYAAAAABAAEAPUAAACM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082"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yRwcQA&#10;AADdAAAADwAAAGRycy9kb3ducmV2LnhtbERP32vCMBB+F/wfwgm+yEzt2JidscjYYCgiq4O9Hs2t&#10;KTaX0sTa/fdGGPh2H9/PW+WDbURPna8dK1jMExDEpdM1Vwq+jx8PLyB8QNbYOCYFf+QhX49HK8y0&#10;u/AX9UWoRAxhn6ECE0KbSelLQxb93LXEkft1ncUQYVdJ3eElhttGpknyLC3WHBsMtvRmqDwVZ6ug&#10;OR72u/fZU/EzwyJ99GZ72lVbpaaTYfMKItAQ7uJ/96eO89PlEm7fxBP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MkcH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2083"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GD3cYA&#10;AADdAAAADwAAAGRycy9kb3ducmV2LnhtbESPQWvCQBCF7wX/wzJCb3WjkVJSVymipdCT0YK9jdkx&#10;G5qdDdmtpv/eOQi9zfDevPfNYjX4Vl2oj01gA9NJBoq4Crbh2sBhv316ARUTssU2MBn4owir5ehh&#10;gYUNV97RpUy1khCOBRpwKXWF1rFy5DFOQkcs2jn0HpOsfa1tj1cJ962eZdmz9tiwNDjsaO2o+il/&#10;vYE8Ht13/r492XrGx8/N4Ssv51NjHsfD2yuoREP6N9+vP6zg55nwyzcygl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6GD3cYAAADdAAAADwAAAAAAAAAAAAAAAACYAgAAZHJz&#10;L2Rvd25yZXYueG1sUEsFBgAAAAAEAAQA9QAAAIsDAAAAAA==&#10;" path="m1976,l417,c191,,,131,,369,,596,191,739,417,739r1559,c2203,739,2393,596,2393,369,2393,131,2203,,1976,xe" filled="f" strokecolor="white [3212]">
                    <v:path arrowok="t" o:extrusionok="f"/>
                  </v:shape>
                  <v:group id="Google Shape;204;p17" o:spid="_x0000_s2084"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thMMAAADdAAAADwAAAGRycy9kb3ducmV2LnhtbERPTYvCMBC9C/sfwgje&#10;NK2iSDWKyLp4kAWrsOxtaMa22ExKk23rvzcLgrd5vM9Zb3tTiZYaV1pWEE8iEMSZ1SXnCq6Xw3gJ&#10;wnlkjZVlUvAgB9vNx2CNibYdn6lNfS5CCLsEFRTe14mULivIoJvYmjhwN9sY9AE2udQNdiHcVHIa&#10;RQtpsOTQUGBN+4Kye/pnFHx12O1m8Wd7ut/2j9/L/PvnFJNSo2G/W4Hw1Pu3+OU+6jB/F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862EwwAAAN0AAAAP&#10;AAAAAAAAAAAAAAAAAKoCAABkcnMvZG93bnJldi54bWxQSwUGAAAAAAQABAD6AAAAmgMAAAAA&#10;">
                    <v:shape id="Google Shape;205;p17" o:spid="_x0000_s2085"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mxsIA&#10;AADdAAAADwAAAGRycy9kb3ducmV2LnhtbERPS2vCQBC+F/wPyxR6KXXjA5tGV5GC4FFTvU+zYxKb&#10;nQ27a4z/3hWE3ubje85i1ZtGdOR8bVnBaJiAIC6srrlUcPjZfKQgfEDW2FgmBTfysFoOXhaYaXvl&#10;PXV5KEUMYZ+hgiqENpPSFxUZ9EPbEkfuZJ3BEKErpXZ4jeGmkeMkmUmDNceGClv6rqj4yy9Gwfmz&#10;T937fvf1O8nT47Q8dG2QJ6XeXvv1HESgPvyLn+6tjvMnyRge38QT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KKbGwgAAAN0AAAAPAAAAAAAAAAAAAAAAAJgCAABkcnMvZG93&#10;bnJldi54bWxQSwUGAAAAAAQABAD1AAAAhwMAAAAA&#10;" path="m227,1501v107,,226,-72,226,-167l453,167c453,84,322,1,227,1,144,1,1,84,1,167r,1167c1,1429,144,1501,227,1501xe" filled="f" stroked="f">
                      <v:path arrowok="t" o:extrusionok="f"/>
                    </v:shape>
                    <v:shape id="Google Shape;206;p17" o:spid="_x0000_s2086"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7MEcIA&#10;AADdAAAADwAAAGRycy9kb3ducmV2LnhtbERPTWvCQBC9F/oflil4qxsVpKSuYloqejT20OM0OybR&#10;7GzYnWr677uC0Ns83ucsVoPr1IVCbD0bmIwzUMSVty3XBj4PH88voKIgW+w8k4FfirBaPj4sMLf+&#10;ynu6lFKrFMIxRwONSJ9rHauGHMax74kTd/TBoSQYam0DXlO46/Q0y+baYcupocGe3hqqzuWPM1CU&#10;02L3hbtJkFN837pC3ObbGjN6GtavoIQG+Rff3Vub5s+yGdy+SSfo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swR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2087"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ZFEMMA&#10;AADdAAAADwAAAGRycy9kb3ducmV2LnhtbERPzWrCQBC+F3yHZQRvdVMTgqSuUrRCaQ/F6ANMs2MS&#10;zM7G7NZs375bKHibj+93VptgOnGjwbWWFTzNExDEldUt1wpOx/3jEoTzyBo7y6Tghxxs1pOHFRba&#10;jnygW+lrEUPYFaig8b4vpHRVQwbd3PbEkTvbwaCPcKilHnCM4aaTiyTJpcGWY0ODPW0bqi7lt1FA&#10;H/b1qwtltuN8G46fu3ebnq5Kzabh5RmEp+Dv4n/3m47z0ySDv2/i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ZFEMMAAADd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2088"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7gR8MA&#10;AADdAAAADwAAAGRycy9kb3ducmV2LnhtbERPzWrCQBC+C77DMkIvors22Ep0FTG0pMcmfYAxOyZp&#10;s7Mhu9X07buFgrf5+H5ndxhtJ640+NaxhtVSgSCunGm51vBRviw2IHxANtg5Jg0/5OGwn052mBp3&#10;43e6FqEWMYR9ihqaEPpUSl81ZNEvXU8cuYsbLIYIh1qaAW8x3HbyUaknabHl2NBgT6eGqq/i22o4&#10;k0wCVZdMPeddpt5W2bx8/dT6YTYetyACjeEu/nfnJs5P1Br+vokn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7gR8MAAADdAAAADwAAAAAAAAAAAAAAAACYAgAAZHJzL2Rv&#10;d25yZXYueG1sUEsFBgAAAAAEAAQA9QAAAIgDAAAAAA==&#10;" path="m1287,596l275,48c191,1,84,36,48,120,1,191,25,310,120,346l1132,894v24,11,48,23,71,23c1263,917,1322,882,1358,822v36,-71,12,-190,-71,-226xe" filled="f" stroked="f">
                      <v:path arrowok="t" o:extrusionok="f"/>
                    </v:shape>
                    <v:shape id="Google Shape;209;p17" o:spid="_x0000_s2089"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DQWsUA&#10;AADdAAAADwAAAGRycy9kb3ducmV2LnhtbERPTWvCQBC9F/wPywi9lLpJCxJSV1GhUEpBjNLmOGbH&#10;JJidDdmtif31bkHwNo/3ObPFYBpxps7VlhXEkwgEcWF1zaWC/e79OQHhPLLGxjIpuJCDxXz0MMNU&#10;2563dM58KUIIuxQVVN63qZSuqMigm9iWOHBH2xn0AXal1B32Idw08iWKptJgzaGhwpbWFRWn7Nco&#10;2JD86zf+sMo/vy/JV5bEP/lTrNTjeFi+gfA0+Lv45v7QYf5rNIX/b8IJ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8NBa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rFonts w:cstheme="minorBidi"/>
          <w:rtl/>
        </w:rPr>
      </w:pPr>
      <w:r w:rsidRPr="00071F97">
        <w:rPr>
          <w:rtl/>
        </w:rPr>
        <w:t xml:space="preserve">يعتبر التحفيز الوظيفي دافعًا رئيسيًا للفرد لتحسين أدائه مما يؤدي إلى زيادة الإنتاجية ورفع الكفاءة وتحقيق أكبر قدر من العائد، فإذا لاحظت بأن أداء موظفيك أخذ بالتراجع عما كان عليه من قبل، فهذا يعني أنهم بحاجة للتحفيز، </w:t>
      </w:r>
      <w:r>
        <w:rPr>
          <w:rFonts w:hint="cs"/>
          <w:rtl/>
        </w:rPr>
        <w:t>و</w:t>
      </w:r>
      <w:r w:rsidRPr="00071F97">
        <w:rPr>
          <w:rtl/>
        </w:rPr>
        <w:t xml:space="preserve">سنستعرض أهم الطرق التي ستساعدك على تحفيز الموظفين وتحسين قدراتهم مما يساعدك على أن تكون أنت أيضًا المدير الناجح الذي </w:t>
      </w:r>
      <w:r w:rsidRPr="00071F97">
        <w:rPr>
          <w:rFonts w:hint="cs"/>
          <w:rtl/>
        </w:rPr>
        <w:t>تطمح</w:t>
      </w:r>
      <w:r w:rsidRPr="00071F97">
        <w:rPr>
          <w:rtl/>
        </w:rPr>
        <w:t xml:space="preserve"> أن تكونه. </w:t>
      </w:r>
    </w:p>
    <w:p w:rsidR="000D0CA1" w:rsidRDefault="000D0CA1" w:rsidP="000D0CA1">
      <w:pPr>
        <w:rPr>
          <w:rFonts w:cstheme="minorBidi"/>
          <w:rtl/>
        </w:rPr>
      </w:pPr>
      <w:r>
        <w:rPr>
          <w:noProof/>
          <w:rtl/>
        </w:rPr>
        <mc:AlternateContent>
          <mc:Choice Requires="wpg">
            <w:drawing>
              <wp:inline distT="0" distB="0" distL="0" distR="0" wp14:anchorId="341F436E" wp14:editId="2E6A93DA">
                <wp:extent cx="5727700" cy="471805"/>
                <wp:effectExtent l="0" t="0" r="6350" b="61595"/>
                <wp:docPr id="1307"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1308" name="Group 256571"/>
                        <wpg:cNvGrpSpPr/>
                        <wpg:grpSpPr>
                          <a:xfrm>
                            <a:off x="0" y="0"/>
                            <a:ext cx="5727700" cy="471805"/>
                            <a:chOff x="0" y="0"/>
                            <a:chExt cx="6131268" cy="505879"/>
                          </a:xfrm>
                        </wpg:grpSpPr>
                        <wpg:grpSp>
                          <wpg:cNvPr id="1309" name="Group 3653"/>
                          <wpg:cNvGrpSpPr/>
                          <wpg:grpSpPr>
                            <a:xfrm>
                              <a:off x="3147203" y="0"/>
                              <a:ext cx="2984065" cy="505839"/>
                              <a:chOff x="2892980" y="0"/>
                              <a:chExt cx="4353439" cy="711023"/>
                            </a:xfrm>
                          </wpg:grpSpPr>
                          <wps:wsp>
                            <wps:cNvPr id="1310" name="Rectangle: Rounded Corners 36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2892980" y="0"/>
                                <a:ext cx="4353439"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rPr>
                                      <w:bCs/>
                                    </w:rPr>
                                  </w:pPr>
                                  <w:r>
                                    <w:rPr>
                                      <w:rFonts w:ascii="Adobe Arabic" w:hAnsi="Adobe Arabic" w:cs="Adobe Arabic" w:hint="cs"/>
                                      <w:bCs/>
                                      <w:color w:val="auto"/>
                                      <w:sz w:val="36"/>
                                      <w:szCs w:val="36"/>
                                      <w:rtl/>
                                      <w:lang w:bidi="ar-SY"/>
                                    </w:rPr>
                                    <w:t xml:space="preserve">        طرق تحفيز الموظفين الأكثر فاعلية:</w:t>
                                  </w:r>
                                </w:p>
                              </w:txbxContent>
                            </wps:txbx>
                            <wps:bodyPr tIns="36000" bIns="36000" rtlCol="0" anchor="ctr"/>
                          </wps:wsp>
                          <wps:wsp>
                            <wps:cNvPr id="1311" name="Oval 3656">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4272"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4273" name="Group 3323"/>
                        <wpg:cNvGrpSpPr/>
                        <wpg:grpSpPr>
                          <a:xfrm>
                            <a:off x="5343525" y="104775"/>
                            <a:ext cx="209550" cy="249555"/>
                            <a:chOff x="0" y="0"/>
                            <a:chExt cx="273780" cy="327013"/>
                          </a:xfrm>
                          <a:solidFill>
                            <a:schemeClr val="bg1"/>
                          </a:solidFill>
                        </wpg:grpSpPr>
                        <wps:wsp>
                          <wps:cNvPr id="25427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429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5429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4297" name="Google Shape;204;p17"/>
                          <wpg:cNvGrpSpPr/>
                          <wpg:grpSpPr>
                            <a:xfrm>
                              <a:off x="0" y="0"/>
                              <a:ext cx="273780" cy="105078"/>
                              <a:chOff x="0" y="0"/>
                              <a:chExt cx="273780" cy="105078"/>
                            </a:xfrm>
                            <a:grpFill/>
                          </wpg:grpSpPr>
                          <wps:wsp>
                            <wps:cNvPr id="25429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429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430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5430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430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090"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">
                <v:group id="Group 256571" o:spid="_x0000_s2091"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kEGcYAAADdAAAADwAAAGRycy9kb3ducmV2LnhtbESPQWvCQBCF74L/YRmh&#10;N92kokjqKiJt6UEEtVB6G7JjEszOhuw2if++cxC8zfDevPfNeju4WnXUhsqzgXSWgCLOva24MPB9&#10;+ZiuQIWIbLH2TAbuFGC7GY/WmFnf84m6cyyUhHDI0EAZY5NpHfKSHIaZb4hFu/rWYZS1LbRtsZdw&#10;V+vXJFlqhxVLQ4kN7UvKb+c/Z+Czx343T9+7w+26v/9eFsefQ0rGvEyG3RuoSEN8mh/XX1bw54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yQQZxgAAAN0A&#10;AAAPAAAAAAAAAAAAAAAAAKoCAABkcnMvZG93bnJldi54bWxQSwUGAAAAAAQABAD6AAAAnQMAAAAA&#10;">
                  <v:group id="Group 3653" o:spid="_x0000_s2092" style="position:absolute;left:31472;width:29840;height:5058" coordorigin="28929" coordsize="4353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WhgsMAAADdAAAADwAAAGRycy9kb3ducmV2LnhtbERPS4vCMBC+L/gfwgje&#10;1rSKi1ajiLjiQQQfIN6GZmyLzaQ02bb++82CsLf5+J6zWHWmFA3VrrCsIB5GIIhTqwvOFFwv359T&#10;EM4jaywtk4IXOVgtex8LTLRt+UTN2WcihLBLUEHufZVI6dKcDLqhrYgD97C1QR9gnUldYxvCTSlH&#10;UfQlDRYcGnKsaJNT+jz/GAW7Ftv1ON42h+dj87pfJsfbISalBv1uPQfhqfP/4rd7r8P8cTS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haGCwwAAAN0AAAAP&#10;AAAAAAAAAAAAAAAAAKoCAABkcnMvZG93bnJldi54bWxQSwUGAAAAAAQABAD6AAAAmgMAAAAA&#10;">
                    <v:roundrect id="Rectangle: Rounded Corners 3655" o:spid="_x0000_s2093" style="position:absolute;left:28929;width:4353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CZjMMA&#10;AADdAAAADwAAAGRycy9kb3ducmV2LnhtbESPQYvCQAyF78L+hyELe9OpLkqpjrKsLnhUqwdvoRPb&#10;YidTOqN2/705CN4S3st7Xxar3jXqTl2oPRsYjxJQxIW3NZcGjvnfMAUVIrLFxjMZ+KcAq+XHYIGZ&#10;9Q/e0/0QSyUhHDI0UMXYZlqHoiKHYeRbYtEuvnMYZe1KbTt8SLhr9CRJZtphzdJQYUu/FRXXw80Z&#10;SLbrTc7nCZ1sGvc0xXyXrnNjvj77nzmoSH18m1/XWyv432Phl29kBL1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QCZjMMAAADdAAAADwAAAAAAAAAAAAAAAACYAgAAZHJzL2Rv&#10;d25yZXYueG1sUEsFBgAAAAAEAAQA9QAAAIgDAAAAAA==&#10;" fillcolor="#0070c0" stroked="f" strokeweight="1pt">
                      <v:stroke joinstyle="miter"/>
                      <v:textbox inset=",1mm,,1mm">
                        <w:txbxContent>
                          <w:p w:rsidR="00693FEF" w:rsidRDefault="00693FEF" w:rsidP="000D0CA1">
                            <w:pPr>
                              <w:rPr>
                                <w:bCs/>
                              </w:rPr>
                            </w:pPr>
                            <w:r>
                              <w:rPr>
                                <w:rFonts w:ascii="Adobe Arabic" w:hAnsi="Adobe Arabic" w:cs="Adobe Arabic" w:hint="cs"/>
                                <w:bCs/>
                                <w:color w:val="auto"/>
                                <w:sz w:val="36"/>
                                <w:szCs w:val="36"/>
                                <w:rtl/>
                                <w:lang w:bidi="ar-SY"/>
                              </w:rPr>
                              <w:t xml:space="preserve">        طرق تحفيز الموظفين الأكثر فاعلية:</w:t>
                            </w:r>
                          </w:p>
                        </w:txbxContent>
                      </v:textbox>
                    </v:roundrect>
                    <v:oval id="Oval 3656" o:spid="_x0000_s2094"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BbKMIA&#10;AADdAAAADwAAAGRycy9kb3ducmV2LnhtbERP22oCMRB9L/QfwhT6VrPbgpStUUpLQawgXf2AYTPd&#10;LE0mIYm69uuNIPg2h3Od2WJ0VhwopsGzgnpSgSDuvB64V7Dbfj29gkgZWaP1TApOlGAxv7+bYaP9&#10;kX/o0OZelBBODSowOYdGytQZcpgmPhAX7tdHh7nA2Esd8VjCnZXPVTWVDgcuDQYDfRjq/tq9U7Cq&#10;gklx/f1/Wst2s/0MdpWjVerxYXx/A5FpzDfx1b3UZf5LXcPlm3KCnJ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EFsowgAAAN0AAAAPAAAAAAAAAAAAAAAAAJgCAABkcnMvZG93&#10;bnJldi54bWxQSwUGAAAAAAQABAD1AAAAhwMAAAAA&#10;" fillcolor="#272727 [2749]" stroked="f" strokeweight="1pt">
                      <v:stroke joinstyle="miter"/>
                      <v:shadow on="t" color="black" opacity="26214f" origin=",-.5" offset="0,3pt"/>
                    </v:oval>
                  </v:group>
                  <v:rect id="Rectangle 3654" o:spid="_x0000_s2095"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4d/coA&#10;AADfAAAADwAAAGRycy9kb3ducmV2LnhtbESPW2sCMRSE3wX/QzgFX4pmXdSWrVGqYOtDL3ih+HjY&#10;HHfXbk6WJNX13zeFgo/DzHzDTOetqcWZnK8sKxgOEhDEudUVFwr2u1X/EYQPyBpry6TgSh7ms25n&#10;ipm2F97QeRsKESHsM1RQhtBkUvq8JIN+YBvi6B2tMxiidIXUDi8RbmqZJslEGqw4LpTY0LKk/Hv7&#10;YxQc9rv30cJ9ng7Hl7evif2gV1/cK9W7a5+fQARqwy38315rBel4lD6k8PcnfgE5+w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c+Hf3KAAAA3wAAAA8AAAAAAAAAAAAAAAAAmAIA&#10;AGRycy9kb3ducmV2LnhtbFBLBQYAAAAABAAEAPUAAACPAwAAAAA=&#10;" fillcolor="#0070c0" stroked="f" strokeweight="1pt"/>
                </v:group>
                <v:group id="Group 3323" o:spid="_x0000_s2096"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LcUmrIAAAA&#10;3wAAAA8AAAAAAAAAAAAAAAAAqgIAAGRycy9kb3ducmV2LnhtbFBLBQYAAAAABAAEAPoAAACfAwAA&#10;AAA=&#10;">
                  <v:shape id="Google Shape;201;p17" o:spid="_x0000_s2097"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PtZcgA&#10;AADfAAAADwAAAGRycy9kb3ducmV2LnhtbESPQWvCQBSE74X+h+UVvNWNwWqaZiNFEMSD0Cj2+si+&#10;JqnZt2l2Nem/dwtCj8PMfMNkq9G04kq9aywrmE0jEMSl1Q1XCo6HzXMCwnlkja1lUvBLDlb540OG&#10;qbYDf9C18JUIEHYpKqi971IpXVmTQTe1HXHwvmxv0AfZV1L3OAS4aWUcRQtpsOGwUGNH65rKc3Ex&#10;CvaXxG/16SfZLT9Pi+/XoTgeykapydP4/gbC0+j/w/f2ViuIX+bxcg5/f8IXkP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U+1lyAAAAN8AAAAPAAAAAAAAAAAAAAAAAJgCAABk&#10;cnMvZG93bnJldi54bWxQSwUGAAAAAAQABAD1AAAAjQ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098"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gkj8gA&#10;AADfAAAADwAAAGRycy9kb3ducmV2LnhtbESPQWvCQBSE74X+h+UVvEjdNDalja5SpIIoUhoLvT6y&#10;z2ww+zZktxr/vSsIHoeZ+YaZznvbiCN1vnas4GWUgCAuna65UvC7Wz6/g/ABWWPjmBScycN89vgw&#10;xVy7E//QsQiViBD2OSowIbS5lL40ZNGPXEscvb3rLIYou0rqDk8RbhuZJsmbtFhzXDDY0sJQeSj+&#10;rYJm973dfA2z4m+IRTr2Zn3YVGulBk/95wREoD7cw7f2SitIs9f0I4Prn/gF5O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2CSPyAAAAN8AAAAPAAAAAAAAAAAAAAAAAJgCAABk&#10;cnMvZG93bnJldi54bWxQSwUGAAAAAAQABAD1AAAAjQMAAAAA&#10;" path="m2643,1l417,1c191,1,,143,,370,,608,191,751,417,751r2214,c2870,751,3060,608,3060,370,3060,143,2870,1,2643,1xe" filled="f" strokecolor="white [3212]">
                    <v:path arrowok="t" o:extrusionok="f"/>
                  </v:shape>
                  <v:shape id="Google Shape;203;p17" o:spid="_x0000_s2099"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utYMgA&#10;AADfAAAADwAAAGRycy9kb3ducmV2LnhtbESPQWvCQBSE7wX/w/KE3urGxEpNXUVKLUJPpgp6e2Zf&#10;s8Hs25Ddavrv3ULB4zAz3zDzZW8bcaHO144VjEcJCOLS6ZorBbuv9dMLCB+QNTaOScEveVguBg9z&#10;zLW78pYuRahEhLDPUYEJoc2l9KUhi37kWuLofbvOYoiyq6Tu8BrhtpFpkkylxZrjgsGW3gyV5+LH&#10;Ksj8wRyzj/VJVykfPt93+6yYjJV6HParVxCB+nAP/7c3WkH6PElnU/j7E7+AXN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C61gyAAAAN8AAAAPAAAAAAAAAAAAAAAAAJgCAABk&#10;cnMvZG93bnJldi54bWxQSwUGAAAAAAQABAD1AAAAjQMAAAAA&#10;" path="m1976,l417,c191,,,131,,369,,596,191,739,417,739r1559,c2203,739,2393,596,2393,369,2393,131,2203,,1976,xe" filled="f" strokecolor="white [3212]">
                    <v:path arrowok="t" o:extrusionok="f"/>
                  </v:shape>
                  <v:group id="Google Shape;204;p17" o:spid="_x0000_s2100"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967KTyQAA&#10;AN8AAAAPAAAAAAAAAAAAAAAAAKoCAABkcnMvZG93bnJldi54bWxQSwUGAAAAAAQABAD6AAAAoAMA&#10;AAAA&#10;">
                    <v:shape id="Google Shape;205;p17" o:spid="_x0000_s2101"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Eq1sQA&#10;AADfAAAADwAAAGRycy9kb3ducmV2LnhtbERPz2vCMBS+C/sfwhvsIjO16qzVKDIY7Dir3p/Ns+3W&#10;vJQkq/W/Xw4Djx/f781uMK3oyfnGsoLpJAFBXFrdcKXgdPx4zUD4gKyxtUwK7uRht30abTDX9sYH&#10;6otQiRjCPkcFdQhdLqUvazLoJ7YjjtzVOoMhQldJ7fAWw00r0yR5kwYbjg01dvReU/lT/BoF38sh&#10;c+PD1+oyK7LzvDr1XZBXpV6eh/0aRKAhPMT/7k+tIF3M01UcHP/ELy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BKtbEAAAA3wAAAA8AAAAAAAAAAAAAAAAAmAIAAGRycy9k&#10;b3ducmV2LnhtbFBLBQYAAAAABAAEAPUAAACJAwAAAAA=&#10;" path="m227,1501v107,,226,-72,226,-167l453,167c453,84,322,1,227,1,144,1,1,84,1,167r,1167c1,1429,144,1501,227,1501xe" filled="f" stroked="f">
                      <v:path arrowok="t" o:extrusionok="f"/>
                    </v:shape>
                    <v:shape id="Google Shape;206;p17" o:spid="_x0000_s2102"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K34sYA&#10;AADfAAAADwAAAGRycy9kb3ducmV2LnhtbESPwU7DMBBE70j9B2uRuFGnEaA2rVs1IFB7bMqB4zZe&#10;kkC8juylDX+PkZA4jmbmjWa1GV2vzhRi59nAbJqBIq697bgx8Hp8vp2DioJssfdMBr4pwmY9uVph&#10;Yf2FD3SupFEJwrFAA63IUGgd65YcxqkfiJP37oNDSTI02ga8JLjrdZ5lD9phx2mhxYEeW6o/qy9n&#10;oKzycv+G+1mQj/i0c6W4l5M15uZ63C5BCY3yH/5r76yB/P4uXyzg90/6Anr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QK34sYAAADfAAAADwAAAAAAAAAAAAAAAACYAgAAZHJz&#10;L2Rvd25yZXYueG1sUEsFBgAAAAAEAAQA9QAAAIsDAAAAAA==&#10;" path="m929,60c846,,750,36,703,108l60,1060c,1143,24,1251,95,1310v36,12,60,24,96,24c250,1334,298,1310,334,1251l976,298v60,-71,36,-178,-47,-238xe" filled="f" stroked="f">
                      <v:path arrowok="t" o:extrusionok="f"/>
                    </v:shape>
                    <v:shape id="Google Shape;207;p17" o:spid="_x0000_s2103"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Jc58cA&#10;AADfAAAADwAAAGRycy9kb3ducmV2LnhtbESPy2rDMBBF94X+g5hCdo3c2A3FiRJKHhDSRamTD5ha&#10;E9vUGrmWYit/Hy0KXV7ui7NcB9OKgXrXWFbwMk1AEJdWN1wpOJ/2z28gnEfW2FomBTdysF49Piwx&#10;13bkLxoKX4k4wi5HBbX3XS6lK2sy6Ka2I47exfYGfZR9JXWPYxw3rZwlyVwabDg+1NjRpqbyp7ga&#10;BfRhd99tKLItzzfh9Lk92vT8q9TkKbwvQHgK/j/81z5oBbPXLE0iQeSJLC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yXOfHAAAA3wAAAA8AAAAAAAAAAAAAAAAAmAIAAGRy&#10;cy9kb3ducmV2LnhtbFBLBQYAAAAABAAEAPUAAACMAwAAAAA=&#10;" path="m822,1346v24,,60,-12,83,-35c989,1263,1013,1156,953,1072l334,108c286,25,179,1,96,48,12,108,1,215,48,298r619,965c703,1322,763,1346,822,1346xe" filled="f" stroked="f">
                      <v:path arrowok="t" o:extrusionok="f"/>
                    </v:shape>
                    <v:shape id="Google Shape;208;p17" o:spid="_x0000_s2104"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p0m8cA&#10;AADfAAAADwAAAGRycy9kb3ducmV2LnhtbESPwW7CMBBE70j9B2sr9VKBHaAFhTioatSKHgt8wBIv&#10;SSBeR7EL6d/XSJU4jmbmjSZbD7YVF+p941hDMlEgiEtnGq407Hcf4yUIH5ANto5Jwy95WOcPowxT&#10;4678TZdtqESEsE9RQx1Cl0rpy5os+onriKN3dL3FEGVfSdPjNcJtK6dKvUqLDceFGjt6r6k8b3+s&#10;hgPJWaDyWKjFpi3UV1I87z5PWj89Dm8rEIGGcA//tzdGw/RlPlMJ3P7ELy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qdJvHAAAA3wAAAA8AAAAAAAAAAAAAAAAAmAIAAGRy&#10;cy9kb3ducmV2LnhtbFBLBQYAAAAABAAEAPUAAACMAwAAAAA=&#10;" path="m1287,596l275,48c191,1,84,36,48,120,1,191,25,310,120,346l1132,894v24,11,48,23,71,23c1263,917,1322,882,1358,822v36,-71,12,-190,-71,-226xe" filled="f" stroked="f">
                      <v:path arrowok="t" o:extrusionok="f"/>
                    </v:shape>
                    <v:shape id="Google Shape;209;p17" o:spid="_x0000_s2105"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nucoA&#10;AADfAAAADwAAAGRycy9kb3ducmV2LnhtbESPQUvDQBSE70L/w/IKvYjdJFoJabdFCwURoRhFe3zN&#10;viah2bchu21Sf70rCD0OM/MNs1gNphFn6lxtWUE8jUAQF1bXXCr4/NjcpSCcR9bYWCYFF3KwWo5u&#10;Fphp2/M7nXNfigBhl6GCyvs2k9IVFRl0U9sSB+9gO4M+yK6UusM+wE0jkyh6lAZrDgsVtrSuqDjm&#10;J6NgS/Kn3/r98+7165K+5Wn8vbuNlZqMh6c5CE+Dv4b/2y9aQTJ7uI8S+PsTvoBc/g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cGp7nKAAAA3wAAAA8AAAAAAAAAAAAAAAAAmAIA&#10;AGRycy9kb3ducmV2LnhtbFBLBQYAAAAABAAEAPUAAACP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9319C4" w:rsidRDefault="000D0CA1" w:rsidP="000D0CA1">
      <w:pPr>
        <w:shd w:val="clear" w:color="auto" w:fill="F2F2F2" w:themeFill="background1" w:themeFillShade="F2"/>
        <w:rPr>
          <w:b/>
          <w:bCs/>
          <w:noProof/>
          <w:color w:val="C00000"/>
          <w:kern w:val="24"/>
          <w:sz w:val="40"/>
          <w:szCs w:val="40"/>
          <w:rtl/>
        </w:rPr>
      </w:pPr>
      <w:r w:rsidRPr="009319C4">
        <w:rPr>
          <w:rFonts w:hint="cs"/>
          <w:b/>
          <w:bCs/>
          <w:color w:val="C00000"/>
          <w:rtl/>
        </w:rPr>
        <w:t>التواصل أمر أساسي:</w:t>
      </w:r>
    </w:p>
    <w:p w:rsidR="000D0CA1" w:rsidRPr="00E45C80" w:rsidRDefault="000D0CA1">
      <w:pPr>
        <w:pStyle w:val="ListParagraph"/>
        <w:numPr>
          <w:ilvl w:val="0"/>
          <w:numId w:val="43"/>
        </w:numPr>
        <w:rPr>
          <w:rFonts w:ascii="Sakkal Majalla" w:hAnsi="Sakkal Majalla" w:cs="Sakkal Majalla"/>
          <w:sz w:val="34"/>
          <w:szCs w:val="34"/>
        </w:rPr>
      </w:pPr>
      <w:r>
        <w:rPr>
          <w:rFonts w:ascii="Sakkal Majalla" w:hAnsi="Sakkal Majalla"/>
          <w:noProof/>
          <w:sz w:val="34"/>
          <w:rtl/>
        </w:rPr>
        <w:drawing>
          <wp:anchor distT="0" distB="0" distL="114300" distR="114300" simplePos="0" relativeHeight="252319744" behindDoc="0" locked="0" layoutInCell="1" allowOverlap="1" wp14:anchorId="49B6D136" wp14:editId="0584D53E">
            <wp:simplePos x="0" y="0"/>
            <wp:positionH relativeFrom="margin">
              <wp:align>left</wp:align>
            </wp:positionH>
            <wp:positionV relativeFrom="paragraph">
              <wp:posOffset>381438</wp:posOffset>
            </wp:positionV>
            <wp:extent cx="2364740" cy="2348865"/>
            <wp:effectExtent l="0" t="0" r="0" b="0"/>
            <wp:wrapSquare wrapText="bothSides"/>
            <wp:docPr id="1506" name="صورة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 name="Connected world-cuate.png"/>
                    <pic:cNvPicPr/>
                  </pic:nvPicPr>
                  <pic:blipFill rotWithShape="1">
                    <a:blip r:embed="rId94" cstate="print">
                      <a:extLst>
                        <a:ext uri="{28A0092B-C50C-407E-A947-70E740481C1C}">
                          <a14:useLocalDpi xmlns:a14="http://schemas.microsoft.com/office/drawing/2010/main" val="0"/>
                        </a:ext>
                      </a:extLst>
                    </a:blip>
                    <a:srcRect t="4228" b="5763"/>
                    <a:stretch/>
                  </pic:blipFill>
                  <pic:spPr bwMode="auto">
                    <a:xfrm>
                      <a:off x="0" y="0"/>
                      <a:ext cx="2364740" cy="23488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45C80">
        <w:rPr>
          <w:rFonts w:ascii="Sakkal Majalla" w:hAnsi="Sakkal Majalla" w:cs="Sakkal Majalla"/>
          <w:sz w:val="34"/>
          <w:szCs w:val="34"/>
          <w:rtl/>
        </w:rPr>
        <w:t xml:space="preserve">احرص على الحفاظ على التواصل الفاعل مع الموظفين وإبقائهم على اطلاع بما هو جديد ومشاركة الخطط والاستراتيجيات الجديدة معهم  </w:t>
      </w:r>
    </w:p>
    <w:p w:rsidR="000D0CA1" w:rsidRDefault="000D0CA1">
      <w:pPr>
        <w:pStyle w:val="ListParagraph"/>
        <w:numPr>
          <w:ilvl w:val="0"/>
          <w:numId w:val="43"/>
        </w:numPr>
        <w:rPr>
          <w:rFonts w:ascii="Sakkal Majalla" w:hAnsi="Sakkal Majalla" w:cs="Sakkal Majalla"/>
          <w:sz w:val="34"/>
          <w:szCs w:val="34"/>
        </w:rPr>
      </w:pPr>
      <w:r w:rsidRPr="00E45C80">
        <w:rPr>
          <w:rFonts w:ascii="Sakkal Majalla" w:hAnsi="Sakkal Majalla" w:cs="Sakkal Majalla"/>
          <w:sz w:val="34"/>
          <w:szCs w:val="34"/>
          <w:rtl/>
        </w:rPr>
        <w:t>على سبيل المثال يمكنك عقد اجتماع سريع كل صباح مع الموظفين لإعطائهم مساحة للتعبير عن آرائهم وأفكارهم وتحديد المهام التي تم إنجازها وما هي الأمور التي يمكن تحسينها، وتابع ذلك عبر البريد الإلكتروني. </w:t>
      </w:r>
    </w:p>
    <w:p w:rsidR="000D0CA1" w:rsidRPr="00E45C80" w:rsidRDefault="000D0CA1">
      <w:pPr>
        <w:pStyle w:val="ListParagraph"/>
        <w:pageBreakBefore/>
        <w:numPr>
          <w:ilvl w:val="0"/>
          <w:numId w:val="43"/>
        </w:numPr>
        <w:ind w:left="357" w:hanging="357"/>
        <w:rPr>
          <w:rFonts w:ascii="Sakkal Majalla" w:hAnsi="Sakkal Majalla" w:cs="Sakkal Majalla"/>
          <w:sz w:val="34"/>
          <w:szCs w:val="34"/>
          <w:rtl/>
        </w:rPr>
      </w:pPr>
      <w:r w:rsidRPr="00E45C80">
        <w:rPr>
          <w:rFonts w:ascii="Sakkal Majalla" w:hAnsi="Sakkal Majalla" w:cs="Sakkal Majalla"/>
          <w:sz w:val="34"/>
          <w:szCs w:val="34"/>
          <w:rtl/>
        </w:rPr>
        <w:lastRenderedPageBreak/>
        <w:t>من المهم أن تتعرف على آراء موظفيك فيما يتعلق بأعمال الشركة، واحرص على طلب رأي كل موظف بشكل شخصي، لأن هذا سيشجعهم على التعبير عما يدور في أذهانهم من أفكار خلاقة </w:t>
      </w:r>
      <w:r>
        <w:rPr>
          <w:rFonts w:ascii="Sakkal Majalla" w:hAnsi="Sakkal Majalla" w:cs="Sakkal Majalla" w:hint="cs"/>
          <w:sz w:val="34"/>
          <w:szCs w:val="34"/>
          <w:rtl/>
        </w:rPr>
        <w:t>و</w:t>
      </w:r>
      <w:r w:rsidRPr="00E45C80">
        <w:rPr>
          <w:rFonts w:ascii="Sakkal Majalla" w:hAnsi="Sakkal Majalla" w:cs="Sakkal Majalla"/>
          <w:sz w:val="34"/>
          <w:szCs w:val="34"/>
          <w:rtl/>
        </w:rPr>
        <w:t>آراء إبداعية، كما وسيشعرون بأهمية وجودهم في الشركة، ولذلك سيندفعون للعمل كفريقٍ واحد بغية تحقيق أهداف الشركة إلى جانب أهدافهم الشخصية. </w:t>
      </w:r>
    </w:p>
    <w:p w:rsidR="000D0CA1" w:rsidRPr="00E45C80" w:rsidRDefault="000D0CA1">
      <w:pPr>
        <w:pStyle w:val="ListParagraph"/>
        <w:numPr>
          <w:ilvl w:val="0"/>
          <w:numId w:val="43"/>
        </w:numPr>
        <w:rPr>
          <w:rFonts w:ascii="Sakkal Majalla" w:hAnsi="Sakkal Majalla" w:cs="Sakkal Majalla"/>
          <w:sz w:val="34"/>
          <w:szCs w:val="34"/>
          <w:rtl/>
        </w:rPr>
      </w:pPr>
      <w:r w:rsidRPr="00E45C80">
        <w:rPr>
          <w:rFonts w:ascii="Sakkal Majalla" w:hAnsi="Sakkal Majalla" w:cs="Sakkal Majalla"/>
          <w:sz w:val="34"/>
          <w:szCs w:val="34"/>
          <w:rtl/>
        </w:rPr>
        <w:t>لا شك أن الاحتفال بالوصول إلى الهدف المنشود يعد من الأمور التي تُعطي الموظفين حافزاً كبيراً، إلا أن هناك بعض الأعمال والمشاريع التي تتطلب وقتاً طويلاً للوصول إلى الهدف المطلوب، لذلك يقع على عاتق المدير إيجاد طريقة لتحفيز الموظفين في هذه الحالة.  </w:t>
      </w:r>
    </w:p>
    <w:p w:rsidR="000D0CA1" w:rsidRDefault="000D0CA1">
      <w:pPr>
        <w:pStyle w:val="ListParagraph"/>
        <w:numPr>
          <w:ilvl w:val="0"/>
          <w:numId w:val="43"/>
        </w:numPr>
        <w:rPr>
          <w:rFonts w:ascii="Sakkal Majalla" w:hAnsi="Sakkal Majalla" w:cs="Sakkal Majalla"/>
          <w:sz w:val="34"/>
          <w:szCs w:val="34"/>
        </w:rPr>
      </w:pPr>
      <w:r>
        <w:rPr>
          <w:rFonts w:ascii="Sakkal Majalla" w:hAnsi="Sakkal Majalla" w:cs="Sakkal Majalla"/>
          <w:sz w:val="34"/>
          <w:szCs w:val="34"/>
          <w:rtl/>
        </w:rPr>
        <w:t xml:space="preserve">ويمكن أن </w:t>
      </w:r>
      <w:r>
        <w:rPr>
          <w:rFonts w:ascii="Sakkal Majalla" w:hAnsi="Sakkal Majalla" w:cs="Sakkal Majalla" w:hint="cs"/>
          <w:sz w:val="34"/>
          <w:szCs w:val="34"/>
          <w:rtl/>
        </w:rPr>
        <w:t>ي</w:t>
      </w:r>
      <w:r w:rsidRPr="00E45C80">
        <w:rPr>
          <w:rFonts w:ascii="Sakkal Majalla" w:hAnsi="Sakkal Majalla" w:cs="Sakkal Majalla"/>
          <w:sz w:val="34"/>
          <w:szCs w:val="34"/>
          <w:rtl/>
        </w:rPr>
        <w:t>كون تقسيم العمل من خلال إلى عدة مراحل والاحتفال مع الموظفين عند إنهاء وإتمام كل مرحلة لإبقاء الحماس لدى الموظفين بشكلٍ متواصل. </w:t>
      </w:r>
    </w:p>
    <w:p w:rsidR="000D0CA1" w:rsidRPr="009319C4" w:rsidRDefault="000D0CA1" w:rsidP="000D0CA1">
      <w:pPr>
        <w:shd w:val="clear" w:color="auto" w:fill="F2F2F2" w:themeFill="background1" w:themeFillShade="F2"/>
        <w:rPr>
          <w:b/>
          <w:bCs/>
          <w:noProof/>
          <w:color w:val="C00000"/>
          <w:kern w:val="24"/>
          <w:sz w:val="40"/>
          <w:szCs w:val="40"/>
          <w:rtl/>
        </w:rPr>
      </w:pPr>
      <w:r w:rsidRPr="009319C4">
        <w:rPr>
          <w:rFonts w:hint="cs"/>
          <w:b/>
          <w:bCs/>
          <w:color w:val="C00000"/>
          <w:rtl/>
        </w:rPr>
        <w:t>الفريق المتعاون يستحق المكافأة:</w:t>
      </w:r>
    </w:p>
    <w:p w:rsidR="000D0CA1" w:rsidRDefault="000D0CA1" w:rsidP="000D0CA1">
      <w:pPr>
        <w:rPr>
          <w:rFonts w:cstheme="minorBidi"/>
          <w:rtl/>
        </w:rPr>
      </w:pPr>
      <w:r w:rsidRPr="00B1266C">
        <w:rPr>
          <w:rtl/>
        </w:rPr>
        <w:t>إذا كان فريقك منتجًا ويعمل بجد فمن الصواب أن تكافئ جهودهم، ويمكنك وضع خطة للمكافآت أو منح إجازات إضافية لأولئك الذين يتجاوزون أهدافهم. على سبيل المثال احتفل بمناسباتهم الشخصية مثل أعياد الميلاد، فكر في هوايات واهتمامات صاحب المناسبة وقدم له هدية تمثل شخصيته، اجعل الأمر شخصياً وممتعًا.</w:t>
      </w:r>
    </w:p>
    <w:p w:rsidR="000D0CA1" w:rsidRPr="00F26DD0" w:rsidRDefault="000D0CA1" w:rsidP="000D0CA1">
      <w:pPr>
        <w:shd w:val="clear" w:color="auto" w:fill="F2F2F2" w:themeFill="background1" w:themeFillShade="F2"/>
        <w:rPr>
          <w:rFonts w:cstheme="minorBidi"/>
          <w:b/>
          <w:bCs/>
          <w:color w:val="C00000"/>
          <w:rtl/>
        </w:rPr>
      </w:pPr>
      <w:r>
        <w:rPr>
          <w:b/>
          <w:bCs/>
          <w:color w:val="C00000"/>
          <w:rtl/>
        </w:rPr>
        <w:t>بيئة العمل المريحة</w:t>
      </w:r>
      <w:r>
        <w:rPr>
          <w:rFonts w:hint="cs"/>
          <w:b/>
          <w:bCs/>
          <w:color w:val="C00000"/>
          <w:rtl/>
        </w:rPr>
        <w:t>:</w:t>
      </w:r>
    </w:p>
    <w:p w:rsidR="000D0CA1" w:rsidRDefault="000D0CA1" w:rsidP="000D0CA1">
      <w:pPr>
        <w:rPr>
          <w:rFonts w:ascii="Sakkal Majalla" w:hAnsi="Sakkal Majalla"/>
          <w:sz w:val="34"/>
          <w:rtl/>
        </w:rPr>
      </w:pPr>
      <w:r w:rsidRPr="00071F97">
        <w:rPr>
          <w:rtl/>
        </w:rPr>
        <w:t>تصنف بيئة العمل كعامل اساسي في تحفيز الموظفين وبصفتك صاحب عمل، فإن الأمر متروك لك لإنشاء بيئة عمل مناسبة ومريحة للموظفين حتى يتمكنوا من التركيز في عملهم وإخراج كل طاقاتهم، على سبيل المثال توفير مساحة مكتب واسعة ومضيئة كمكان للعمل فيه.</w:t>
      </w:r>
    </w:p>
    <w:p w:rsidR="000D0CA1" w:rsidRPr="00210F58" w:rsidRDefault="000D0CA1" w:rsidP="000D0CA1">
      <w:pPr>
        <w:shd w:val="clear" w:color="auto" w:fill="F2F2F2" w:themeFill="background1" w:themeFillShade="F2"/>
        <w:rPr>
          <w:rFonts w:ascii="Sakkal Majalla" w:hAnsi="Sakkal Majalla"/>
          <w:b/>
          <w:bCs/>
          <w:color w:val="C00000"/>
          <w:sz w:val="34"/>
          <w:rtl/>
        </w:rPr>
      </w:pPr>
      <w:r w:rsidRPr="00210F58">
        <w:rPr>
          <w:rFonts w:ascii="Sakkal Majalla" w:hAnsi="Sakkal Majalla" w:hint="cs"/>
          <w:b/>
          <w:bCs/>
          <w:color w:val="C00000"/>
          <w:sz w:val="34"/>
          <w:rtl/>
        </w:rPr>
        <w:t>استثمر في فريقك:</w:t>
      </w:r>
    </w:p>
    <w:p w:rsidR="000D0CA1" w:rsidRDefault="000D0CA1" w:rsidP="000D0CA1">
      <w:pPr>
        <w:rPr>
          <w:rFonts w:cstheme="minorBidi"/>
          <w:rtl/>
        </w:rPr>
      </w:pPr>
      <w:r w:rsidRPr="00071F97">
        <w:rPr>
          <w:rtl/>
        </w:rPr>
        <w:t>لكي يتمكن الموظفون من تأدية مهامهم على أكمل وجه وبكفاءةٍ عالية، يتوجب على المدراء إلحاق الموظفين بدورات وبرامج تدريبية مهنية وشخصية لتعزيز قُدراتهم والاهتمام بالتطور على الصعيد المهني لكل موظف وبشكلٍ مدروسٍ جداً، حيث يسهم ذلك في تحفيز الموظفين وجعل الموظف يشعر بالتقدير والرعاية، وصقل قاعدة معارفهم وتعزيز سيرتهم الذاتية. </w:t>
      </w:r>
    </w:p>
    <w:p w:rsidR="000D0CA1" w:rsidRDefault="000D0CA1" w:rsidP="000D0CA1">
      <w:pPr>
        <w:rPr>
          <w:rFonts w:cstheme="minorBidi"/>
          <w:rtl/>
        </w:rPr>
      </w:pPr>
    </w:p>
    <w:p w:rsidR="000D0CA1" w:rsidRPr="00071F97" w:rsidRDefault="000D0CA1" w:rsidP="000D0CA1">
      <w:pPr>
        <w:rPr>
          <w:rFonts w:cstheme="minorBidi"/>
          <w:rtl/>
        </w:rPr>
      </w:pPr>
    </w:p>
    <w:p w:rsidR="000D0CA1" w:rsidRDefault="000D0CA1" w:rsidP="000D0CA1">
      <w:pPr>
        <w:rPr>
          <w:b/>
          <w:bCs/>
          <w:color w:val="C00000"/>
          <w:rtl/>
        </w:rPr>
      </w:pPr>
    </w:p>
    <w:p w:rsidR="000D0CA1" w:rsidRDefault="000D0CA1" w:rsidP="000D0CA1">
      <w:pPr>
        <w:rPr>
          <w:b/>
          <w:bCs/>
          <w:color w:val="C00000"/>
          <w:rtl/>
        </w:rPr>
      </w:pPr>
      <w:r>
        <w:rPr>
          <w:noProof/>
        </w:rPr>
        <w:lastRenderedPageBreak/>
        <mc:AlternateContent>
          <mc:Choice Requires="wpg">
            <w:drawing>
              <wp:inline distT="0" distB="0" distL="0" distR="0" wp14:anchorId="53F57015" wp14:editId="09D9B730">
                <wp:extent cx="5731510" cy="474980"/>
                <wp:effectExtent l="0" t="0" r="2540" b="1270"/>
                <wp:docPr id="7623"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7624" name="Group 256587"/>
                        <wpg:cNvGrpSpPr>
                          <a:grpSpLocks/>
                        </wpg:cNvGrpSpPr>
                        <wpg:grpSpPr bwMode="auto">
                          <a:xfrm>
                            <a:off x="0" y="0"/>
                            <a:ext cx="60883" cy="5050"/>
                            <a:chOff x="0" y="159"/>
                            <a:chExt cx="60891" cy="5058"/>
                          </a:xfrm>
                        </wpg:grpSpPr>
                        <wpg:grpSp>
                          <wpg:cNvPr id="7625" name="Group 256588"/>
                          <wpg:cNvGrpSpPr>
                            <a:grpSpLocks/>
                          </wpg:cNvGrpSpPr>
                          <wpg:grpSpPr bwMode="auto">
                            <a:xfrm>
                              <a:off x="48488" y="159"/>
                              <a:ext cx="12403" cy="5058"/>
                              <a:chOff x="42218" y="223"/>
                              <a:chExt cx="18094" cy="7110"/>
                            </a:xfrm>
                          </wpg:grpSpPr>
                          <wps:wsp>
                            <wps:cNvPr id="7626"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693FEF" w:rsidRPr="00BB0D09" w:rsidRDefault="00693FEF" w:rsidP="000D0CA1">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0D0CA1">
                                  <w:pPr>
                                    <w:pStyle w:val="NoSpacing"/>
                                    <w:keepNext/>
                                    <w:rPr>
                                      <w:rtl/>
                                      <w:lang w:bidi="ar-SY"/>
                                    </w:rPr>
                                  </w:pPr>
                                </w:p>
                                <w:p w:rsidR="00693FEF" w:rsidRDefault="00693FEF" w:rsidP="000D0CA1">
                                  <w:pPr>
                                    <w:jc w:val="left"/>
                                    <w:rPr>
                                      <w:b/>
                                      <w:bCs/>
                                      <w:rtl/>
                                    </w:rPr>
                                  </w:pPr>
                                </w:p>
                              </w:txbxContent>
                            </wps:txbx>
                            <wps:bodyPr rot="0" vert="horz" wrap="square" lIns="91440" tIns="45720" rIns="91440" bIns="45720" anchor="ctr" anchorCtr="0" upright="1">
                              <a:noAutofit/>
                            </wps:bodyPr>
                          </wps:wsp>
                          <wps:wsp>
                            <wps:cNvPr id="7627"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628"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7629" name="Group 227"/>
                        <wpg:cNvGrpSpPr>
                          <a:grpSpLocks/>
                        </wpg:cNvGrpSpPr>
                        <wpg:grpSpPr bwMode="auto">
                          <a:xfrm>
                            <a:off x="56772" y="1605"/>
                            <a:ext cx="2465" cy="1976"/>
                            <a:chOff x="15206" y="34439"/>
                            <a:chExt cx="10267" cy="8230"/>
                          </a:xfrm>
                        </wpg:grpSpPr>
                        <wps:wsp>
                          <wps:cNvPr id="7630"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1"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2"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3"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4"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5"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6"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7"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8"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9"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40"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106"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">
                <v:group id="Group 256587" o:spid="_x0000_s2107"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sL2scAAADdAAAADwAAAGRycy9kb3ducmV2LnhtbESPT2vCQBTE7wW/w/KE&#10;3nQT26pEVxHR0oMI/gHx9sg+k2D2bciuSfz23YLQ4zAzv2Hmy86UoqHaFZYVxMMIBHFqdcGZgvNp&#10;O5iCcB5ZY2mZFDzJwXLRe5tjom3LB2qOPhMBwi5BBbn3VSKlS3My6Ia2Ig7ezdYGfZB1JnWNbYCb&#10;Uo6iaCwNFhwWcqxonVN6Pz6Mgu8W29VHvGl299v6eT197S+7mJR673erGQhPnf8Pv9o/WsFkPPq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4sL2scAAADd&#10;AAAADwAAAAAAAAAAAAAAAACqAgAAZHJzL2Rvd25yZXYueG1sUEsFBgAAAAAEAAQA+gAAAJ4DAAAA&#10;AA==&#10;">
                  <v:group id="Group 256588" o:spid="_x0000_s2108"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euQcYAAADdAAAADwAAAGRycy9kb3ducmV2LnhtbESPT4vCMBTE78J+h/AW&#10;9qZpXdSlGkXEXTyI4B9YvD2aZ1tsXkoT2/rtjSB4HGbmN8xs0ZlSNFS7wrKCeBCBIE6tLjhTcDr+&#10;9n9AOI+ssbRMCu7kYDH/6M0w0bblPTUHn4kAYZeggtz7KpHSpTkZdANbEQfvYmuDPsg6k7rGNsBN&#10;KYdRNJYGCw4LOVa0yim9Hm5GwV+L7fI7Xjfb62V1Px9Hu/9tTEp9fXbLKQhPnX+HX+2NVjAZD0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x65BxgAAAN0A&#10;AAAPAAAAAAAAAAAAAAAAAKoCAABkcnMvZG93bnJldi54bWxQSwUGAAAAAAQABAD6AAAAnQMAAAAA&#10;">
                    <v:roundrect id="Rectangle: Rounded Corners 55" o:spid="_x0000_s2109"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L4IMcA&#10;AADdAAAADwAAAGRycy9kb3ducmV2LnhtbESPQWvCQBSE7wX/w/IEb3WjlthGV5EWpZdijS14fGSf&#10;STD7NuyuMe2v7xYKPQ4z8w2zXPemER05X1tWMBknIIgLq2suFXwct/ePIHxA1thYJgVf5GG9Gtwt&#10;MdP2xgfq8lCKCGGfoYIqhDaT0hcVGfRj2xJH72ydwRClK6V2eItw08hpkqTSYM1xocKWnisqLvnV&#10;KHCX42n2vt/1u/Iz714evt/OvH9SajTsNwsQgfrwH/5rv2oF83Sawu+b+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C+CDHAAAA3QAAAA8AAAAAAAAAAAAAAAAAmAIAAGRy&#10;cy9kb3ducmV2LnhtbFBLBQYAAAAABAAEAPUAAACMAwAAAAA=&#10;" fillcolor="#00b050" stroked="f" strokeweight="1pt">
                      <v:stroke joinstyle="miter"/>
                      <v:textbox>
                        <w:txbxContent>
                          <w:p w:rsidR="00693FEF" w:rsidRPr="00BB0D09" w:rsidRDefault="00693FEF" w:rsidP="000D0CA1">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0D0CA1">
                            <w:pPr>
                              <w:pStyle w:val="NoSpacing"/>
                              <w:keepNext/>
                              <w:rPr>
                                <w:rtl/>
                                <w:lang w:bidi="ar-SY"/>
                              </w:rPr>
                            </w:pPr>
                          </w:p>
                          <w:p w:rsidR="00693FEF" w:rsidRDefault="00693FEF" w:rsidP="000D0CA1">
                            <w:pPr>
                              <w:jc w:val="left"/>
                              <w:rPr>
                                <w:b/>
                                <w:bCs/>
                                <w:rtl/>
                              </w:rPr>
                            </w:pPr>
                          </w:p>
                        </w:txbxContent>
                      </v:textbox>
                    </v:roundrect>
                    <v:oval id="Oval 61" o:spid="_x0000_s2110"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z/+MUA&#10;AADdAAAADwAAAGRycy9kb3ducmV2LnhtbESPQYvCMBSE7wv+h/AEb2uqUKvVKCIreOlhtR68PZpn&#10;W2xeSpO19d+bhYU9DjPzDbPZDaYRT+pcbVnBbBqBIC6srrlUkF+On0sQziNrbCyTghc52G1HHxtM&#10;te35m55nX4oAYZeigsr7NpXSFRUZdFPbEgfvbjuDPsiulLrDPsBNI+dRtJAGaw4LFbZ0qKh4nH+M&#10;Ah0ldazzOLvn+z57xbeV/LpmSk3Gw34NwtPg/8N/7ZNWkCzmCfy+CU9Ab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LP/4xQAAAN0AAAAPAAAAAAAAAAAAAAAAAJgCAABkcnMv&#10;ZG93bnJldi54bWxQSwUGAAAAAAQABAD1AAAAigMAAAAA&#10;" fillcolor="#272727 [2749]" stroked="f" strokeweight="1pt">
                      <v:stroke joinstyle="miter"/>
                      <v:shadow on="t" color="black" opacity="26213f" origin=",-.5" offset="0,3pt"/>
                    </v:oval>
                  </v:group>
                  <v:rect id="Rectangle 256591" o:spid="_x0000_s2111"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CwTsIA&#10;AADdAAAADwAAAGRycy9kb3ducmV2LnhtbERP3WrCMBS+H/gO4Qi7m6lVXKlG0clgXgja+QCH5tgW&#10;m5OSZLa+/XIhePnx/a82g2nFnZxvLCuYThIQxKXVDVcKLr/fHxkIH5A1tpZJwYM8bNajtxXm2vZ8&#10;pnsRKhFD2OeooA6hy6X0ZU0G/cR2xJG7WmcwROgqqR32Mdy0Mk2ShTTYcGyosaOvmspb8WcUpFlT&#10;7Vy/m5/o2J8P2f4xO5wKpd7Hw3YJItAQXuKn+0cr+FykcW58E5+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ALBOwgAAAN0AAAAPAAAAAAAAAAAAAAAAAJgCAABkcnMvZG93&#10;bnJldi54bWxQSwUGAAAAAAQABAD1AAAAhwMAAAAA&#10;" fillcolor="#00b050" stroked="f" strokeweight="1pt"/>
                </v:group>
                <v:group id="Group 227" o:spid="_x0000_s2112"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YqkRMYAAADdAAAADwAAAGRycy9kb3ducmV2LnhtbESPQWvCQBSE74X+h+UV&#10;vOkmSm2NriKi4kGEakG8PbLPJJh9G7JrEv99VxB6HGbmG2a26EwpGqpdYVlBPIhAEKdWF5wp+D1t&#10;+t8gnEfWWFomBQ9ysJi/v80w0bblH2qOPhMBwi5BBbn3VSKlS3My6Aa2Ig7e1dYGfZB1JnWNbYCb&#10;Ug6jaCwNFhwWcqxolVN6O96Ngm2L7XIUr5v97bp6XE6fh/M+JqV6H91yCsJT5//Dr/ZOK/gaDy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iqRExgAAAN0A&#10;AAAPAAAAAAAAAAAAAAAAAKoCAABkcnMvZG93bnJldi54bWxQSwUGAAAAAAQABAD6AAAAnQMAAAAA&#10;">
                  <v:shape id="Freeform: Shape 256593" o:spid="_x0000_s2113"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AV5sMA&#10;AADdAAAADwAAAGRycy9kb3ducmV2LnhtbERPyWrDMBC9F/oPYgq9NXITSIsT2ZSWQC+G1AmhuQ3W&#10;xBaxRsZSvPx9dCj0+Hj7Np9sKwbqvXGs4HWRgCCunDZcKzgedi/vIHxA1tg6JgUzecizx4ctptqN&#10;/ENDGWoRQ9inqKAJoUul9FVDFv3CdcSRu7jeYoiwr6XucYzhtpXLJFlLi4ZjQ4MdfTZUXcubVVAO&#10;v6dDUYT96mxsPZtTMe2+tFLPT9PHBkSgKfyL/9zfWsHbehX3xzfxCcj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AV5sMAAADdAAAADwAAAAAAAAAAAAAAAACYAgAAZHJzL2Rv&#10;d25yZXYueG1sUEsFBgAAAAAEAAQA9QAAAIgDA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114"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w0MMA&#10;AADdAAAADwAAAGRycy9kb3ducmV2LnhtbESP0YrCMBRE3xf8h3AF39bUCipdo4igCD5Z/YC7zTUt&#10;NjeliW3dr98IC/s4zMwZZr0dbC06an3lWMFsmoAgLpyu2Ci4XQ+fKxA+IGusHZOCF3nYbkYfa8y0&#10;6/lCXR6MiBD2GSooQ2gyKX1RkkU/dQ1x9O6utRiibI3ULfYRbmuZJslCWqw4LpTY0L6k4pE/rQJ/&#10;u5jVoU+Ppt9Rmp9+zl3tv5WajIfdF4hAQ/gP/7VPWsFyMZ/B+018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dw0MMAAADdAAAADwAAAAAAAAAAAAAAAACYAgAAZHJzL2Rv&#10;d25yZXYueG1sUEsFBgAAAAAEAAQA9QAAAIgDAAAAAA==&#10;" fillcolor="white [3212]" stroked="f" strokeweight="1pt">
                    <v:stroke joinstyle="miter"/>
                  </v:roundrect>
                  <v:roundrect id="Rectangle: Rounded Corners 256595" o:spid="_x0000_s2115"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up8MA&#10;AADdAAAADwAAAGRycy9kb3ducmV2LnhtbESP0YrCMBRE3xf8h3AF39bUCq5Uo4igCPtk1w+4Nte0&#10;2NyUJrZ1v36zIPg4zMwZZr0dbC06an3lWMFsmoAgLpyu2Ci4/Bw+lyB8QNZYOyYFT/Kw3Yw+1php&#10;1/OZujwYESHsM1RQhtBkUvqiJIt+6hri6N1cazFE2RqpW+wj3NYyTZKFtFhxXCixoX1JxT1/WAX+&#10;cjbLQ58eTb+jND/9fne1vyo1GQ+7FYhAQ3iHX+2TVvC1mKfw/yY+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Xup8MAAADdAAAADwAAAAAAAAAAAAAAAACYAgAAZHJzL2Rv&#10;d25yZXYueG1sUEsFBgAAAAAEAAQA9QAAAIgDAAAAAA==&#10;" fillcolor="white [3212]" stroked="f" strokeweight="1pt">
                    <v:stroke joinstyle="miter"/>
                  </v:roundrect>
                  <v:roundrect id="Rectangle: Rounded Corners 256596" o:spid="_x0000_s2116"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LPMMA&#10;AADdAAAADwAAAGRycy9kb3ducmV2LnhtbESP0YrCMBRE3xf8h3AF39bUCq50jSKCIvhk1w+421zT&#10;YnNTmtjW/fqNIPg4zMwZZrUZbC06an3lWMFsmoAgLpyu2Ci4/Ow/lyB8QNZYOyYFD/KwWY8+Vphp&#10;1/OZujwYESHsM1RQhtBkUvqiJIt+6hri6F1dazFE2RqpW+wj3NYyTZKFtFhxXCixoV1JxS2/WwX+&#10;cjbLfZ8eTL+lND/+nbra/yo1GQ/bbxCBhvAOv9pHreBrMZ/D8018An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lLPMMAAADdAAAADwAAAAAAAAAAAAAAAACYAgAAZHJzL2Rv&#10;d25yZXYueG1sUEsFBgAAAAAEAAQA9QAAAIgDAAAAAA==&#10;" fillcolor="white [3212]" stroked="f" strokeweight="1pt">
                    <v:stroke joinstyle="miter"/>
                  </v:roundrect>
                  <v:roundrect id="Rectangle: Rounded Corners 256597" o:spid="_x0000_s2117"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TSMQA&#10;AADdAAAADwAAAGRycy9kb3ducmV2LnhtbESP0WrCQBRE3wX/YbkF33TTKFaiq4hgEXwy9QNus7eb&#10;YPZuyG6T6Ne7QqGPw8ycYTa7wdaio9ZXjhW8zxIQxIXTFRsF16/jdAXCB2SNtWNScCcPu+14tMFM&#10;u54v1OXBiAhhn6GCMoQmk9IXJVn0M9cQR+/HtRZDlK2RusU+wm0t0yRZSosVx4USGzqUVNzyX6vA&#10;Xy9mdezTT9PvKc1Pj3NX+2+lJm/Dfg0i0BD+w3/tk1bwsZwv4PUmPgG5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A00jEAAAA3QAAAA8AAAAAAAAAAAAAAAAAmAIAAGRycy9k&#10;b3ducmV2LnhtbFBLBQYAAAAABAAEAPUAAACJAwAAAAA=&#10;" fillcolor="white [3212]" stroked="f" strokeweight="1pt">
                    <v:stroke joinstyle="miter"/>
                  </v:roundrect>
                  <v:roundrect id="Rectangle: Rounded Corners 256598" o:spid="_x0000_s2118"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208QA&#10;AADdAAAADwAAAGRycy9kb3ducmV2LnhtbESP0WrCQBRE3wX/YbkF33TTiFaiq4hgEXwy9QNus7eb&#10;YPZuyG6T6Ne7QqGPw8ycYTa7wdaio9ZXjhW8zxIQxIXTFRsF16/jdAXCB2SNtWNScCcPu+14tMFM&#10;u54v1OXBiAhhn6GCMoQmk9IXJVn0M9cQR+/HtRZDlK2RusU+wm0t0yRZSosVx4USGzqUVNzyX6vA&#10;Xy9mdezTT9PvKc1Pj3NX+2+lJm/Dfg0i0BD+w3/tk1bwsZwv4PUmPgG5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MdtPEAAAA3QAAAA8AAAAAAAAAAAAAAAAAmAIAAGRycy9k&#10;b3ducmV2LnhtbFBLBQYAAAAABAAEAPUAAACJAwAAAAA=&#10;" fillcolor="white [3212]" stroked="f" strokeweight="1pt">
                    <v:stroke joinstyle="miter"/>
                  </v:roundrect>
                  <v:roundrect id="Rectangle: Rounded Corners 256599" o:spid="_x0000_s2119"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opMQA&#10;AADdAAAADwAAAGRycy9kb3ducmV2LnhtbESP0WrCQBRE3wv9h+UWfKubRogSXUUEReiT0Q+4Zq+b&#10;0OzdkF2T6Ne7hUIfh5k5w6w2o21ET52vHSv4miYgiEunazYKLuf95wKED8gaG8ek4EEeNuv3txXm&#10;2g18or4IRkQI+xwVVCG0uZS+rMiin7qWOHo311kMUXZG6g6HCLeNTJMkkxZrjgsVtrSrqPwp7laB&#10;v5zMYj+kBzNsKS2Oz+++8VelJh/jdgki0Bj+w3/to1Ywz2YZ/L6JT0C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e6KTEAAAA3QAAAA8AAAAAAAAAAAAAAAAAmAIAAGRycy9k&#10;b3ducmV2LnhtbFBLBQYAAAAABAAEAPUAAACJAwAAAAA=&#10;" fillcolor="white [3212]" stroked="f" strokeweight="1pt">
                    <v:stroke joinstyle="miter"/>
                  </v:roundrect>
                  <v:roundrect id="Rectangle: Rounded Corners 256600" o:spid="_x0000_s2120"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NP8MA&#10;AADdAAAADwAAAGRycy9kb3ducmV2LnhtbESP0YrCMBRE3xf8h3CFfVtTK6h0jSKCIuyT1Q+421zT&#10;YnNTmtjW/fqNIPg4zMwZZrUZbC06an3lWMF0koAgLpyu2Ci4nPdfSxA+IGusHZOCB3nYrEcfK8y0&#10;6/lEXR6MiBD2GSooQ2gyKX1RkkU/cQ1x9K6utRiibI3ULfYRbmuZJslcWqw4LpTY0K6k4pbfrQJ/&#10;OZnlvk8Ppt9Smh//frra/yr1OR623yACDeEdfrWPWsFiPlvA8018An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JNP8MAAADdAAAADwAAAAAAAAAAAAAAAACYAgAAZHJzL2Rv&#10;d25yZXYueG1sUEsFBgAAAAAEAAQA9QAAAIgDAAAAAA==&#10;" fillcolor="white [3212]" stroked="f" strokeweight="1pt">
                    <v:stroke joinstyle="miter"/>
                  </v:roundrect>
                  <v:roundrect id="Rectangle: Rounded Corners 256601" o:spid="_x0000_s2121"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ZTcAA&#10;AADdAAAADwAAAGRycy9kb3ducmV2LnhtbERPzYrCMBC+C75DmAVvmm4Fla5RRFAET1YfYLaZTcs2&#10;k9LEtvr05iB4/Pj+19vB1qKj1leOFXzPEhDEhdMVGwW362G6AuEDssbaMSl4kIftZjxaY6Zdzxfq&#10;8mBEDGGfoYIyhCaT0hclWfQz1xBH7s+1FkOErZG6xT6G21qmSbKQFiuODSU2tC+p+M/vVoG/Xczq&#10;0KdH0+8ozU/Pc1f7X6UmX8PuB0SgIXzEb/dJK1gu5nFufBOfgN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A3ZTcAAAADdAAAADwAAAAAAAAAAAAAAAACYAgAAZHJzL2Rvd25y&#10;ZXYueG1sUEsFBgAAAAAEAAQA9QAAAIUDAAAAAA==&#10;" fillcolor="white [3212]" stroked="f" strokeweight="1pt">
                    <v:stroke joinstyle="miter"/>
                  </v:roundrect>
                  <v:roundrect id="Rectangle: Rounded Corners 256602" o:spid="_x0000_s2122"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81sQA&#10;AADdAAAADwAAAGRycy9kb3ducmV2LnhtbESP0WrCQBRE3wX/YbkF33TTCDamriKCRfDJ6Adcs9dN&#10;aPZuyG6TtF/vFgp9HGbmDLPZjbYRPXW+dqzgdZGAIC6drtkouF2P8wyED8gaG8ek4Js87LbTyQZz&#10;7Qa+UF8EIyKEfY4KqhDaXEpfVmTRL1xLHL2H6yyGKDsjdYdDhNtGpkmykhZrjgsVtnSoqPwsvqwC&#10;f7uY7DikH2bYU1qcfs594+9KzV7G/TuIQGP4D/+1T1rB22q5ht838QnI7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BfNbEAAAA3QAAAA8AAAAAAAAAAAAAAAAAmAIAAGRycy9k&#10;b3ducmV2LnhtbFBLBQYAAAAABAAEAPUAAACJAwAAAAA=&#10;" fillcolor="white [3212]" stroked="f" strokeweight="1pt">
                    <v:stroke joinstyle="miter"/>
                  </v:roundrect>
                  <v:roundrect id="Rectangle: Rounded Corners 256603" o:spid="_x0000_s2123"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2mNsAA&#10;AADdAAAADwAAAGRycy9kb3ducmV2LnhtbERPzYrCMBC+C75DmAVvmm4Rla5RRFAET1YfYLaZTcs2&#10;k9LEtvr05iB4/Pj+19vB1qKj1leOFXzPEhDEhdMVGwW362G6AuEDssbaMSl4kIftZjxaY6Zdzxfq&#10;8mBEDGGfoYIyhCaT0hclWfQz1xBH7s+1FkOErZG6xT6G21qmSbKQFiuODSU2tC+p+M/vVoG/Xczq&#10;0KdH0+8ozU/Pc1f7X6UmX8PuB0SgIXzEb/dJK1gu5nF/fBOfgN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2mNsAAAADdAAAADwAAAAAAAAAAAAAAAACYAgAAZHJzL2Rvd25y&#10;ZXYueG1sUEsFBgAAAAAEAAQA9QAAAIUDAAAAAA==&#10;" fillcolor="white [3212]" stroked="f" strokeweight="1pt">
                    <v:stroke joinstyle="miter"/>
                  </v:roundrect>
                </v:group>
                <w10:wrap anchorx="page"/>
                <w10:anchorlock/>
              </v:group>
            </w:pict>
          </mc:Fallback>
        </mc:AlternateContent>
      </w:r>
    </w:p>
    <w:p w:rsidR="000D0CA1" w:rsidRDefault="003C0A58" w:rsidP="000D0CA1">
      <w:pPr>
        <w:rPr>
          <w:rtl/>
        </w:rPr>
      </w:pPr>
      <w:hyperlink r:id="rId95" w:history="1">
        <w:r w:rsidR="000D0CA1" w:rsidRPr="003C0A58">
          <w:rPr>
            <w:rStyle w:val="Hyperlink"/>
            <w:rFonts w:hint="cs"/>
            <w:rtl/>
          </w:rPr>
          <w:t>ما</w:t>
        </w:r>
        <w:r w:rsidRPr="003C0A58">
          <w:rPr>
            <w:rStyle w:val="Hyperlink"/>
            <w:rFonts w:hint="cs"/>
            <w:rtl/>
          </w:rPr>
          <w:t xml:space="preserve"> </w:t>
        </w:r>
        <w:r w:rsidR="000D0CA1" w:rsidRPr="003C0A58">
          <w:rPr>
            <w:rStyle w:val="Hyperlink"/>
            <w:rFonts w:hint="cs"/>
            <w:rtl/>
          </w:rPr>
          <w:t>هي أكثر طرق التحفيز التي أثرت بك سواء أكنت موظفا أو مديراً.</w:t>
        </w:r>
      </w:hyperlink>
    </w:p>
    <w:p w:rsidR="00687885" w:rsidRDefault="00687885" w:rsidP="00687885">
      <w:pPr>
        <w:ind w:left="-424"/>
        <w:rPr>
          <w:rtl/>
        </w:rPr>
      </w:pPr>
      <w:r>
        <w:rPr>
          <w:noProof/>
        </w:rPr>
        <mc:AlternateContent>
          <mc:Choice Requires="wps">
            <w:drawing>
              <wp:inline distT="0" distB="0" distL="0" distR="0" wp14:anchorId="5BE0A6F7" wp14:editId="6FADEBE1">
                <wp:extent cx="6362700" cy="2050709"/>
                <wp:effectExtent l="0" t="0" r="19050" b="26035"/>
                <wp:docPr id="12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62700" cy="2050709"/>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124" style="width:501pt;height:161.4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" fillcolor="#fff2cc [663]" strokecolor="#ffc000" strokeweight="1pt">
                <v:stroke joinstyle="miter"/>
                <v:textbox inset="0,3mm,0">
                  <w:txbxContent>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jc w:val="center"/>
                        <w:rPr>
                          <w:sz w:val="22"/>
                          <w:szCs w:val="28"/>
                          <w:rtl/>
                          <w:lang w:bidi="ar-SY"/>
                        </w:rPr>
                      </w:pPr>
                    </w:p>
                  </w:txbxContent>
                </v:textbox>
                <w10:wrap anchorx="page"/>
                <w10:anchorlock/>
              </v:roundrect>
            </w:pict>
          </mc:Fallback>
        </mc:AlternateContent>
      </w:r>
    </w:p>
    <w:p w:rsidR="000D0CA1" w:rsidRPr="00210F58" w:rsidRDefault="000D0CA1" w:rsidP="000D0CA1">
      <w:pPr>
        <w:spacing w:line="259" w:lineRule="auto"/>
        <w:rPr>
          <w:rFonts w:ascii="Sakkal Majalla" w:hAnsi="Sakkal Majalla"/>
          <w:b/>
          <w:bCs/>
          <w:color w:val="C00000"/>
          <w:sz w:val="34"/>
          <w:rtl/>
        </w:rPr>
      </w:pPr>
      <w:r>
        <w:rPr>
          <w:noProof/>
          <w:rtl/>
        </w:rPr>
        <mc:AlternateContent>
          <mc:Choice Requires="wpg">
            <w:drawing>
              <wp:inline distT="0" distB="0" distL="0" distR="0" wp14:anchorId="2C1FADD5" wp14:editId="565C8D0F">
                <wp:extent cx="5727700" cy="471805"/>
                <wp:effectExtent l="0" t="0" r="6350" b="61595"/>
                <wp:docPr id="444"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445" name="Group 256571"/>
                        <wpg:cNvGrpSpPr/>
                        <wpg:grpSpPr>
                          <a:xfrm>
                            <a:off x="0" y="0"/>
                            <a:ext cx="5727700" cy="471805"/>
                            <a:chOff x="0" y="0"/>
                            <a:chExt cx="6131268" cy="505879"/>
                          </a:xfrm>
                        </wpg:grpSpPr>
                        <wpg:grpSp>
                          <wpg:cNvPr id="446" name="Group 3653"/>
                          <wpg:cNvGrpSpPr/>
                          <wpg:grpSpPr>
                            <a:xfrm>
                              <a:off x="4690216" y="0"/>
                              <a:ext cx="1441052" cy="505839"/>
                              <a:chOff x="5144073" y="0"/>
                              <a:chExt cx="2102344" cy="711023"/>
                            </a:xfrm>
                          </wpg:grpSpPr>
                          <wps:wsp>
                            <wps:cNvPr id="447" name="Rectangle: Rounded Corners 36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144073" y="0"/>
                                <a:ext cx="2102344"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Default="00693FEF" w:rsidP="000D0CA1">
                                  <w:pPr>
                                    <w:rPr>
                                      <w:bCs/>
                                    </w:rPr>
                                  </w:pPr>
                                  <w:r>
                                    <w:rPr>
                                      <w:rFonts w:ascii="Adobe Arabic" w:hAnsi="Adobe Arabic" w:cs="Adobe Arabic" w:hint="cs"/>
                                      <w:bCs/>
                                      <w:color w:val="auto"/>
                                      <w:sz w:val="36"/>
                                      <w:szCs w:val="36"/>
                                      <w:rtl/>
                                      <w:lang w:bidi="ar-SY"/>
                                    </w:rPr>
                                    <w:t xml:space="preserve">        الحوافز:</w:t>
                                  </w:r>
                                </w:p>
                              </w:txbxContent>
                            </wps:txbx>
                            <wps:bodyPr tIns="36000" bIns="36000" rtlCol="0" anchor="ctr"/>
                          </wps:wsp>
                          <wps:wsp>
                            <wps:cNvPr id="640" name="Oval 3656">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41"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642" name="Group 3323"/>
                        <wpg:cNvGrpSpPr/>
                        <wpg:grpSpPr>
                          <a:xfrm>
                            <a:off x="5343525" y="104775"/>
                            <a:ext cx="209550" cy="249555"/>
                            <a:chOff x="0" y="0"/>
                            <a:chExt cx="273780" cy="327013"/>
                          </a:xfrm>
                          <a:solidFill>
                            <a:schemeClr val="bg1"/>
                          </a:solidFill>
                        </wpg:grpSpPr>
                        <wps:wsp>
                          <wps:cNvPr id="988"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989"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990"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991" name="Google Shape;204;p17"/>
                          <wpg:cNvGrpSpPr/>
                          <wpg:grpSpPr>
                            <a:xfrm>
                              <a:off x="0" y="0"/>
                              <a:ext cx="273780" cy="105078"/>
                              <a:chOff x="0" y="0"/>
                              <a:chExt cx="273780" cy="105078"/>
                            </a:xfrm>
                            <a:grpFill/>
                          </wpg:grpSpPr>
                          <wps:wsp>
                            <wps:cNvPr id="992"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993"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994"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995"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996"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125"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">
                <v:group id="Group 256571" o:spid="_x0000_s2126"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cjgMUAAADcAAAADwAAAGRycy9kb3ducmV2LnhtbESPQYvCMBSE78L+h/CE&#10;vWnaXZWlGkXEXTyIoC6It0fzbIvNS2liW/+9EQSPw8x8w8wWnSlFQ7UrLCuIhxEI4tTqgjMF/8ff&#10;wQ8I55E1lpZJwZ0cLOYfvRkm2ra8p+bgMxEg7BJUkHtfJVK6NCeDbmgr4uBdbG3QB1lnUtfYBrgp&#10;5VcUTaTBgsNCjhWtckqvh5tR8Ndiu/yO1832elndz8fx7rSNSanPfrecgvDU+Xf41d5oBa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3I4DFAAAA3AAA&#10;AA8AAAAAAAAAAAAAAAAAqgIAAGRycy9kb3ducmV2LnhtbFBLBQYAAAAABAAEAPoAAACcAwAAAAA=&#10;">
                  <v:group id="Group 3653" o:spid="_x0000_s2127" style="position:absolute;left:46902;width:14410;height:5058" coordorigin="51440" coordsize="21023,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W998YAAADcAAAADwAAAGRycy9kb3ducmV2LnhtbESPT2vCQBTE7wW/w/IK&#10;3uommoqkriJSpQcpNBFKb4/sMwlm34bsNn++fbdQ6HGYmd8w2/1oGtFT52rLCuJFBIK4sLrmUsE1&#10;Pz1tQDiPrLGxTAomcrDfzR62mGo78Af1mS9FgLBLUUHlfZtK6YqKDLqFbYmDd7OdQR9kV0rd4RDg&#10;ppHLKFpLgzWHhQpbOlZU3LNvo+A84HBYxa/95X47Tl/58/vnJSal5o/j4QWEp9H/h//ab1pBkq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Zb33xgAAANwA&#10;AAAPAAAAAAAAAAAAAAAAAKoCAABkcnMvZG93bnJldi54bWxQSwUGAAAAAAQABAD6AAAAnQMAAAAA&#10;">
                    <v:roundrect id="Rectangle: Rounded Corners 3655" o:spid="_x0000_s2128" style="position:absolute;left:51440;width:21024;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X9b8MA&#10;AADcAAAADwAAAGRycy9kb3ducmV2LnhtbESPQWvCQBSE74L/YXlCb7qpWA3RVURbyNEYe+jtkX0m&#10;odm3IbtN0n/fLQgeh5n5htkdRtOInjpXW1bwuohAEBdW11wquOUf8xiE88gaG8uk4JccHPbTyQ4T&#10;bQfOqL/6UgQIuwQVVN63iZSuqMigW9iWOHh32xn0QXal1B0OAW4auYyitTRYc1iosKVTRcX39cco&#10;iNLze85fS/rUsc/oDfNLfM6VepmNxy0IT6N/hh/tVCtYrTbwfyYc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ZX9b8MAAADcAAAADwAAAAAAAAAAAAAAAACYAgAAZHJzL2Rv&#10;d25yZXYueG1sUEsFBgAAAAAEAAQA9QAAAIgDAAAAAA==&#10;" fillcolor="#0070c0" stroked="f" strokeweight="1pt">
                      <v:stroke joinstyle="miter"/>
                      <v:textbox inset=",1mm,,1mm">
                        <w:txbxContent>
                          <w:p w:rsidR="00693FEF" w:rsidRDefault="00693FEF" w:rsidP="000D0CA1">
                            <w:pPr>
                              <w:rPr>
                                <w:bCs/>
                              </w:rPr>
                            </w:pPr>
                            <w:r>
                              <w:rPr>
                                <w:rFonts w:ascii="Adobe Arabic" w:hAnsi="Adobe Arabic" w:cs="Adobe Arabic" w:hint="cs"/>
                                <w:bCs/>
                                <w:color w:val="auto"/>
                                <w:sz w:val="36"/>
                                <w:szCs w:val="36"/>
                                <w:rtl/>
                                <w:lang w:bidi="ar-SY"/>
                              </w:rPr>
                              <w:t xml:space="preserve">        الحوافز:</w:t>
                            </w:r>
                          </w:p>
                        </w:txbxContent>
                      </v:textbox>
                    </v:roundrect>
                    <v:oval id="Oval 3656" o:spid="_x0000_s2129"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xRKMAA&#10;AADcAAAADwAAAGRycy9kb3ducmV2LnhtbERPzWoCMRC+C75DGKG3mrUUKatRRCkUK5SuPsCwGTeL&#10;ySQkqa59+uZQ8Pjx/S/Xg7PiSjH1nhXMphUI4tbrnjsFp+P78xuIlJE1Ws+k4E4J1qvxaIm19jf+&#10;pmuTO1FCONWowOQcailTa8hhmvpAXLizjw5zgbGTOuKthDsrX6pqLh32XBoMBtoaai/Nj1Owr4JJ&#10;8fD5ez/I5uu4C3afo1XqaTJsFiAyDfkh/nd/aAXz1zK/nClH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dxRKMAAAADcAAAADwAAAAAAAAAAAAAAAACYAgAAZHJzL2Rvd25y&#10;ZXYueG1sUEsFBgAAAAAEAAQA9QAAAIUDAAAAAA==&#10;" fillcolor="#272727 [2749]" stroked="f" strokeweight="1pt">
                      <v:stroke joinstyle="miter"/>
                      <v:shadow on="t" color="black" opacity="26214f" origin=",-.5" offset="0,3pt"/>
                    </v:oval>
                  </v:group>
                  <v:rect id="Rectangle 3654" o:spid="_x0000_s2130"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xzMcA&#10;AADcAAAADwAAAGRycy9kb3ducmV2LnhtbESPQWvCQBSE74L/YXlCL1I3FgkldZUqtHrQlkYpHh/Z&#10;Z5I2+zbsrpr++64geBxm5htmOu9MI87kfG1ZwXiUgCAurK65VLDfvT0+g/ABWWNjmRT8kYf5rN+b&#10;Yqbthb/onIdSRAj7DBVUIbSZlL6oyKAf2ZY4ekfrDIYoXSm1w0uEm0Y+JUkqDdYcFypsaVlR8Zuf&#10;jILDfredLNznz+H4vvlO7QetfDlU6mHQvb6ACNSFe/jWXmsF6WQM1zPxCMj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sMczHAAAA3AAAAA8AAAAAAAAAAAAAAAAAmAIAAGRy&#10;cy9kb3ducmV2LnhtbFBLBQYAAAAABAAEAPUAAACMAwAAAAA=&#10;" fillcolor="#0070c0" stroked="f" strokeweight="1pt"/>
                </v:group>
                <v:group id="Group 3323" o:spid="_x0000_s2131"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rVFcUAAADcAAAADwAAAGRycy9kb3ducmV2LnhtbESPQYvCMBSE78L+h/CE&#10;vWlaV2WpRhFZlz2IoC6It0fzbIvNS2liW/+9EQSPw8x8w8yXnSlFQ7UrLCuIhxEI4tTqgjMF/8fN&#10;4BuE88gaS8uk4E4OlouP3hwTbVveU3PwmQgQdgkqyL2vEildmpNBN7QVcfAutjbog6wzqWtsA9yU&#10;chRFU2mw4LCQY0XrnNLr4WYU/LbYrr7in2Z7vazv5+Nkd9rGpNRnv1vNQHjq/Dv8av9pBd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Ka1RXFAAAA3AAA&#10;AA8AAAAAAAAAAAAAAAAAqgIAAGRycy9kb3ducmV2LnhtbFBLBQYAAAAABAAEAPoAAACcAwAAAAA=&#10;">
                  <v:shape id="Google Shape;201;p17" o:spid="_x0000_s2132"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al5cAA&#10;AADcAAAADwAAAGRycy9kb3ducmV2LnhtbERPTYvCMBC9L/gfwgje1lQPWqtRRFgQD4JV9Do0Y1tt&#10;Jt0m2vrvzUHw+Hjfi1VnKvGkxpWWFYyGEQjizOqScwWn499vDMJ5ZI2VZVLwIgerZe9ngYm2LR/o&#10;mfpchBB2CSoovK8TKV1WkEE3tDVx4K62MegDbHKpG2xDuKnkOIom0mDJoaHAmjYFZff0YRTsH7Hf&#10;6vN/vJtezpPbrE1Px6xUatDv1nMQnjr/FX/cW61gFoe14Uw4AnL5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kal5cAAAADcAAAADwAAAAAAAAAAAAAAAACYAgAAZHJzL2Rvd25y&#10;ZXYueG1sUEsFBgAAAAAEAAQA9QAAAIU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133"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2scYA&#10;AADcAAAADwAAAGRycy9kb3ducmV2LnhtbESPQWvCQBSE7wX/w/IEL2I2WiqaZhUpLRRFxFjo9ZF9&#10;zQazb0N21fTfu0Khx2FmvmHydW8bcaXO144VTJMUBHHpdM2Vgq/Tx2QBwgdkjY1jUvBLHtarwVOO&#10;mXY3PtK1CJWIEPYZKjAhtJmUvjRk0SeuJY7ej+sshii7SuoObxFuGzlL07m0WHNcMNjSm6HyXFys&#10;guZ02O/exy/F9xiL2bM32/Ou2io1GvabVxCB+vAf/mt/agXLxRIe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2scYAAADcAAAADwAAAAAAAAAAAAAAAACYAgAAZHJz&#10;L2Rvd25yZXYueG1sUEsFBgAAAAAEAAQA9QAAAIsDAAAAAA==&#10;" path="m2643,1l417,1c191,1,,143,,370,,608,191,751,417,751r2214,c2870,751,3060,608,3060,370,3060,143,2870,1,2643,1xe" filled="f" strokecolor="white [3212]">
                    <v:path arrowok="t" o:extrusionok="f"/>
                  </v:shape>
                  <v:shape id="Google Shape;203;p17" o:spid="_x0000_s2134"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y3tMIA&#10;AADcAAAADwAAAGRycy9kb3ducmV2LnhtbERPz2vCMBS+C/4P4QneNNWOMTvTIqIy2GmdA3d7a96a&#10;sualNFHrf28OA48f3+91MdhWXKj3jWMFi3kCgrhyuuFawfFzP3sB4QOyxtYxKbiRhyIfj9aYaXfl&#10;D7qUoRYxhH2GCkwIXSalrwxZ9HPXEUfu1/UWQ4R9LXWP1xhuW7lMkmdpseHYYLCjraHqrzxbBak/&#10;me/0sP/R9ZJP77vjV1o+LZSaTobNK4hAQ3iI/91vWsFqFefHM/EIy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7Le0wgAAANwAAAAPAAAAAAAAAAAAAAAAAJgCAABkcnMvZG93&#10;bnJldi54bWxQSwUGAAAAAAQABAD1AAAAhwMAAAAA&#10;" path="m1976,l417,c191,,,131,,369,,596,191,739,417,739r1559,c2203,739,2393,596,2393,369,2393,131,2203,,1976,xe" filled="f" strokecolor="white [3212]">
                    <v:path arrowok="t" o:extrusionok="f"/>
                  </v:shape>
                  <v:group id="Google Shape;204;p17" o:spid="_x0000_s2135"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zc8QAAADcAAAADwAAAGRycy9kb3ducmV2LnhtbESPQYvCMBSE78L+h/CE&#10;vWnaXZS1GkXEXTyIoC6It0fzbIvNS2liW/+9EQSPw8x8w8wWnSlFQ7UrLCuIhxEI4tTqgjMF/8ff&#10;wQ8I55E1lpZJwZ0cLOYfvRkm2ra8p+bgMxEg7BJUkHtfJVK6NCeDbmgr4uBdbG3QB1lnUtfYBrgp&#10;5VcUjaXBgsNCjhWtckqvh5tR8Ndiu/yO1832elndz8fR7rSNSanPfrecgvDU+Xf41d5oBZ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zzc8QAAADcAAAA&#10;DwAAAAAAAAAAAAAAAACqAgAAZHJzL2Rvd25yZXYueG1sUEsFBgAAAAAEAAQA+gAAAJsDAAAAAA==&#10;">
                    <v:shape id="Google Shape;205;p17" o:spid="_x0000_s2136"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fMJMQA&#10;AADcAAAADwAAAGRycy9kb3ducmV2LnhtbESPQWvCQBSE7wX/w/IEL0U3tUWT6CpFEHqsqd6f2WcS&#10;zb4Nu2tM/323UOhxmJlvmPV2MK3oyfnGsoKXWQKCuLS64UrB8Ws/TUH4gKyxtUwKvsnDdjN6WmOu&#10;7YMP1BehEhHCPkcFdQhdLqUvazLoZ7Yjjt7FOoMhSldJ7fAR4aaV8yRZSIMNx4UaO9rVVN6Ku1Fw&#10;XQ6pez58ZufXIj29Vce+C/Ki1GQ8vK9ABBrCf/iv/aEVZNkcfs/E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XzCTEAAAA3AAAAA8AAAAAAAAAAAAAAAAAmAIAAGRycy9k&#10;b3ducmV2LnhtbFBLBQYAAAAABAAEAPUAAACJAwAAAAA=&#10;" path="m227,1501v107,,226,-72,226,-167l453,167c453,84,322,1,227,1,144,1,1,84,1,167r,1167c1,1429,144,1501,227,1501xe" filled="f" stroked="f">
                      <v:path arrowok="t" o:extrusionok="f"/>
                    </v:shape>
                    <v:shape id="Google Shape;206;p17" o:spid="_x0000_s2137"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kzGcQA&#10;AADcAAAADwAAAGRycy9kb3ducmV2LnhtbESPQWvCQBSE74X+h+UVeqsbLZQaXcW0tOixqQePz+wz&#10;iWbfht1XTf99VxB6HGbmG2a+HFynzhRi69nAeJSBIq68bbk2sP3+eHoFFQXZYueZDPxShOXi/m6O&#10;ufUX/qJzKbVKEI45GmhE+lzrWDXkMI58T5y8gw8OJclQaxvwkuCu05Mse9EOW04LDfb01lB1Kn+c&#10;gaKcFJsdbsZBjvF97Qpxn3trzOPDsJqBEhrkP3xrr62B6fQZrmfSEd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pMxnEAAAA3A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2138"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mpFsUA&#10;AADcAAAADwAAAGRycy9kb3ducmV2LnhtbESP3WrCQBSE74W+w3IK3ummVaTGrFL8gVIvSmMe4DR7&#10;TEKzZ2N21e3bdwXBy2FmvmGyVTCtuFDvGssKXsYJCOLS6oYrBcVhN3oD4TyyxtYyKfgjB6vl0yDD&#10;VNsrf9Ml95WIEHYpKqi971IpXVmTQTe2HXH0jrY36KPsK6l7vEa4aeVrksykwYbjQo0drWsqf/Oz&#10;UUB7u/1pQz7d8GwdDl+bTzspTkoNn8P7AoSn4B/he/tDK5jPp3A7E4+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eakWxQAAANw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2139"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gcQA&#10;AADcAAAADwAAAGRycy9kb3ducmV2LnhtbESPzW7CMBCE70i8g7VIvaBi0woKKQYhoiI48vMA23hJ&#10;AvE6il1I3x4jIXEczcw3mtmitZW4UuNLxxqGAwWCOHOm5FzD8fDzPgHhA7LByjFp+CcPi3m3M8PE&#10;uBvv6LoPuYgQ9glqKEKoEyl9VpBFP3A1cfROrrEYomxyaRq8Rbit5IdSY2mx5LhQYE2rgrLL/s9q&#10;+CX5GSg7peprU6VqO0z7h/VZ67deu/wGEagNr/CzvTEaptMRPM7E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Ij4HEAAAA3A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2140"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N6MYA&#10;AADcAAAADwAAAGRycy9kb3ducmV2LnhtbESPQWvCQBSE70L/w/IEL6Kb9CAxdRVbKJRSENNSPb5m&#10;n0kw+zZkVxP99a4g9DjMzDfMYtWbWpypdZVlBfE0AkGcW11xoeDn+32SgHAeWWNtmRRcyMFq+TRY&#10;YKptx1s6Z74QAcIuRQWl900qpctLMuimtiEO3sG2Bn2QbSF1i12Am1o+R9FMGqw4LJTY0FtJ+TE7&#10;GQUbktdu4/9e95+/l+QrS+LdfhwrNRr26xcQnnr/H360P7SC+XwG9zPhCM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N6MYAAADcAAAADwAAAAAAAAAAAAAAAACYAgAAZHJz&#10;L2Rvd25yZXYueG1sUEsFBgAAAAAEAAQA9QAAAIsDA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014AF6" w:rsidRDefault="000D0CA1" w:rsidP="000D0CA1">
      <w:pPr>
        <w:jc w:val="lowKashida"/>
        <w:rPr>
          <w:rFonts w:ascii="Adobe Arabic" w:hAnsi="Adobe Arabic" w:cs="Adobe Arabic"/>
          <w:b/>
          <w:bCs/>
          <w:color w:val="C00000"/>
          <w:rtl/>
        </w:rPr>
      </w:pPr>
      <w:r w:rsidRPr="00014AF6">
        <w:rPr>
          <w:rFonts w:ascii="Adobe Arabic" w:hAnsi="Adobe Arabic" w:cs="Adobe Arabic"/>
          <w:noProof/>
          <w:rtl/>
        </w:rPr>
        <mc:AlternateContent>
          <mc:Choice Requires="wpg">
            <w:drawing>
              <wp:anchor distT="0" distB="0" distL="114300" distR="114300" simplePos="0" relativeHeight="252320768" behindDoc="0" locked="0" layoutInCell="1" allowOverlap="1" wp14:anchorId="379C59A2" wp14:editId="042765E2">
                <wp:simplePos x="0" y="0"/>
                <wp:positionH relativeFrom="margin">
                  <wp:align>center</wp:align>
                </wp:positionH>
                <wp:positionV relativeFrom="paragraph">
                  <wp:posOffset>340360</wp:posOffset>
                </wp:positionV>
                <wp:extent cx="4556125" cy="1631315"/>
                <wp:effectExtent l="19050" t="0" r="0" b="6985"/>
                <wp:wrapSquare wrapText="bothSides"/>
                <wp:docPr id="997" name="Group 242"/>
                <wp:cNvGraphicFramePr/>
                <a:graphic xmlns:a="http://schemas.openxmlformats.org/drawingml/2006/main">
                  <a:graphicData uri="http://schemas.microsoft.com/office/word/2010/wordprocessingGroup">
                    <wpg:wgp>
                      <wpg:cNvGrpSpPr/>
                      <wpg:grpSpPr>
                        <a:xfrm>
                          <a:off x="0" y="0"/>
                          <a:ext cx="4556322" cy="1631438"/>
                          <a:chOff x="0" y="0"/>
                          <a:chExt cx="4556322" cy="1631438"/>
                        </a:xfrm>
                      </wpg:grpSpPr>
                      <wpg:grpSp>
                        <wpg:cNvPr id="998" name="Group 240"/>
                        <wpg:cNvGrpSpPr/>
                        <wpg:grpSpPr>
                          <a:xfrm>
                            <a:off x="2922608" y="0"/>
                            <a:ext cx="1633714" cy="1631438"/>
                            <a:chOff x="0" y="0"/>
                            <a:chExt cx="1633714" cy="1631438"/>
                          </a:xfrm>
                        </wpg:grpSpPr>
                        <wps:wsp>
                          <wps:cNvPr id="999" name="مربع نص 999"/>
                          <wps:cNvSpPr txBox="1"/>
                          <wps:spPr>
                            <a:xfrm>
                              <a:off x="277792" y="511482"/>
                              <a:ext cx="1016401" cy="777875"/>
                            </a:xfrm>
                            <a:prstGeom prst="rect">
                              <a:avLst/>
                            </a:prstGeom>
                            <a:noFill/>
                            <a:ln w="6350">
                              <a:noFill/>
                            </a:ln>
                            <a:effectLst/>
                          </wps:spPr>
                          <wps:txbx>
                            <w:txbxContent>
                              <w:p w:rsidR="00693FEF" w:rsidRPr="00210F58" w:rsidRDefault="00693FEF" w:rsidP="000D0CA1">
                                <w:pPr>
                                  <w:bidi w:val="0"/>
                                  <w:jc w:val="center"/>
                                  <w:rPr>
                                    <w:rFonts w:ascii="Adobe Arabic" w:hAnsi="Adobe Arabic" w:cs="Adobe Arabic"/>
                                    <w:b/>
                                    <w:bCs/>
                                    <w:color w:val="auto"/>
                                    <w:sz w:val="40"/>
                                    <w:szCs w:val="44"/>
                                    <w:rtl/>
                                    <w:lang w:bidi="ar-SY"/>
                                  </w:rPr>
                                </w:pPr>
                                <w:r w:rsidRPr="00210F58">
                                  <w:rPr>
                                    <w:rFonts w:ascii="Adobe Arabic" w:hAnsi="Adobe Arabic" w:cs="Adobe Arabic" w:hint="cs"/>
                                    <w:b/>
                                    <w:bCs/>
                                    <w:color w:val="auto"/>
                                    <w:sz w:val="40"/>
                                    <w:szCs w:val="44"/>
                                    <w:rtl/>
                                    <w:lang w:bidi="ar-SY"/>
                                  </w:rPr>
                                  <w:t>الحوافز الإيجابية</w:t>
                                </w:r>
                              </w:p>
                              <w:p w:rsidR="00693FEF" w:rsidRPr="00210F58" w:rsidRDefault="00693FEF" w:rsidP="000D0CA1">
                                <w:pPr>
                                  <w:bidi w:val="0"/>
                                  <w:jc w:val="center"/>
                                  <w:rPr>
                                    <w:color w:val="auto"/>
                                    <w:sz w:val="32"/>
                                    <w:szCs w:val="38"/>
                                    <w:lang w:bidi="ar-SY"/>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00" name="Shape"/>
                          <wps:cNvSpPr>
                            <a:spLocks/>
                          </wps:cNvSpPr>
                          <wps:spPr bwMode="auto">
                            <a:xfrm flipH="1">
                              <a:off x="0" y="0"/>
                              <a:ext cx="1633714" cy="1631438"/>
                            </a:xfrm>
                            <a:custGeom>
                              <a:avLst/>
                              <a:gdLst>
                                <a:gd name="T0" fmla="*/ 1668838 w 21540"/>
                                <a:gd name="T1" fmla="*/ 1659347 h 21600"/>
                                <a:gd name="T2" fmla="*/ 1668838 w 21540"/>
                                <a:gd name="T3" fmla="*/ 1659347 h 21600"/>
                                <a:gd name="T4" fmla="*/ 1668838 w 21540"/>
                                <a:gd name="T5" fmla="*/ 1659347 h 21600"/>
                                <a:gd name="T6" fmla="*/ 1668838 w 21540"/>
                                <a:gd name="T7" fmla="*/ 1659347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540" h="21600" extrusionOk="0">
                                  <a:moveTo>
                                    <a:pt x="20891" y="8608"/>
                                  </a:moveTo>
                                  <a:cubicBezTo>
                                    <a:pt x="20777" y="8424"/>
                                    <a:pt x="20503" y="8424"/>
                                    <a:pt x="20411" y="8608"/>
                                  </a:cubicBezTo>
                                  <a:lnTo>
                                    <a:pt x="19817" y="9664"/>
                                  </a:lnTo>
                                  <a:cubicBezTo>
                                    <a:pt x="19703" y="9847"/>
                                    <a:pt x="19840" y="10100"/>
                                    <a:pt x="20069" y="10100"/>
                                  </a:cubicBezTo>
                                  <a:lnTo>
                                    <a:pt x="20320" y="10100"/>
                                  </a:lnTo>
                                  <a:lnTo>
                                    <a:pt x="20320" y="17331"/>
                                  </a:lnTo>
                                  <a:cubicBezTo>
                                    <a:pt x="20320" y="19305"/>
                                    <a:pt x="18720" y="20911"/>
                                    <a:pt x="16754" y="20911"/>
                                  </a:cubicBezTo>
                                  <a:lnTo>
                                    <a:pt x="4251" y="20911"/>
                                  </a:lnTo>
                                  <a:cubicBezTo>
                                    <a:pt x="2286" y="20911"/>
                                    <a:pt x="686" y="19305"/>
                                    <a:pt x="686" y="17331"/>
                                  </a:cubicBezTo>
                                  <a:lnTo>
                                    <a:pt x="686" y="4774"/>
                                  </a:lnTo>
                                  <a:cubicBezTo>
                                    <a:pt x="686" y="2800"/>
                                    <a:pt x="2286" y="1194"/>
                                    <a:pt x="4251" y="1194"/>
                                  </a:cubicBezTo>
                                  <a:lnTo>
                                    <a:pt x="12069" y="1194"/>
                                  </a:lnTo>
                                  <a:cubicBezTo>
                                    <a:pt x="12206" y="1492"/>
                                    <a:pt x="12480" y="1699"/>
                                    <a:pt x="12823" y="1699"/>
                                  </a:cubicBezTo>
                                  <a:cubicBezTo>
                                    <a:pt x="13280" y="1699"/>
                                    <a:pt x="13669" y="1331"/>
                                    <a:pt x="13669" y="849"/>
                                  </a:cubicBezTo>
                                  <a:cubicBezTo>
                                    <a:pt x="13669" y="367"/>
                                    <a:pt x="13303" y="0"/>
                                    <a:pt x="12823" y="0"/>
                                  </a:cubicBezTo>
                                  <a:cubicBezTo>
                                    <a:pt x="12480" y="0"/>
                                    <a:pt x="12183" y="207"/>
                                    <a:pt x="12069" y="505"/>
                                  </a:cubicBezTo>
                                  <a:lnTo>
                                    <a:pt x="4251" y="505"/>
                                  </a:lnTo>
                                  <a:cubicBezTo>
                                    <a:pt x="1897" y="505"/>
                                    <a:pt x="0" y="2410"/>
                                    <a:pt x="0" y="4774"/>
                                  </a:cubicBezTo>
                                  <a:lnTo>
                                    <a:pt x="0" y="17331"/>
                                  </a:lnTo>
                                  <a:cubicBezTo>
                                    <a:pt x="0" y="19695"/>
                                    <a:pt x="1897" y="21600"/>
                                    <a:pt x="4251" y="21600"/>
                                  </a:cubicBezTo>
                                  <a:lnTo>
                                    <a:pt x="16754" y="21600"/>
                                  </a:lnTo>
                                  <a:cubicBezTo>
                                    <a:pt x="19109" y="21600"/>
                                    <a:pt x="21006" y="19695"/>
                                    <a:pt x="21006" y="17331"/>
                                  </a:cubicBezTo>
                                  <a:lnTo>
                                    <a:pt x="21006" y="10077"/>
                                  </a:lnTo>
                                  <a:lnTo>
                                    <a:pt x="21257" y="10077"/>
                                  </a:lnTo>
                                  <a:cubicBezTo>
                                    <a:pt x="21486" y="10077"/>
                                    <a:pt x="21600" y="9847"/>
                                    <a:pt x="21509" y="9641"/>
                                  </a:cubicBezTo>
                                  <a:lnTo>
                                    <a:pt x="20891" y="8608"/>
                                  </a:lnTo>
                                  <a:close/>
                                </a:path>
                              </a:pathLst>
                            </a:custGeom>
                            <a:solidFill>
                              <a:srgbClr val="4CC1E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g:grpSp>
                      <wpg:grpSp>
                        <wpg:cNvPr id="1001" name="Group 241"/>
                        <wpg:cNvGrpSpPr/>
                        <wpg:grpSpPr>
                          <a:xfrm>
                            <a:off x="0" y="0"/>
                            <a:ext cx="1633714" cy="1631438"/>
                            <a:chOff x="0" y="0"/>
                            <a:chExt cx="1633714" cy="1631438"/>
                          </a:xfrm>
                        </wpg:grpSpPr>
                        <wps:wsp>
                          <wps:cNvPr id="1002" name="Shape"/>
                          <wps:cNvSpPr>
                            <a:spLocks/>
                          </wps:cNvSpPr>
                          <wps:spPr bwMode="auto">
                            <a:xfrm flipH="1">
                              <a:off x="0" y="0"/>
                              <a:ext cx="1633714" cy="1631438"/>
                            </a:xfrm>
                            <a:custGeom>
                              <a:avLst/>
                              <a:gdLst>
                                <a:gd name="T0" fmla="*/ 1668838 w 21540"/>
                                <a:gd name="T1" fmla="*/ 1659347 h 21600"/>
                                <a:gd name="T2" fmla="*/ 1668838 w 21540"/>
                                <a:gd name="T3" fmla="*/ 1659347 h 21600"/>
                                <a:gd name="T4" fmla="*/ 1668838 w 21540"/>
                                <a:gd name="T5" fmla="*/ 1659347 h 21600"/>
                                <a:gd name="T6" fmla="*/ 1668838 w 21540"/>
                                <a:gd name="T7" fmla="*/ 1659347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540" h="21600" extrusionOk="0">
                                  <a:moveTo>
                                    <a:pt x="20891" y="8608"/>
                                  </a:moveTo>
                                  <a:cubicBezTo>
                                    <a:pt x="20777" y="8424"/>
                                    <a:pt x="20503" y="8424"/>
                                    <a:pt x="20411" y="8608"/>
                                  </a:cubicBezTo>
                                  <a:lnTo>
                                    <a:pt x="19817" y="9664"/>
                                  </a:lnTo>
                                  <a:cubicBezTo>
                                    <a:pt x="19703" y="9847"/>
                                    <a:pt x="19840" y="10100"/>
                                    <a:pt x="20069" y="10100"/>
                                  </a:cubicBezTo>
                                  <a:lnTo>
                                    <a:pt x="20320" y="10100"/>
                                  </a:lnTo>
                                  <a:lnTo>
                                    <a:pt x="20320" y="17331"/>
                                  </a:lnTo>
                                  <a:cubicBezTo>
                                    <a:pt x="20320" y="19305"/>
                                    <a:pt x="18720" y="20911"/>
                                    <a:pt x="16754" y="20911"/>
                                  </a:cubicBezTo>
                                  <a:lnTo>
                                    <a:pt x="4251" y="20911"/>
                                  </a:lnTo>
                                  <a:cubicBezTo>
                                    <a:pt x="2286" y="20911"/>
                                    <a:pt x="686" y="19305"/>
                                    <a:pt x="686" y="17331"/>
                                  </a:cubicBezTo>
                                  <a:lnTo>
                                    <a:pt x="686" y="4774"/>
                                  </a:lnTo>
                                  <a:cubicBezTo>
                                    <a:pt x="686" y="2800"/>
                                    <a:pt x="2286" y="1194"/>
                                    <a:pt x="4251" y="1194"/>
                                  </a:cubicBezTo>
                                  <a:lnTo>
                                    <a:pt x="12069" y="1194"/>
                                  </a:lnTo>
                                  <a:cubicBezTo>
                                    <a:pt x="12206" y="1492"/>
                                    <a:pt x="12480" y="1699"/>
                                    <a:pt x="12823" y="1699"/>
                                  </a:cubicBezTo>
                                  <a:cubicBezTo>
                                    <a:pt x="13280" y="1699"/>
                                    <a:pt x="13669" y="1331"/>
                                    <a:pt x="13669" y="849"/>
                                  </a:cubicBezTo>
                                  <a:cubicBezTo>
                                    <a:pt x="13669" y="367"/>
                                    <a:pt x="13303" y="0"/>
                                    <a:pt x="12823" y="0"/>
                                  </a:cubicBezTo>
                                  <a:cubicBezTo>
                                    <a:pt x="12480" y="0"/>
                                    <a:pt x="12183" y="207"/>
                                    <a:pt x="12069" y="505"/>
                                  </a:cubicBezTo>
                                  <a:lnTo>
                                    <a:pt x="4251" y="505"/>
                                  </a:lnTo>
                                  <a:cubicBezTo>
                                    <a:pt x="1897" y="505"/>
                                    <a:pt x="0" y="2410"/>
                                    <a:pt x="0" y="4774"/>
                                  </a:cubicBezTo>
                                  <a:lnTo>
                                    <a:pt x="0" y="17331"/>
                                  </a:lnTo>
                                  <a:cubicBezTo>
                                    <a:pt x="0" y="19695"/>
                                    <a:pt x="1897" y="21600"/>
                                    <a:pt x="4251" y="21600"/>
                                  </a:cubicBezTo>
                                  <a:lnTo>
                                    <a:pt x="16754" y="21600"/>
                                  </a:lnTo>
                                  <a:cubicBezTo>
                                    <a:pt x="19109" y="21600"/>
                                    <a:pt x="21006" y="19695"/>
                                    <a:pt x="21006" y="17331"/>
                                  </a:cubicBezTo>
                                  <a:lnTo>
                                    <a:pt x="21006" y="10077"/>
                                  </a:lnTo>
                                  <a:lnTo>
                                    <a:pt x="21257" y="10077"/>
                                  </a:lnTo>
                                  <a:cubicBezTo>
                                    <a:pt x="21486" y="10077"/>
                                    <a:pt x="21600" y="9847"/>
                                    <a:pt x="21509" y="9641"/>
                                  </a:cubicBezTo>
                                  <a:lnTo>
                                    <a:pt x="20891" y="8608"/>
                                  </a:lnTo>
                                  <a:close/>
                                </a:path>
                              </a:pathLst>
                            </a:custGeom>
                            <a:solidFill>
                              <a:srgbClr val="002060"/>
                            </a:solidFill>
                            <a:ln w="12700">
                              <a:noFill/>
                              <a:miter lim="400000"/>
                              <a:headEnd/>
                              <a:tailEnd/>
                            </a:ln>
                          </wps:spPr>
                          <wps:bodyPr rot="0" vert="horz" wrap="square" lIns="91440" tIns="45720" rIns="91440" bIns="45720" anchor="ctr" anchorCtr="0" upright="1">
                            <a:noAutofit/>
                          </wps:bodyPr>
                        </wps:wsp>
                        <wps:wsp>
                          <wps:cNvPr id="1003" name="مربع نص 1003"/>
                          <wps:cNvSpPr txBox="1"/>
                          <wps:spPr>
                            <a:xfrm>
                              <a:off x="283780" y="511482"/>
                              <a:ext cx="1062255" cy="818515"/>
                            </a:xfrm>
                            <a:prstGeom prst="rect">
                              <a:avLst/>
                            </a:prstGeom>
                            <a:noFill/>
                            <a:ln w="6350">
                              <a:noFill/>
                            </a:ln>
                            <a:effectLst/>
                          </wps:spPr>
                          <wps:txbx>
                            <w:txbxContent>
                              <w:p w:rsidR="00693FEF" w:rsidRPr="00210F58" w:rsidRDefault="00693FEF" w:rsidP="000D0CA1">
                                <w:pPr>
                                  <w:bidi w:val="0"/>
                                  <w:jc w:val="center"/>
                                  <w:rPr>
                                    <w:rFonts w:ascii="Adobe Arabic" w:hAnsi="Adobe Arabic" w:cs="Adobe Arabic"/>
                                    <w:b/>
                                    <w:bCs/>
                                    <w:color w:val="auto"/>
                                    <w:sz w:val="44"/>
                                    <w:szCs w:val="48"/>
                                    <w:lang w:bidi="ar-SY"/>
                                  </w:rPr>
                                </w:pPr>
                                <w:r w:rsidRPr="00210F58">
                                  <w:rPr>
                                    <w:rFonts w:ascii="Adobe Arabic" w:hAnsi="Adobe Arabic" w:cs="Adobe Arabic" w:hint="cs"/>
                                    <w:b/>
                                    <w:bCs/>
                                    <w:color w:val="auto"/>
                                    <w:sz w:val="44"/>
                                    <w:szCs w:val="48"/>
                                    <w:rtl/>
                                    <w:lang w:bidi="ar-SY"/>
                                  </w:rPr>
                                  <w:t>الحوافز السلبية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anchor>
            </w:drawing>
          </mc:Choice>
          <mc:Fallback>
            <w:pict>
              <v:group id="Group 242" o:spid="_x0000_s2141" style="position:absolute;left:0;text-align:left;margin-left:0;margin-top:26.8pt;width:358.75pt;height:128.45pt;z-index:252320768;mso-position-horizontal:center;mso-position-horizontal-relative:margin;mso-position-vertical-relative:text" coordsize="45563,16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">
                <v:group id="Group 240" o:spid="_x0000_s2142" style="position:absolute;left:29226;width:16337;height:16314" coordsize="16337,16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mWu7CAAAA3AAAAA8A&#10;AAAAAAAAAAAAAAAAqgIAAGRycy9kb3ducmV2LnhtbFBLBQYAAAAABAAEAPoAAACZAwAAAAA=&#10;">
                  <v:shape id="مربع نص 999" o:spid="_x0000_s2143" type="#_x0000_t202" style="position:absolute;left:2777;top:5114;width:10164;height:7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pvKsUA&#10;AADcAAAADwAAAGRycy9kb3ducmV2LnhtbESPQYvCMBSE7wv+h/CEva2pgmKrUaQgK4sedL14ezbP&#10;tti81Car1V9vBGGPw8x8w0znranElRpXWlbQ70UgiDOrS84V7H+XX2MQziNrrCyTgjs5mM86H1NM&#10;tL3xlq47n4sAYZeggsL7OpHSZQUZdD1bEwfvZBuDPsgml7rBW4CbSg6iaCQNlhwWCqwpLSg77/6M&#10;gp90ucHtcWDGjyr9Xp8W9WV/GCr12W0XExCeWv8ffrdXWkEcx/A6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um8qxQAAANwAAAAPAAAAAAAAAAAAAAAAAJgCAABkcnMv&#10;ZG93bnJldi54bWxQSwUGAAAAAAQABAD1AAAAigMAAAAA&#10;" filled="f" stroked="f" strokeweight=".5pt">
                    <v:textbox>
                      <w:txbxContent>
                        <w:p w:rsidR="00693FEF" w:rsidRPr="00210F58" w:rsidRDefault="00693FEF" w:rsidP="000D0CA1">
                          <w:pPr>
                            <w:bidi w:val="0"/>
                            <w:jc w:val="center"/>
                            <w:rPr>
                              <w:rFonts w:ascii="Adobe Arabic" w:hAnsi="Adobe Arabic" w:cs="Adobe Arabic"/>
                              <w:b/>
                              <w:bCs/>
                              <w:color w:val="auto"/>
                              <w:sz w:val="40"/>
                              <w:szCs w:val="44"/>
                              <w:rtl/>
                              <w:lang w:bidi="ar-SY"/>
                            </w:rPr>
                          </w:pPr>
                          <w:r w:rsidRPr="00210F58">
                            <w:rPr>
                              <w:rFonts w:ascii="Adobe Arabic" w:hAnsi="Adobe Arabic" w:cs="Adobe Arabic" w:hint="cs"/>
                              <w:b/>
                              <w:bCs/>
                              <w:color w:val="auto"/>
                              <w:sz w:val="40"/>
                              <w:szCs w:val="44"/>
                              <w:rtl/>
                              <w:lang w:bidi="ar-SY"/>
                            </w:rPr>
                            <w:t>الحوافز الإيجابية</w:t>
                          </w:r>
                        </w:p>
                        <w:p w:rsidR="00693FEF" w:rsidRPr="00210F58" w:rsidRDefault="00693FEF" w:rsidP="000D0CA1">
                          <w:pPr>
                            <w:bidi w:val="0"/>
                            <w:jc w:val="center"/>
                            <w:rPr>
                              <w:color w:val="auto"/>
                              <w:sz w:val="32"/>
                              <w:szCs w:val="38"/>
                              <w:lang w:bidi="ar-SY"/>
                            </w:rPr>
                          </w:pPr>
                        </w:p>
                      </w:txbxContent>
                    </v:textbox>
                  </v:shape>
                  <v:shape id="Shape" o:spid="_x0000_s2144" style="position:absolute;width:16337;height:16314;flip:x;visibility:visible;mso-wrap-style:square;v-text-anchor:middle" coordsize="2154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3oZsYA&#10;AADdAAAADwAAAGRycy9kb3ducmV2LnhtbESPT0vDQBDF74LfYRmhN7vbFLTEbkupKJ4E+wfxNmTH&#10;bDA7G7LbJP32zkHwNsN7895v1tsptGqgPjWRLSzmBhRxFV3DtYXT8eV+BSplZIdtZLJwpQTbze3N&#10;GksXR/6g4ZBrJSGcSrTgc+5KrVPlKWCax45YtO/YB8yy9rV2PY4SHlpdGPOgAzYsDR472nuqfg6X&#10;YOHrOuxfj+fFs7+8F48hhuVuLD6tnd1NuydQmab8b/67fnOCb4zwyz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3oZsYAAADdAAAADwAAAAAAAAAAAAAAAACYAgAAZHJz&#10;L2Rvd25yZXYueG1sUEsFBgAAAAAEAAQA9QAAAIsDAAAAAA==&#10;" path="m20891,8608v-114,-184,-388,-184,-480,l19817,9664v-114,183,23,436,252,436l20320,10100r,7231c20320,19305,18720,20911,16754,20911r-12503,c2286,20911,686,19305,686,17331r,-12557c686,2800,2286,1194,4251,1194r7818,c12206,1492,12480,1699,12823,1699v457,,846,-368,846,-850c13669,367,13303,,12823,v-343,,-640,207,-754,505l4251,505c1897,505,,2410,,4774l,17331v,2364,1897,4269,4251,4269l16754,21600v2355,,4252,-1905,4252,-4269l21006,10077r251,c21486,10077,21600,9847,21509,9641l20891,8608xe" fillcolor="#4cc1ef" stroked="f" strokeweight="1pt">
                    <v:stroke miterlimit="4" joinstyle="miter"/>
                    <v:path arrowok="t" o:extrusionok="f" o:connecttype="custom" o:connectlocs="126574002,125329711;126574002,125329711;126574002,125329711;126574002,125329711" o:connectangles="0,90,180,270"/>
                  </v:shape>
                </v:group>
                <v:group id="Group 241" o:spid="_x0000_s2145" style="position:absolute;width:16337;height:16314" coordsize="16337,16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bM+MMAAADdAAAADwAAAGRycy9kb3ducmV2LnhtbERPTYvCMBC9L/gfwgh7&#10;W5MqLlKNIuLKHkRYFcTb0IxtsZmUJtvWf2+Ehb3N433OYtXbSrTU+NKxhmSkQBBnzpScazifvj5m&#10;IHxANlg5Jg0P8rBaDt4WmBrX8Q+1x5CLGMI+RQ1FCHUqpc8KsuhHriaO3M01FkOETS5Ng10Mt5Uc&#10;K/UpLZYcGwqsaVNQdj/+Wg27Drv1JNm2+/tt87iepofLPiGt34f9eg4iUB/+xX/ubxPnK5XA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1sz4wwAAAN0AAAAP&#10;AAAAAAAAAAAAAAAAAKoCAABkcnMvZG93bnJldi54bWxQSwUGAAAAAAQABAD6AAAAmgMAAAAA&#10;">
                  <v:shape id="Shape" o:spid="_x0000_s2146" style="position:absolute;width:16337;height:16314;flip:x;visibility:visible;mso-wrap-style:square;v-text-anchor:middle" coordsize="2154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uj8MA&#10;AADdAAAADwAAAGRycy9kb3ducmV2LnhtbERPS0sDMRC+C/0PYQRvNrEHtWuzSykIVhHsQ3odNtPd&#10;0GSybGIb/70RBG/z8T1n0WTvxJnGaANruJsqEMRtMJY7Dfvd8+0jiJiQDbrApOGbIjT15GqBlQkX&#10;3tB5mzpRQjhWqKFPaaikjG1PHuM0DMSFO4bRYypw7KQZ8VLCvZMzpe6lR8uloceBVj21p+2X17DO&#10;9vTgdh/vh1e7zjRv3Zs8fGp9c52XTyAS5fQv/nO/mDJfqRn8flNOk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Xuj8MAAADdAAAADwAAAAAAAAAAAAAAAACYAgAAZHJzL2Rv&#10;d25yZXYueG1sUEsFBgAAAAAEAAQA9QAAAIgDAAAAAA==&#10;" path="m20891,8608v-114,-184,-388,-184,-480,l19817,9664v-114,183,23,436,252,436l20320,10100r,7231c20320,19305,18720,20911,16754,20911r-12503,c2286,20911,686,19305,686,17331r,-12557c686,2800,2286,1194,4251,1194r7818,c12206,1492,12480,1699,12823,1699v457,,846,-368,846,-850c13669,367,13303,,12823,v-343,,-640,207,-754,505l4251,505c1897,505,,2410,,4774l,17331v,2364,1897,4269,4251,4269l16754,21600v2355,,4252,-1905,4252,-4269l21006,10077r251,c21486,10077,21600,9847,21509,9641l20891,8608xe" fillcolor="#002060" stroked="f" strokeweight="1pt">
                    <v:stroke miterlimit="4" joinstyle="miter"/>
                    <v:path arrowok="t" o:extrusionok="f" o:connecttype="custom" o:connectlocs="126574002,125329711;126574002,125329711;126574002,125329711;126574002,125329711" o:connectangles="0,90,180,270"/>
                  </v:shape>
                  <v:shape id="مربع نص 1003" o:spid="_x0000_s2147" type="#_x0000_t202" style="position:absolute;left:2837;top:5114;width:10623;height:8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nIwcUA&#10;AADdAAAADwAAAGRycy9kb3ducmV2LnhtbERPTWvCQBC9F/oflil4q7sqLSG6CRKQFmkPWi+9jdkx&#10;CWZn0+xWo7/eLRS8zeN9ziIfbCtO1PvGsYbJWIEgLp1puNKw+1o9JyB8QDbYOiYNF/KQZ48PC0yN&#10;O/OGTttQiRjCPkUNdQhdKqUva7Lox64jjtzB9RZDhH0lTY/nGG5bOVXqVVpsODbU2FFRU3nc/loN&#10;62L1iZv91CbXtnj7OCy7n933i9ajp2E5BxFoCHfxv/vdxPlKzeDvm3iC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mcjBxQAAAN0AAAAPAAAAAAAAAAAAAAAAAJgCAABkcnMv&#10;ZG93bnJldi54bWxQSwUGAAAAAAQABAD1AAAAigMAAAAA&#10;" filled="f" stroked="f" strokeweight=".5pt">
                    <v:textbox>
                      <w:txbxContent>
                        <w:p w:rsidR="00693FEF" w:rsidRPr="00210F58" w:rsidRDefault="00693FEF" w:rsidP="000D0CA1">
                          <w:pPr>
                            <w:bidi w:val="0"/>
                            <w:jc w:val="center"/>
                            <w:rPr>
                              <w:rFonts w:ascii="Adobe Arabic" w:hAnsi="Adobe Arabic" w:cs="Adobe Arabic"/>
                              <w:b/>
                              <w:bCs/>
                              <w:color w:val="auto"/>
                              <w:sz w:val="44"/>
                              <w:szCs w:val="48"/>
                              <w:lang w:bidi="ar-SY"/>
                            </w:rPr>
                          </w:pPr>
                          <w:r w:rsidRPr="00210F58">
                            <w:rPr>
                              <w:rFonts w:ascii="Adobe Arabic" w:hAnsi="Adobe Arabic" w:cs="Adobe Arabic" w:hint="cs"/>
                              <w:b/>
                              <w:bCs/>
                              <w:color w:val="auto"/>
                              <w:sz w:val="44"/>
                              <w:szCs w:val="48"/>
                              <w:rtl/>
                              <w:lang w:bidi="ar-SY"/>
                            </w:rPr>
                            <w:t>الحوافز السلبية</w:t>
                          </w:r>
                        </w:p>
                      </w:txbxContent>
                    </v:textbox>
                  </v:shape>
                </v:group>
                <w10:wrap type="square" anchorx="margin"/>
              </v:group>
            </w:pict>
          </mc:Fallback>
        </mc:AlternateContent>
      </w:r>
      <w:hyperlink r:id="rId96" w:history="1">
        <w:r w:rsidRPr="003C0A58">
          <w:rPr>
            <w:rStyle w:val="Hyperlink"/>
            <w:rFonts w:ascii="Adobe Arabic" w:hAnsi="Adobe Arabic" w:cs="Adobe Arabic"/>
            <w:rtl/>
          </w:rPr>
          <w:t>وقد قسمت الحوافز من حيث أثرها وفاعليتها إلى نوعين أساسيين هما</w:t>
        </w:r>
      </w:hyperlink>
      <w:r w:rsidRPr="00014AF6">
        <w:rPr>
          <w:rFonts w:ascii="Adobe Arabic" w:hAnsi="Adobe Arabic" w:cs="Adobe Arabic"/>
          <w:b/>
          <w:bCs/>
          <w:color w:val="C00000"/>
          <w:rtl/>
        </w:rPr>
        <w:t>:</w:t>
      </w:r>
    </w:p>
    <w:p w:rsidR="000D0CA1" w:rsidRPr="00210F58" w:rsidRDefault="000D0CA1" w:rsidP="000D0CA1">
      <w:pPr>
        <w:rPr>
          <w:b/>
          <w:bCs/>
          <w:color w:val="C00000"/>
          <w:rtl/>
        </w:rPr>
      </w:pPr>
    </w:p>
    <w:p w:rsidR="000D0CA1" w:rsidRPr="009403E9" w:rsidRDefault="000D0CA1" w:rsidP="000D0CA1">
      <w:pPr>
        <w:rPr>
          <w:b/>
          <w:bCs/>
          <w:color w:val="C00000"/>
          <w:rtl/>
        </w:rPr>
      </w:pPr>
    </w:p>
    <w:p w:rsidR="000D0CA1" w:rsidRDefault="000D0CA1" w:rsidP="000D0CA1">
      <w:pPr>
        <w:rPr>
          <w:rtl/>
        </w:rPr>
      </w:pPr>
    </w:p>
    <w:p w:rsidR="000D0CA1" w:rsidRPr="00210F58" w:rsidRDefault="000D0CA1" w:rsidP="000D0CA1">
      <w:pPr>
        <w:rPr>
          <w:rtl/>
        </w:rPr>
      </w:pPr>
    </w:p>
    <w:p w:rsidR="000D0CA1" w:rsidRDefault="000D0CA1" w:rsidP="000D0CA1">
      <w:pPr>
        <w:rPr>
          <w:rtl/>
        </w:rPr>
      </w:pPr>
    </w:p>
    <w:p w:rsidR="000D0CA1" w:rsidRDefault="000D0CA1" w:rsidP="000D0CA1">
      <w:pPr>
        <w:rPr>
          <w:rtl/>
        </w:rPr>
      </w:pPr>
      <w:r>
        <w:rPr>
          <w:noProof/>
        </w:rPr>
        <mc:AlternateContent>
          <mc:Choice Requires="wpg">
            <w:drawing>
              <wp:inline distT="0" distB="0" distL="0" distR="0" wp14:anchorId="767C5442" wp14:editId="1AB95AEB">
                <wp:extent cx="2356024" cy="738302"/>
                <wp:effectExtent l="0" t="0" r="6350" b="5080"/>
                <wp:docPr id="1791" name="Google Shape;92;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56024" cy="738302"/>
                          <a:chOff x="49481" y="9041"/>
                          <a:chExt cx="30668" cy="9234"/>
                        </a:xfrm>
                      </wpg:grpSpPr>
                      <wps:wsp>
                        <wps:cNvPr id="1793" name="Google Shape;94;p16"/>
                        <wps:cNvSpPr>
                          <a:spLocks/>
                        </wps:cNvSpPr>
                        <wps:spPr bwMode="auto">
                          <a:xfrm>
                            <a:off x="74491" y="9041"/>
                            <a:ext cx="5658" cy="9234"/>
                          </a:xfrm>
                          <a:custGeom>
                            <a:avLst/>
                            <a:gdLst>
                              <a:gd name="T0" fmla="*/ 18766 w 22634"/>
                              <a:gd name="T1" fmla="*/ 1 h 36934"/>
                              <a:gd name="T2" fmla="*/ 16562 w 22634"/>
                              <a:gd name="T3" fmla="*/ 912 h 36934"/>
                              <a:gd name="T4" fmla="*/ 1215 w 22634"/>
                              <a:gd name="T5" fmla="*/ 16259 h 36934"/>
                              <a:gd name="T6" fmla="*/ 1215 w 22634"/>
                              <a:gd name="T7" fmla="*/ 20676 h 36934"/>
                              <a:gd name="T8" fmla="*/ 16562 w 22634"/>
                              <a:gd name="T9" fmla="*/ 36023 h 36934"/>
                              <a:gd name="T10" fmla="*/ 18766 w 22634"/>
                              <a:gd name="T11" fmla="*/ 36934 h 36934"/>
                              <a:gd name="T12" fmla="*/ 20979 w 22634"/>
                              <a:gd name="T13" fmla="*/ 36023 h 36934"/>
                              <a:gd name="T14" fmla="*/ 22634 w 22634"/>
                              <a:gd name="T15" fmla="*/ 34368 h 36934"/>
                              <a:gd name="T16" fmla="*/ 8942 w 22634"/>
                              <a:gd name="T17" fmla="*/ 20676 h 36934"/>
                              <a:gd name="T18" fmla="*/ 8942 w 22634"/>
                              <a:gd name="T19" fmla="*/ 16259 h 36934"/>
                              <a:gd name="T20" fmla="*/ 22634 w 22634"/>
                              <a:gd name="T21" fmla="*/ 2567 h 36934"/>
                              <a:gd name="T22" fmla="*/ 20979 w 22634"/>
                              <a:gd name="T23" fmla="*/ 912 h 36934"/>
                              <a:gd name="T24" fmla="*/ 18766 w 22634"/>
                              <a:gd name="T25" fmla="*/ 1 h 369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2634" h="36934" extrusionOk="0">
                                <a:moveTo>
                                  <a:pt x="18766" y="1"/>
                                </a:moveTo>
                                <a:cubicBezTo>
                                  <a:pt x="17967" y="1"/>
                                  <a:pt x="17169" y="304"/>
                                  <a:pt x="16562" y="912"/>
                                </a:cubicBezTo>
                                <a:lnTo>
                                  <a:pt x="1215" y="16259"/>
                                </a:lnTo>
                                <a:cubicBezTo>
                                  <a:pt x="0" y="17473"/>
                                  <a:pt x="0" y="19462"/>
                                  <a:pt x="1215" y="20676"/>
                                </a:cubicBezTo>
                                <a:lnTo>
                                  <a:pt x="16562" y="36023"/>
                                </a:lnTo>
                                <a:cubicBezTo>
                                  <a:pt x="17169" y="36630"/>
                                  <a:pt x="17967" y="36934"/>
                                  <a:pt x="18766" y="36934"/>
                                </a:cubicBezTo>
                                <a:cubicBezTo>
                                  <a:pt x="19565" y="36934"/>
                                  <a:pt x="20366" y="36630"/>
                                  <a:pt x="20979" y="36023"/>
                                </a:cubicBezTo>
                                <a:lnTo>
                                  <a:pt x="22634" y="34368"/>
                                </a:lnTo>
                                <a:lnTo>
                                  <a:pt x="8942" y="20676"/>
                                </a:lnTo>
                                <a:cubicBezTo>
                                  <a:pt x="7716" y="19462"/>
                                  <a:pt x="7716" y="17473"/>
                                  <a:pt x="8942" y="16259"/>
                                </a:cubicBezTo>
                                <a:lnTo>
                                  <a:pt x="22634" y="2567"/>
                                </a:lnTo>
                                <a:lnTo>
                                  <a:pt x="20979" y="912"/>
                                </a:lnTo>
                                <a:cubicBezTo>
                                  <a:pt x="20366" y="304"/>
                                  <a:pt x="19565" y="1"/>
                                  <a:pt x="18766" y="1"/>
                                </a:cubicBezTo>
                                <a:close/>
                              </a:path>
                            </a:pathLst>
                          </a:custGeom>
                          <a:solidFill>
                            <a:srgbClr val="00B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4" name="Google Shape;95;p16"/>
                        <wps:cNvSpPr>
                          <a:spLocks/>
                        </wps:cNvSpPr>
                        <wps:spPr bwMode="auto">
                          <a:xfrm>
                            <a:off x="77759" y="12165"/>
                            <a:ext cx="1718" cy="2986"/>
                          </a:xfrm>
                          <a:custGeom>
                            <a:avLst/>
                            <a:gdLst>
                              <a:gd name="T0" fmla="*/ 5372 w 6871"/>
                              <a:gd name="T1" fmla="*/ 0 h 11943"/>
                              <a:gd name="T2" fmla="*/ 4334 w 6871"/>
                              <a:gd name="T3" fmla="*/ 441 h 11943"/>
                              <a:gd name="T4" fmla="*/ 1489 w 6871"/>
                              <a:gd name="T5" fmla="*/ 3286 h 11943"/>
                              <a:gd name="T6" fmla="*/ 1489 w 6871"/>
                              <a:gd name="T7" fmla="*/ 8656 h 11943"/>
                              <a:gd name="T8" fmla="*/ 4334 w 6871"/>
                              <a:gd name="T9" fmla="*/ 11502 h 11943"/>
                              <a:gd name="T10" fmla="*/ 5372 w 6871"/>
                              <a:gd name="T11" fmla="*/ 11942 h 11943"/>
                              <a:gd name="T12" fmla="*/ 6870 w 6871"/>
                              <a:gd name="T13" fmla="*/ 10454 h 11943"/>
                              <a:gd name="T14" fmla="*/ 6870 w 6871"/>
                              <a:gd name="T15" fmla="*/ 1489 h 11943"/>
                              <a:gd name="T16" fmla="*/ 5372 w 6871"/>
                              <a:gd name="T17" fmla="*/ 0 h 11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71" h="11943" extrusionOk="0">
                                <a:moveTo>
                                  <a:pt x="5372" y="0"/>
                                </a:moveTo>
                                <a:cubicBezTo>
                                  <a:pt x="5006" y="0"/>
                                  <a:pt x="4635" y="137"/>
                                  <a:pt x="4334" y="441"/>
                                </a:cubicBezTo>
                                <a:lnTo>
                                  <a:pt x="1489" y="3286"/>
                                </a:lnTo>
                                <a:cubicBezTo>
                                  <a:pt x="0" y="4763"/>
                                  <a:pt x="0" y="7168"/>
                                  <a:pt x="1489" y="8656"/>
                                </a:cubicBezTo>
                                <a:lnTo>
                                  <a:pt x="4334" y="11502"/>
                                </a:lnTo>
                                <a:cubicBezTo>
                                  <a:pt x="4635" y="11806"/>
                                  <a:pt x="5006" y="11942"/>
                                  <a:pt x="5372" y="11942"/>
                                </a:cubicBezTo>
                                <a:cubicBezTo>
                                  <a:pt x="6135" y="11942"/>
                                  <a:pt x="6870" y="11348"/>
                                  <a:pt x="6870" y="10454"/>
                                </a:cubicBezTo>
                                <a:lnTo>
                                  <a:pt x="6870" y="1489"/>
                                </a:lnTo>
                                <a:cubicBezTo>
                                  <a:pt x="6870" y="595"/>
                                  <a:pt x="6135" y="0"/>
                                  <a:pt x="5372" y="0"/>
                                </a:cubicBezTo>
                                <a:close/>
                              </a:path>
                            </a:pathLst>
                          </a:custGeom>
                          <a:solidFill>
                            <a:srgbClr val="00B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5" name="Google Shape;96;p16"/>
                        <wps:cNvSpPr>
                          <a:spLocks/>
                        </wps:cNvSpPr>
                        <wps:spPr bwMode="auto">
                          <a:xfrm>
                            <a:off x="49481" y="9891"/>
                            <a:ext cx="28531" cy="7534"/>
                          </a:xfrm>
                          <a:custGeom>
                            <a:avLst/>
                            <a:gdLst>
                              <a:gd name="T0" fmla="*/ 14836 w 114123"/>
                              <a:gd name="T1" fmla="*/ 0 h 30135"/>
                              <a:gd name="T2" fmla="*/ 1 w 114123"/>
                              <a:gd name="T3" fmla="*/ 15061 h 30135"/>
                              <a:gd name="T4" fmla="*/ 14836 w 114123"/>
                              <a:gd name="T5" fmla="*/ 30135 h 30135"/>
                              <a:gd name="T6" fmla="*/ 114122 w 114123"/>
                              <a:gd name="T7" fmla="*/ 30135 h 30135"/>
                              <a:gd name="T8" fmla="*/ 101252 w 114123"/>
                              <a:gd name="T9" fmla="*/ 17276 h 30135"/>
                              <a:gd name="T10" fmla="*/ 100335 w 114123"/>
                              <a:gd name="T11" fmla="*/ 15061 h 30135"/>
                              <a:gd name="T12" fmla="*/ 101252 w 114123"/>
                              <a:gd name="T13" fmla="*/ 12859 h 30135"/>
                              <a:gd name="T14" fmla="*/ 114110 w 114123"/>
                              <a:gd name="T15" fmla="*/ 0 h 30135"/>
                              <a:gd name="T16" fmla="*/ 14836 w 114123"/>
                              <a:gd name="T17" fmla="*/ 0 h 30135"/>
                              <a:gd name="T18" fmla="*/ 0 w 114123"/>
                              <a:gd name="T19" fmla="*/ 0 h 30135"/>
                              <a:gd name="T20" fmla="*/ 114123 w 114123"/>
                              <a:gd name="T21" fmla="*/ 30135 h 30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114123" h="30135" extrusionOk="0">
                                <a:moveTo>
                                  <a:pt x="14836" y="0"/>
                                </a:moveTo>
                                <a:lnTo>
                                  <a:pt x="1" y="15061"/>
                                </a:lnTo>
                                <a:lnTo>
                                  <a:pt x="14836" y="30135"/>
                                </a:lnTo>
                                <a:lnTo>
                                  <a:pt x="114122" y="30135"/>
                                </a:lnTo>
                                <a:lnTo>
                                  <a:pt x="101252" y="17276"/>
                                </a:lnTo>
                                <a:cubicBezTo>
                                  <a:pt x="100644" y="16669"/>
                                  <a:pt x="100335" y="15871"/>
                                  <a:pt x="100335" y="15061"/>
                                </a:cubicBezTo>
                                <a:cubicBezTo>
                                  <a:pt x="100335" y="14264"/>
                                  <a:pt x="100644" y="13466"/>
                                  <a:pt x="101252" y="12859"/>
                                </a:cubicBezTo>
                                <a:lnTo>
                                  <a:pt x="114110" y="0"/>
                                </a:lnTo>
                                <a:lnTo>
                                  <a:pt x="14836" y="0"/>
                                </a:lnTo>
                                <a:close/>
                              </a:path>
                            </a:pathLst>
                          </a:custGeom>
                          <a:solidFill>
                            <a:schemeClr val="bg1">
                              <a:lumMod val="8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424F9B" w:rsidRDefault="00693FEF" w:rsidP="000D0CA1">
                              <w:pPr>
                                <w:spacing w:line="240" w:lineRule="auto"/>
                                <w:jc w:val="center"/>
                                <w:rPr>
                                  <w:rFonts w:ascii="Adobe Arabic" w:eastAsia="Roboto" w:hAnsi="Adobe Arabic" w:cs="Adobe Arabic"/>
                                  <w:b/>
                                  <w:bCs/>
                                  <w:color w:val="002060"/>
                                  <w:sz w:val="40"/>
                                  <w:szCs w:val="40"/>
                                  <w:rtl/>
                                  <w:lang w:bidi="ar-SY"/>
                                </w:rPr>
                              </w:pPr>
                              <w:r w:rsidRPr="00424F9B">
                                <w:rPr>
                                  <w:rFonts w:ascii="Adobe Arabic" w:eastAsia="Times New Roman" w:hAnsi="Adobe Arabic" w:cs="Adobe Arabic" w:hint="cs"/>
                                  <w:b/>
                                  <w:bCs/>
                                  <w:color w:val="002060"/>
                                  <w:sz w:val="36"/>
                                  <w:szCs w:val="36"/>
                                  <w:rtl/>
                                  <w:lang w:bidi="ar-SY"/>
                                </w:rPr>
                                <w:t>الحوافز الإيجابية:</w:t>
                              </w:r>
                            </w:p>
                          </w:txbxContent>
                        </wps:txbx>
                        <wps:bodyPr rot="0" vert="horz" wrap="square" lIns="91440" tIns="0" rIns="182880" bIns="0" anchor="ctr" anchorCtr="0" upright="1">
                          <a:noAutofit/>
                        </wps:bodyPr>
                      </wps:wsp>
                    </wpg:wgp>
                  </a:graphicData>
                </a:graphic>
              </wp:inline>
            </w:drawing>
          </mc:Choice>
          <mc:Fallback>
            <w:pict>
              <v:group id="Google Shape;92;p16" o:spid="_x0000_s2148" style="width:185.5pt;height:58.15pt;mso-position-horizontal-relative:char;mso-position-vertical-relative:line" coordorigin="49481,9041" coordsize="30668,92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">
                <v:shape id="Google Shape;94;p16" o:spid="_x0000_s2149" style="position:absolute;left:74491;top:9041;width:5658;height:9234;visibility:visible;mso-wrap-style:square;v-text-anchor:middle" coordsize="22634,36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S5UsUA&#10;AADdAAAADwAAAGRycy9kb3ducmV2LnhtbERPS2vCQBC+F/oflil4q5s+1BhdRSqhehF8IHgbstNs&#10;aHY2ZDea/vtuQehtPr7nzJe9rcWVWl85VvAyTEAQF05XXCo4HfPnFIQPyBprx6TghzwsF48Pc8y0&#10;u/GerodQihjCPkMFJoQmk9IXhiz6oWuII/flWoshwraUusVbDLe1fE2SsbRYcWww2NCHoeL70FkF&#10;+eV4Xnejc3g3aZevdp/bzSjdKjV46lczEIH68C++uzc6zp9M3+Dvm3iC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dLlSxQAAAN0AAAAPAAAAAAAAAAAAAAAAAJgCAABkcnMv&#10;ZG93bnJldi54bWxQSwUGAAAAAAQABAD1AAAAigMAAAAA&#10;" path="m18766,1v-799,,-1597,303,-2204,911l1215,16259c,17473,,19462,1215,20676l16562,36023v607,607,1405,911,2204,911c19565,36934,20366,36630,20979,36023r1655,-1655l8942,20676v-1226,-1214,-1226,-3203,,-4417l22634,2567,20979,912c20366,304,19565,1,18766,1xe" fillcolor="#00b0f0" stroked="f">
                  <v:path arrowok="t" o:extrusionok="f" o:connecttype="custom" o:connectlocs="4691,0;4140,228;304,4065;304,5169;4140,9006;4691,9234;5244,9006;5658,8592;2235,5169;2235,4065;5658,642;5244,228;4691,0" o:connectangles="0,0,0,0,0,0,0,0,0,0,0,0,0"/>
                </v:shape>
                <v:shape id="Google Shape;95;p16" o:spid="_x0000_s2150" style="position:absolute;left:77759;top:12165;width:1718;height:2986;visibility:visible;mso-wrap-style:square;v-text-anchor:middle" coordsize="6871,11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aRzcMA&#10;AADdAAAADwAAAGRycy9kb3ducmV2LnhtbERP22rCQBB9F/yHZQTfdBMtVaOrSKBQ6pOXDxiyYxLM&#10;zibZrUn69d2C0Lc5nOvsDr2pxJNaV1pWEM8jEMSZ1SXnCm7Xj9kahPPIGivLpGAgB4f9eLTDRNuO&#10;z/S8+FyEEHYJKii8rxMpXVaQQTe3NXHg7rY16ANsc6lb7EK4qeQiit6lwZJDQ4E1pQVlj8u3UbD8&#10;GoZTc+7cI+7TtYzTZuF/GqWmk/64BeGp9//il/tTh/mrzRv8fRNO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aRzcMAAADdAAAADwAAAAAAAAAAAAAAAACYAgAAZHJzL2Rv&#10;d25yZXYueG1sUEsFBgAAAAAEAAQA9QAAAIgDAAAAAA==&#10;" path="m5372,c5006,,4635,137,4334,441l1489,3286c,4763,,7168,1489,8656r2845,2846c4635,11806,5006,11942,5372,11942v763,,1498,-594,1498,-1488l6870,1489c6870,595,6135,,5372,xe" fillcolor="#00b0f0" stroked="f">
                  <v:path arrowok="t" o:extrusionok="f" o:connecttype="custom" o:connectlocs="1343,0;1084,110;372,822;372,2164;1084,2876;1343,2986;1718,2614;1718,372;1343,0" o:connectangles="0,0,0,0,0,0,0,0,0"/>
                </v:shape>
                <v:shape id="Google Shape;96;p16" o:spid="_x0000_s2151" style="position:absolute;left:49481;top:9891;width:28531;height:7534;visibility:visible;mso-wrap-style:square;v-text-anchor:middle" coordsize="114123,301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zbOMEA&#10;AADdAAAADwAAAGRycy9kb3ducmV2LnhtbERPS4vCMBC+C/6HMAt701TFV9coIgh7WN+y56GZbYPN&#10;pDRZrf/eCIK3+fieM1s0thRXqr1xrKDXTUAQZ04bzhWcT+vOBIQPyBpLx6TgTh4W83Zrhql2Nz7Q&#10;9RhyEUPYp6igCKFKpfRZQRZ911XEkftztcUQYZ1LXeMthttS9pNkJC0ajg0FVrQqKLsc/60CPf3Z&#10;oK8GO+7ll9/Btm/u+8wo9fnRLL9ABGrCW/xyf+s4fzwdwvObeIK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82zjBAAAA3QAAAA8AAAAAAAAAAAAAAAAAmAIAAGRycy9kb3du&#10;cmV2LnhtbFBLBQYAAAAABAAEAPUAAACGAwAAAAA=&#10;" adj="-11796480,,5400" path="m14836,l1,15061,14836,30135r99286,l101252,17276v-608,-607,-917,-1405,-917,-2215c100335,14264,100644,13466,101252,12859l114110,,14836,xe" fillcolor="#d8d8d8 [2732]" stroked="f">
                  <v:stroke joinstyle="miter"/>
                  <v:formulas/>
                  <v:path arrowok="t" o:extrusionok="f" o:connecttype="custom" o:connectlocs="3709,0;0,3765;3709,7534;28531,7534;25313,4319;25084,3765;25313,3215;28528,0;3709,0" o:connectangles="0,0,0,0,0,0,0,0,0" textboxrect="0,0,114123,30135"/>
                  <v:textbox inset=",0,14.4pt,0">
                    <w:txbxContent>
                      <w:p w:rsidR="00693FEF" w:rsidRPr="00424F9B" w:rsidRDefault="00693FEF" w:rsidP="000D0CA1">
                        <w:pPr>
                          <w:spacing w:line="240" w:lineRule="auto"/>
                          <w:jc w:val="center"/>
                          <w:rPr>
                            <w:rFonts w:ascii="Adobe Arabic" w:eastAsia="Roboto" w:hAnsi="Adobe Arabic" w:cs="Adobe Arabic"/>
                            <w:b/>
                            <w:bCs/>
                            <w:color w:val="002060"/>
                            <w:sz w:val="40"/>
                            <w:szCs w:val="40"/>
                            <w:rtl/>
                            <w:lang w:bidi="ar-SY"/>
                          </w:rPr>
                        </w:pPr>
                        <w:r w:rsidRPr="00424F9B">
                          <w:rPr>
                            <w:rFonts w:ascii="Adobe Arabic" w:eastAsia="Times New Roman" w:hAnsi="Adobe Arabic" w:cs="Adobe Arabic" w:hint="cs"/>
                            <w:b/>
                            <w:bCs/>
                            <w:color w:val="002060"/>
                            <w:sz w:val="36"/>
                            <w:szCs w:val="36"/>
                            <w:rtl/>
                            <w:lang w:bidi="ar-SY"/>
                          </w:rPr>
                          <w:t>الحوافز الإيجابية:</w:t>
                        </w:r>
                      </w:p>
                    </w:txbxContent>
                  </v:textbox>
                </v:shape>
                <w10:wrap anchorx="page"/>
                <w10:anchorlock/>
              </v:group>
            </w:pict>
          </mc:Fallback>
        </mc:AlternateContent>
      </w:r>
    </w:p>
    <w:p w:rsidR="000D0CA1" w:rsidRPr="00071F97" w:rsidRDefault="000D0CA1" w:rsidP="000D0CA1">
      <w:pPr>
        <w:rPr>
          <w:rFonts w:cstheme="minorBidi"/>
          <w:rtl/>
        </w:rPr>
      </w:pPr>
      <w:r w:rsidRPr="00071F97">
        <w:rPr>
          <w:rtl/>
        </w:rPr>
        <w:t>وهي تمثل تلك الحوافز التي تحمل مبدأ الثواب للعاملين والتي تلبي حاجاتهم ودوافعهم لزيادة وتحسين نوعيته وتقديم المقترحات والأفكار البناءة وتهدف الحوافز الإيجابية إلى تحسين الأداء في العمل من خلال التشجيع بسلوك ما يؤدي إلى ذلك.</w:t>
      </w:r>
    </w:p>
    <w:p w:rsidR="000D0CA1" w:rsidRPr="00424F9B" w:rsidRDefault="003C0A58" w:rsidP="000D0CA1">
      <w:pPr>
        <w:rPr>
          <w:rFonts w:cstheme="minorBidi"/>
          <w:b/>
          <w:bCs/>
          <w:color w:val="C00000"/>
          <w:rtl/>
        </w:rPr>
      </w:pPr>
      <w:hyperlink r:id="rId97" w:history="1">
        <w:r w:rsidR="000D0CA1" w:rsidRPr="003C0A58">
          <w:rPr>
            <w:rStyle w:val="Hyperlink"/>
            <w:rFonts w:hint="cs"/>
            <w:b/>
            <w:bCs/>
            <w:rtl/>
          </w:rPr>
          <w:t>وأمثلة على ذلك</w:t>
        </w:r>
      </w:hyperlink>
    </w:p>
    <w:p w:rsidR="000D0CA1" w:rsidRPr="00424F9B" w:rsidRDefault="000D0CA1">
      <w:pPr>
        <w:pStyle w:val="ListParagraph"/>
        <w:numPr>
          <w:ilvl w:val="0"/>
          <w:numId w:val="44"/>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عدالة الأجور.</w:t>
      </w:r>
    </w:p>
    <w:p w:rsidR="000D0CA1" w:rsidRPr="00424F9B" w:rsidRDefault="000D0CA1">
      <w:pPr>
        <w:pStyle w:val="ListParagraph"/>
        <w:numPr>
          <w:ilvl w:val="0"/>
          <w:numId w:val="44"/>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منح الأكفاء علاوات استثنائية.</w:t>
      </w:r>
    </w:p>
    <w:p w:rsidR="000D0CA1" w:rsidRPr="00424F9B" w:rsidRDefault="000D0CA1">
      <w:pPr>
        <w:pStyle w:val="ListParagraph"/>
        <w:numPr>
          <w:ilvl w:val="0"/>
          <w:numId w:val="44"/>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ثبات العمل واستقرار الفرد في عمله.</w:t>
      </w:r>
    </w:p>
    <w:p w:rsidR="000D0CA1" w:rsidRPr="00071F97" w:rsidRDefault="000D0CA1" w:rsidP="000D0CA1">
      <w:pPr>
        <w:pageBreakBefore/>
        <w:suppressAutoHyphens/>
        <w:rPr>
          <w:rFonts w:cstheme="minorBidi"/>
          <w:rtl/>
        </w:rPr>
      </w:pPr>
      <w:r w:rsidRPr="00071F97">
        <w:rPr>
          <w:rtl/>
        </w:rPr>
        <w:lastRenderedPageBreak/>
        <w:t>والحوافز الإيجابية تنمي روح الإبداع والتجديد لدى العاملين لأنها تتلاءم ورغبات الموظفين بحيث تترك بعض النتائج الإيجابية على مجريات العمل مثل حافز المكافأة النقدية التي تمنح للعامل مقابل قيامه بعمل يستدعي التقدير.</w:t>
      </w:r>
    </w:p>
    <w:p w:rsidR="000D0CA1" w:rsidRPr="00424F9B" w:rsidRDefault="000D0CA1" w:rsidP="000D0CA1">
      <w:pPr>
        <w:rPr>
          <w:rFonts w:cstheme="minorBidi"/>
          <w:b/>
          <w:bCs/>
          <w:rtl/>
        </w:rPr>
      </w:pPr>
      <w:r w:rsidRPr="00424F9B">
        <w:rPr>
          <w:b/>
          <w:bCs/>
          <w:rtl/>
        </w:rPr>
        <w:t>تهدف الحوافز الإيجابية إلى رفع الكفاية الإنتاجية وهي تركز على إحداث السلوك المرغوب فيه وتتمثل الحوافز الإيجابية:</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إشعار الفرد بإنجازه.</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العدالة والموضوعية في معاملة الموظفين.</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وضع بدلات خاصة مرتبطة بطبيعة العمل.</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شكر الموظفين على ما حققوه من نجاحات في عملهم.</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استقرار العامل في عمله.</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توفير فرص الترقية الاستثنائية أمام الموظفين.</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الاعتراف بكفاءة الفرد في عمله.</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إيجاد دورات وبعثات تدريبية داخلية أو خارجية.</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إشعار العاملين بأهمية آرائهم ومقترحاتهم.</w:t>
      </w:r>
    </w:p>
    <w:p w:rsidR="000D0CA1" w:rsidRDefault="000D0CA1">
      <w:pPr>
        <w:pStyle w:val="ListParagraph"/>
        <w:numPr>
          <w:ilvl w:val="0"/>
          <w:numId w:val="45"/>
        </w:numPr>
        <w:ind w:left="360"/>
        <w:rPr>
          <w:rFonts w:ascii="Sakkal Majalla" w:hAnsi="Sakkal Majalla" w:cs="Sakkal Majalla"/>
          <w:color w:val="002060"/>
          <w:sz w:val="34"/>
          <w:szCs w:val="34"/>
        </w:rPr>
      </w:pPr>
      <w:r w:rsidRPr="00424F9B">
        <w:rPr>
          <w:rFonts w:ascii="Sakkal Majalla" w:hAnsi="Sakkal Majalla" w:cs="Sakkal Majalla"/>
          <w:color w:val="002060"/>
          <w:sz w:val="34"/>
          <w:szCs w:val="34"/>
          <w:rtl/>
        </w:rPr>
        <w:t>توفير الأجواء المناسبة للعمل مثل الإضاءة الجيدة والتهوية وتوفير المعاملة المناسبة.</w:t>
      </w:r>
    </w:p>
    <w:p w:rsidR="000D0CA1" w:rsidRPr="002563F8" w:rsidRDefault="000D0CA1" w:rsidP="000D0CA1">
      <w:pPr>
        <w:jc w:val="center"/>
        <w:rPr>
          <w:rFonts w:ascii="Sakkal Majalla" w:hAnsi="Sakkal Majalla"/>
          <w:color w:val="002060"/>
          <w:sz w:val="34"/>
        </w:rPr>
      </w:pPr>
      <w:r>
        <w:rPr>
          <w:rFonts w:ascii="Sakkal Majalla" w:hAnsi="Sakkal Majalla"/>
          <w:noProof/>
          <w:color w:val="002060"/>
          <w:sz w:val="34"/>
          <w:rtl/>
        </w:rPr>
        <w:drawing>
          <wp:inline distT="0" distB="0" distL="0" distR="0" wp14:anchorId="53E1B56C" wp14:editId="14F9D817">
            <wp:extent cx="3725545" cy="3341505"/>
            <wp:effectExtent l="0" t="0" r="8255" b="0"/>
            <wp:docPr id="1022" name="صورة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 name="Consent-rafiki (1).png"/>
                    <pic:cNvPicPr/>
                  </pic:nvPicPr>
                  <pic:blipFill rotWithShape="1">
                    <a:blip r:embed="rId98" cstate="print">
                      <a:extLst>
                        <a:ext uri="{28A0092B-C50C-407E-A947-70E740481C1C}">
                          <a14:useLocalDpi xmlns:a14="http://schemas.microsoft.com/office/drawing/2010/main" val="0"/>
                        </a:ext>
                      </a:extLst>
                    </a:blip>
                    <a:srcRect l="3839" t="9811" r="5297" b="8695"/>
                    <a:stretch/>
                  </pic:blipFill>
                  <pic:spPr bwMode="auto">
                    <a:xfrm>
                      <a:off x="0" y="0"/>
                      <a:ext cx="3728601" cy="3344246"/>
                    </a:xfrm>
                    <a:prstGeom prst="rect">
                      <a:avLst/>
                    </a:prstGeom>
                    <a:ln>
                      <a:noFill/>
                    </a:ln>
                    <a:extLst>
                      <a:ext uri="{53640926-AAD7-44D8-BBD7-CCE9431645EC}">
                        <a14:shadowObscured xmlns:a14="http://schemas.microsoft.com/office/drawing/2010/main"/>
                      </a:ext>
                    </a:extLst>
                  </pic:spPr>
                </pic:pic>
              </a:graphicData>
            </a:graphic>
          </wp:inline>
        </w:drawing>
      </w:r>
    </w:p>
    <w:p w:rsidR="000D0CA1" w:rsidRDefault="000D0CA1" w:rsidP="000D0CA1">
      <w:pPr>
        <w:rPr>
          <w:b/>
          <w:bCs/>
          <w:rtl/>
        </w:rPr>
      </w:pPr>
      <w:r>
        <w:rPr>
          <w:noProof/>
        </w:rPr>
        <w:lastRenderedPageBreak/>
        <mc:AlternateContent>
          <mc:Choice Requires="wpg">
            <w:drawing>
              <wp:inline distT="0" distB="0" distL="0" distR="0" wp14:anchorId="4FE39464" wp14:editId="68C09658">
                <wp:extent cx="5731510" cy="474980"/>
                <wp:effectExtent l="0" t="0" r="2540" b="1270"/>
                <wp:docPr id="1023"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3641" name="Group 256587"/>
                        <wpg:cNvGrpSpPr>
                          <a:grpSpLocks/>
                        </wpg:cNvGrpSpPr>
                        <wpg:grpSpPr bwMode="auto">
                          <a:xfrm>
                            <a:off x="0" y="0"/>
                            <a:ext cx="60883" cy="5050"/>
                            <a:chOff x="0" y="159"/>
                            <a:chExt cx="60891" cy="5058"/>
                          </a:xfrm>
                        </wpg:grpSpPr>
                        <wpg:grpSp>
                          <wpg:cNvPr id="254303" name="Group 256588"/>
                          <wpg:cNvGrpSpPr>
                            <a:grpSpLocks/>
                          </wpg:cNvGrpSpPr>
                          <wpg:grpSpPr bwMode="auto">
                            <a:xfrm>
                              <a:off x="48488" y="159"/>
                              <a:ext cx="12403" cy="5058"/>
                              <a:chOff x="42218" y="223"/>
                              <a:chExt cx="18094" cy="7110"/>
                            </a:xfrm>
                          </wpg:grpSpPr>
                          <wps:wsp>
                            <wps:cNvPr id="1504"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693FEF" w:rsidRPr="00BB0D09" w:rsidRDefault="00693FEF" w:rsidP="000D0CA1">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0D0CA1">
                                  <w:pPr>
                                    <w:pStyle w:val="NoSpacing"/>
                                    <w:keepNext/>
                                    <w:rPr>
                                      <w:rtl/>
                                      <w:lang w:bidi="ar-SY"/>
                                    </w:rPr>
                                  </w:pPr>
                                </w:p>
                                <w:p w:rsidR="00693FEF" w:rsidRDefault="00693FEF" w:rsidP="000D0CA1">
                                  <w:pPr>
                                    <w:jc w:val="left"/>
                                    <w:rPr>
                                      <w:b/>
                                      <w:bCs/>
                                      <w:rtl/>
                                    </w:rPr>
                                  </w:pPr>
                                </w:p>
                              </w:txbxContent>
                            </wps:txbx>
                            <wps:bodyPr rot="0" vert="horz" wrap="square" lIns="91440" tIns="45720" rIns="91440" bIns="45720" anchor="ctr" anchorCtr="0" upright="1">
                              <a:noAutofit/>
                            </wps:bodyPr>
                          </wps:wsp>
                          <wps:wsp>
                            <wps:cNvPr id="1505"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07"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1508" name="Group 227"/>
                        <wpg:cNvGrpSpPr>
                          <a:grpSpLocks/>
                        </wpg:cNvGrpSpPr>
                        <wpg:grpSpPr bwMode="auto">
                          <a:xfrm>
                            <a:off x="56772" y="1605"/>
                            <a:ext cx="2465" cy="1976"/>
                            <a:chOff x="15206" y="34439"/>
                            <a:chExt cx="10267" cy="8230"/>
                          </a:xfrm>
                        </wpg:grpSpPr>
                        <wps:wsp>
                          <wps:cNvPr id="1509"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0"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1"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2"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3"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4"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5"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6"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7"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8"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9"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152"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">
                <v:group id="Group 256587" o:spid="_x0000_s2153"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YxaMcAAADdAAAADwAAAGRycy9kb3ducmV2LnhtbESPQWvCQBSE7wX/w/IK&#10;3ppNtA2SZhWRKh5CoSqU3h7ZZxLMvg3ZbRL/fbdQ6HGYmW+YfDOZVgzUu8aygiSKQRCXVjdcKbic&#10;908rEM4ja2wtk4I7OdisZw85ZtqO/EHDyVciQNhlqKD2vsukdGVNBl1kO+LgXW1v0AfZV1L3OAa4&#10;aeUijlNpsOGwUGNHu5rK2+nbKDiMOG6XydtQ3K67+9f55f2zSEip+eO0fQXhafL/4b/2UStYps8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UYxaMcAAADd&#10;AAAADwAAAAAAAAAAAAAAAACqAgAAZHJzL2Rvd25yZXYueG1sUEsFBgAAAAAEAAQA+gAAAJ4DAAAA&#10;AA==&#10;">
                  <v:group id="Group 256588" o:spid="_x0000_s2154"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w7LorIAAAA&#10;3wAAAA8AAAAAAAAAAAAAAAAAqgIAAGRycy9kb3ducmV2LnhtbFBLBQYAAAAABAAEAPoAAACfAwAA&#10;AAA=&#10;">
                    <v:roundrect id="Rectangle: Rounded Corners 55" o:spid="_x0000_s2155"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gE8sUA&#10;AADdAAAADwAAAGRycy9kb3ducmV2LnhtbERPTWvCQBC9C/0PyxR6qxtblRpdpSiVXkQbLfQ4ZMck&#10;mJ0Nu9uY+utdoeBtHu9zZovO1KIl5yvLCgb9BARxbnXFhYLD/uP5DYQPyBpry6Tgjzws5g+9Gaba&#10;nvmL2iwUIoawT1FBGUKTSunzkgz6vm2II3e0zmCI0BVSOzzHcFPLlyQZS4MVx4YSG1qWlJ+yX6PA&#10;nfY/r7vtulsX31m7Gl42R95OlHp67N6nIAJ14S7+d3/qOH+UDOH2TTxB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2ATyxQAAAN0AAAAPAAAAAAAAAAAAAAAAAJgCAABkcnMv&#10;ZG93bnJldi54bWxQSwUGAAAAAAQABAD1AAAAigMAAAAA&#10;" fillcolor="#00b050" stroked="f" strokeweight="1pt">
                      <v:stroke joinstyle="miter"/>
                      <v:textbox>
                        <w:txbxContent>
                          <w:p w:rsidR="00693FEF" w:rsidRPr="00BB0D09" w:rsidRDefault="00693FEF" w:rsidP="000D0CA1">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0D0CA1">
                            <w:pPr>
                              <w:pStyle w:val="NoSpacing"/>
                              <w:keepNext/>
                              <w:rPr>
                                <w:rtl/>
                                <w:lang w:bidi="ar-SY"/>
                              </w:rPr>
                            </w:pPr>
                          </w:p>
                          <w:p w:rsidR="00693FEF" w:rsidRDefault="00693FEF" w:rsidP="000D0CA1">
                            <w:pPr>
                              <w:jc w:val="left"/>
                              <w:rPr>
                                <w:b/>
                                <w:bCs/>
                                <w:rtl/>
                              </w:rPr>
                            </w:pPr>
                          </w:p>
                        </w:txbxContent>
                      </v:textbox>
                    </v:roundrect>
                    <v:oval id="Oval 61" o:spid="_x0000_s2156"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YDKsMA&#10;AADdAAAADwAAAGRycy9kb3ducmV2LnhtbERPTWvCQBC9C/6HZQRvutvCapu6ipQKveSgTQ+9Ddkx&#10;Cc3OhuzWxH/fFQRv83ifs9mNrhUX6kPj2cDTUoEgLr1tuDJQfB0WLyBCRLbYeiYDVwqw204nG8ys&#10;H/hIl1OsRArhkKGBOsYukzKUNTkMS98RJ+7se4cxwb6StschhbtWPiu1kg4bTg01dvReU/l7+nMG&#10;rFo32hY6Pxf7Ib/qn1f58Z0bM5+N+zcQkcb4EN/dnzbN10rD7Zt0gt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YDKsMAAADdAAAADwAAAAAAAAAAAAAAAACYAgAAZHJzL2Rv&#10;d25yZXYueG1sUEsFBgAAAAAEAAQA9QAAAIgDAAAAAA==&#10;" fillcolor="#272727 [2749]" stroked="f" strokeweight="1pt">
                      <v:stroke joinstyle="miter"/>
                      <v:shadow on="t" color="black" opacity="26213f" origin=",-.5" offset="0,3pt"/>
                    </v:oval>
                  </v:group>
                  <v:rect id="Rectangle 256591" o:spid="_x0000_s2157"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vjAsMA&#10;AADdAAAADwAAAGRycy9kb3ducmV2LnhtbERPzWrCQBC+F/oOyxS81Y3WaoiuohWhHgRN+wBDdkyC&#10;2dmwu5r49l1B6G0+vt9ZrHrTiBs5X1tWMBomIIgLq2suFfz+7N5TED4ga2wsk4I7eVgtX18WmGnb&#10;8YlueShFDGGfoYIqhDaT0hcVGfRD2xJH7mydwRChK6V22MVw08hxkkylwZpjQ4UtfVVUXPKrUTBO&#10;63Ljus3kSIfutE+394/9MVdq8Nav5yAC9eFf/HR/6zj/M5nB45t4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vjAsMAAADdAAAADwAAAAAAAAAAAAAAAACYAgAAZHJzL2Rv&#10;d25yZXYueG1sUEsFBgAAAAAEAAQA9QAAAIgDAAAAAA==&#10;" fillcolor="#00b050" stroked="f" strokeweight="1pt"/>
                </v:group>
                <v:group id="Group 227" o:spid="_x0000_s2158"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G4ccAAADdAAAADwAAAGRycy9kb3ducmV2LnhtbESPT2vCQBDF7wW/wzKC&#10;t7pJi0VSNyJSiwcpVAultyE7+YPZ2ZBdk/jtO4dCbzO8N+/9ZrOdXKsG6kPj2UC6TEARF942XBn4&#10;uhwe16BCRLbYeiYDdwqwzWcPG8ysH/mThnOslIRwyNBAHWOXaR2KmhyGpe+IRSt97zDK2lfa9jhK&#10;uGv1U5K8aIcNS0ONHe1rKq7nmzPwPuK4e07fhtO13N9/LquP71NKxizm0+4VVKQp/pv/ro9W8FeJ&#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LG4ccAAADd&#10;AAAADwAAAAAAAAAAAAAAAACqAgAAZHJzL2Rvd25yZXYueG1sUEsFBgAAAAAEAAQA+gAAAJ4DAAAA&#10;AA==&#10;">
                  <v:shape id="Freeform: Shape 256593" o:spid="_x0000_s2159"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ftmMQA&#10;AADdAAAADwAAAGRycy9kb3ducmV2LnhtbERPTWvCQBC9C/0PyxS86aZKpU3dhKIIvQQ0FmlvQ3aa&#10;LM3Ohuwa4793CwVv83ifs85H24qBem8cK3iaJyCIK6cN1wo+j7vZCwgfkDW2jknBlTzk2cNkjal2&#10;Fz7QUIZaxBD2KSpoQuhSKX3VkEU/dx1x5H5cbzFE2NdS93iJ4baViyRZSYuGY0ODHW0aqn7Ls1VQ&#10;Dl+nY1GE/fLb2PpqTsW422qlpo/j+xuIQGO4i//dHzrOf05e4e+beILM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n7ZjEAAAA3QAAAA8AAAAAAAAAAAAAAAAAmAIAAGRycy9k&#10;b3ducmV2LnhtbFBLBQYAAAAABAAEAPUAAACJAw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160"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8SdcQA&#10;AADdAAAADwAAAGRycy9kb3ducmV2LnhtbESPQWvCQBCF7wX/wzKCt7ox0CKpq4hgEXoy9QeM2ekm&#10;mJ0N2W0S/fXOodDbDO/Ne99sdpNv1UB9bAIbWC0zUMRVsA07A5fv4+saVEzIFtvAZOBOEXbb2csG&#10;CxtGPtNQJqckhGOBBuqUukLrWNXkMS5DRyzaT+g9Jll7p22Po4T7VudZ9q49NiwNNXZ0qKm6lb/e&#10;QLyc3fo45p9u3FNenh5fQxuvxizm0/4DVKIp/Zv/rk9W8N9Wwi/fyAh6+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EnXEAAAA3QAAAA8AAAAAAAAAAAAAAAAAmAIAAGRycy9k&#10;b3ducmV2LnhtbFBLBQYAAAAABAAEAPUAAACJAwAAAAA=&#10;" fillcolor="white [3212]" stroked="f" strokeweight="1pt">
                    <v:stroke joinstyle="miter"/>
                  </v:roundrect>
                  <v:roundrect id="Rectangle: Rounded Corners 256595" o:spid="_x0000_s2161"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O37sEA&#10;AADdAAAADwAAAGRycy9kb3ducmV2LnhtbERPzYrCMBC+C75DGMGbpi24SDWKCC6CJ7s+wNiMabGZ&#10;lCa2XZ9+s7Cwt/n4fme7H20jeup87VhBukxAEJdO12wU3L5OizUIH5A1No5JwTd52O+mky3m2g18&#10;pb4IRsQQ9jkqqEJocyl9WZFFv3QtceQerrMYIuyM1B0OMdw2MkuSD2mx5thQYUvHispn8bIK/O1q&#10;1qch+zTDgbLi/L70jb8rNZ+Nhw2IQGP4F/+5zzrOX6Up/H4TT5C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zt+7BAAAA3QAAAA8AAAAAAAAAAAAAAAAAmAIAAGRycy9kb3du&#10;cmV2LnhtbFBLBQYAAAAABAAEAPUAAACGAwAAAAA=&#10;" fillcolor="white [3212]" stroked="f" strokeweight="1pt">
                    <v:stroke joinstyle="miter"/>
                  </v:roundrect>
                  <v:roundrect id="Rectangle: Rounded Corners 256596" o:spid="_x0000_s2162"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EpmcEA&#10;AADdAAAADwAAAGRycy9kb3ducmV2LnhtbERPzYrCMBC+C/sOYYS92dTCilSjiKAIe7L6AGMzpsVm&#10;UppsW/fpNwuCt/n4fme9HW0jeup87VjBPElBEJdO12wUXC+H2RKED8gaG8ek4EketpuPyRpz7QY+&#10;U18EI2II+xwVVCG0uZS+rMiiT1xLHLm76yyGCDsjdYdDDLeNzNJ0IS3WHBsqbGlfUfkofqwCfz2b&#10;5WHIjmbYUVacfr/7xt+U+pyOuxWIQGN4i1/uk47zv+YZ/H8TT5C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hKZnBAAAA3QAAAA8AAAAAAAAAAAAAAAAAmAIAAGRycy9kb3du&#10;cmV2LnhtbFBLBQYAAAAABAAEAPUAAACGAwAAAAA=&#10;" fillcolor="white [3212]" stroked="f" strokeweight="1pt">
                    <v:stroke joinstyle="miter"/>
                  </v:roundrect>
                  <v:roundrect id="Rectangle: Rounded Corners 256597" o:spid="_x0000_s2163"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2MAsEA&#10;AADdAAAADwAAAGRycy9kb3ducmV2LnhtbERPzYrCMBC+L/gOYYS9rakVRapRRHARPFl9gLEZ02Iz&#10;KU22rfv0RljY23x8v7PeDrYWHbW+cqxgOklAEBdOV2wUXC+HryUIH5A11o5JwZM8bDejjzVm2vV8&#10;pi4PRsQQ9hkqKENoMil9UZJFP3ENceTurrUYImyN1C32MdzWMk2ShbRYcWwosaF9ScUj/7EK/PVs&#10;loc+/Tb9jtL8+Hvqan9T6nM87FYgAg3hX/znPuo4fz6dwfubeIL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tjALBAAAA3QAAAA8AAAAAAAAAAAAAAAAAmAIAAGRycy9kb3du&#10;cmV2LnhtbFBLBQYAAAAABAAEAPUAAACGAwAAAAA=&#10;" fillcolor="white [3212]" stroked="f" strokeweight="1pt">
                    <v:stroke joinstyle="miter"/>
                  </v:roundrect>
                  <v:roundrect id="Rectangle: Rounded Corners 256598" o:spid="_x0000_s2164"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QUdsEA&#10;AADdAAAADwAAAGRycy9kb3ducmV2LnhtbERPzYrCMBC+L/gOYYS9ralFRapRRHARPFl9gLEZ02Iz&#10;KU22rfv0RljY23x8v7PeDrYWHbW+cqxgOklAEBdOV2wUXC+HryUIH5A11o5JwZM8bDejjzVm2vV8&#10;pi4PRsQQ9hkqKENoMil9UZJFP3ENceTurrUYImyN1C32MdzWMk2ShbRYcWwosaF9ScUj/7EK/PVs&#10;loc+/Tb9jtL8+Hvqan9T6nM87FYgAg3hX/znPuo4fz6dwfubeIL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EFHbBAAAA3QAAAA8AAAAAAAAAAAAAAAAAmAIAAGRycy9kb3du&#10;cmV2LnhtbFBLBQYAAAAABAAEAPUAAACGAwAAAAA=&#10;" fillcolor="white [3212]" stroked="f" strokeweight="1pt">
                    <v:stroke joinstyle="miter"/>
                  </v:roundrect>
                  <v:roundrect id="Rectangle: Rounded Corners 256599" o:spid="_x0000_s2165"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ix7cAA&#10;AADdAAAADwAAAGRycy9kb3ducmV2LnhtbERPzYrCMBC+C75DGMGbphZcpBpFBEXwZPUBxmZMi82k&#10;NLHt7tNvFha8zcf3O5vdYGvRUesrxwoW8wQEceF0xUbB/XacrUD4gKyxdkwKvsnDbjsebTDTrucr&#10;dXkwIoawz1BBGUKTSemLkiz6uWuII/d0rcUQYWukbrGP4baWaZJ8SYsVx4YSGzqUVLzyt1Xg71ez&#10;OvbpyfR7SvPzz6Wr/UOp6WTYr0EEGsJH/O8+6zh/uVjC3zfxBLn9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Eix7cAAAADdAAAADwAAAAAAAAAAAAAAAACYAgAAZHJzL2Rvd25y&#10;ZXYueG1sUEsFBgAAAAAEAAQA9QAAAIUDAAAAAA==&#10;" fillcolor="white [3212]" stroked="f" strokeweight="1pt">
                    <v:stroke joinstyle="miter"/>
                  </v:roundrect>
                  <v:roundrect id="Rectangle: Rounded Corners 256600" o:spid="_x0000_s2166"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ovmsAA&#10;AADdAAAADwAAAGRycy9kb3ducmV2LnhtbERPzYrCMBC+L/gOYYS9ramFFalGEUER9mT1AcZmTIvN&#10;pDSxrT79RhC8zcf3O8v1YGvRUesrxwqmkwQEceF0xUbB+bT7mYPwAVlj7ZgUPMjDejX6WmKmXc9H&#10;6vJgRAxhn6GCMoQmk9IXJVn0E9cQR+7qWoshwtZI3WIfw20t0ySZSYsVx4YSG9qWVNzyu1Xgz0cz&#10;3/Xp3vQbSvPD86+r/UWp7/GwWYAINISP+O0+6Dj/dzqD1zfxBLn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JovmsAAAADdAAAADwAAAAAAAAAAAAAAAACYAgAAZHJzL2Rvd25y&#10;ZXYueG1sUEsFBgAAAAAEAAQA9QAAAIUDAAAAAA==&#10;" fillcolor="white [3212]" stroked="f" strokeweight="1pt">
                    <v:stroke joinstyle="miter"/>
                  </v:roundrect>
                  <v:roundrect id="Rectangle: Rounded Corners 256601" o:spid="_x0000_s2167"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aKAcEA&#10;AADdAAAADwAAAGRycy9kb3ducmV2LnhtbERP24rCMBB9X/Afwgj7tqYWvFCNIoKL4JPVDxibMS02&#10;k9Jk27pfb4SFfZvDuc56O9hadNT6yrGC6SQBQVw4XbFRcL0cvpYgfEDWWDsmBU/ysN2MPtaYadfz&#10;mbo8GBFD2GeooAyhyaT0RUkW/cQ1xJG7u9ZiiLA1UrfYx3BbyzRJ5tJixbGhxIb2JRWP/Mcq8Nez&#10;WR769Nv0O0rz4++pq/1Nqc/xsFuBCDSEf/Gf+6jj/Nl0Ae9v4gly8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WigHBAAAA3QAAAA8AAAAAAAAAAAAAAAAAmAIAAGRycy9kb3du&#10;cmV2LnhtbFBLBQYAAAAABAAEAPUAAACGAwAAAAA=&#10;" fillcolor="white [3212]" stroked="f" strokeweight="1pt">
                    <v:stroke joinstyle="miter"/>
                  </v:roundrect>
                  <v:roundrect id="Rectangle: Rounded Corners 256602" o:spid="_x0000_s2168"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ec8QA&#10;AADdAAAADwAAAGRycy9kb3ducmV2LnhtbESPQWvCQBCF7wX/wzKCt7ox0CKpq4hgEXoy9QeM2ekm&#10;mJ0N2W0S/fXOodDbDO/Ne99sdpNv1UB9bAIbWC0zUMRVsA07A5fv4+saVEzIFtvAZOBOEXbb2csG&#10;CxtGPtNQJqckhGOBBuqUukLrWNXkMS5DRyzaT+g9Jll7p22Po4T7VudZ9q49NiwNNXZ0qKm6lb/e&#10;QLyc3fo45p9u3FNenh5fQxuvxizm0/4DVKIp/Zv/rk9W8N9WgivfyAh6+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JHnPEAAAA3QAAAA8AAAAAAAAAAAAAAAAAmAIAAGRycy9k&#10;b3ducmV2LnhtbFBLBQYAAAAABAAEAPUAAACJAwAAAAA=&#10;" fillcolor="white [3212]" stroked="f" strokeweight="1pt">
                    <v:stroke joinstyle="miter"/>
                  </v:roundrect>
                  <v:roundrect id="Rectangle: Rounded Corners 256603" o:spid="_x0000_s2169"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W76MEA&#10;AADdAAAADwAAAGRycy9kb3ducmV2LnhtbERPzYrCMBC+L/gOYQRva2pB0WoUERRhT3Z9gLEZ02Iz&#10;KU1s6z79ZkHY23x8v7PZDbYWHbW+cqxgNk1AEBdOV2wUXL+Pn0sQPiBrrB2Tghd52G1HHxvMtOv5&#10;Ql0ejIgh7DNUUIbQZFL6oiSLfuoa4sjdXWsxRNgaqVvsY7itZZokC2mx4thQYkOHkopH/rQK/PVi&#10;lsc+PZl+T2l+/vnqan9TajIe9msQgYbwL367zzrOn89W8PdNPEF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Fu+jBAAAA3QAAAA8AAAAAAAAAAAAAAAAAmAIAAGRycy9kb3du&#10;cmV2LnhtbFBLBQYAAAAABAAEAPUAAACGAwAAAAA=&#10;" fillcolor="white [3212]" stroked="f" strokeweight="1pt">
                    <v:stroke joinstyle="miter"/>
                  </v:roundrect>
                </v:group>
                <w10:wrap anchorx="page"/>
                <w10:anchorlock/>
              </v:group>
            </w:pict>
          </mc:Fallback>
        </mc:AlternateContent>
      </w:r>
    </w:p>
    <w:p w:rsidR="000D0CA1" w:rsidRDefault="000D0CA1" w:rsidP="000D0CA1">
      <w:pPr>
        <w:rPr>
          <w:rtl/>
        </w:rPr>
      </w:pPr>
      <w:r>
        <w:rPr>
          <w:rFonts w:hint="cs"/>
          <w:rtl/>
        </w:rPr>
        <w:t>ما</w:t>
      </w:r>
      <w:r w:rsidR="006C6826">
        <w:rPr>
          <w:rFonts w:hint="cs"/>
          <w:rtl/>
        </w:rPr>
        <w:t xml:space="preserve"> </w:t>
      </w:r>
      <w:r>
        <w:rPr>
          <w:rFonts w:hint="cs"/>
          <w:rtl/>
        </w:rPr>
        <w:t>هي الحوافز الإيجابية التي تستخدمها اتجاه موظفيك، ما ه</w:t>
      </w:r>
      <w:r>
        <w:rPr>
          <w:rFonts w:hint="eastAsia"/>
          <w:rtl/>
        </w:rPr>
        <w:t>و</w:t>
      </w:r>
      <w:r>
        <w:rPr>
          <w:rFonts w:hint="cs"/>
          <w:rtl/>
        </w:rPr>
        <w:t xml:space="preserve"> تأثيرها عليهم، ما ه</w:t>
      </w:r>
      <w:r>
        <w:rPr>
          <w:rFonts w:hint="eastAsia"/>
          <w:rtl/>
        </w:rPr>
        <w:t>و</w:t>
      </w:r>
      <w:r>
        <w:rPr>
          <w:rFonts w:hint="cs"/>
          <w:rtl/>
        </w:rPr>
        <w:t xml:space="preserve"> تأثيرها اتجاه سير العمل؟</w:t>
      </w:r>
    </w:p>
    <w:p w:rsidR="00687885" w:rsidRDefault="00687885" w:rsidP="00687885">
      <w:pPr>
        <w:ind w:left="-514"/>
        <w:rPr>
          <w:rtl/>
        </w:rPr>
      </w:pPr>
      <w:r>
        <w:rPr>
          <w:noProof/>
        </w:rPr>
        <mc:AlternateContent>
          <mc:Choice Requires="wps">
            <w:drawing>
              <wp:inline distT="0" distB="0" distL="0" distR="0" wp14:anchorId="5060A93E" wp14:editId="76E1BD61">
                <wp:extent cx="6350000" cy="2050709"/>
                <wp:effectExtent l="0" t="0" r="12700" b="26035"/>
                <wp:docPr id="13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000" cy="2050709"/>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170" style="width:500pt;height:161.4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" fillcolor="#fff2cc [663]" strokecolor="#ffc000" strokeweight="1pt">
                <v:stroke joinstyle="miter"/>
                <v:textbox inset="0,3mm,0">
                  <w:txbxContent>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jc w:val="center"/>
                        <w:rPr>
                          <w:sz w:val="22"/>
                          <w:szCs w:val="28"/>
                          <w:rtl/>
                          <w:lang w:bidi="ar-SY"/>
                        </w:rPr>
                      </w:pPr>
                    </w:p>
                  </w:txbxContent>
                </v:textbox>
                <w10:wrap anchorx="page"/>
                <w10:anchorlock/>
              </v:roundrect>
            </w:pict>
          </mc:Fallback>
        </mc:AlternateContent>
      </w:r>
    </w:p>
    <w:p w:rsidR="000D0CA1" w:rsidRDefault="000D0CA1" w:rsidP="000D0CA1">
      <w:pPr>
        <w:rPr>
          <w:b/>
          <w:bCs/>
          <w:color w:val="C00000"/>
          <w:rtl/>
        </w:rPr>
      </w:pPr>
      <w:r>
        <w:rPr>
          <w:noProof/>
        </w:rPr>
        <mc:AlternateContent>
          <mc:Choice Requires="wpg">
            <w:drawing>
              <wp:inline distT="0" distB="0" distL="0" distR="0" wp14:anchorId="479EDC19" wp14:editId="346E90FC">
                <wp:extent cx="2831023" cy="738302"/>
                <wp:effectExtent l="0" t="0" r="7620" b="5080"/>
                <wp:docPr id="1555" name="Google Shape;92;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31023" cy="738302"/>
                          <a:chOff x="43298" y="9041"/>
                          <a:chExt cx="36851" cy="9234"/>
                        </a:xfrm>
                      </wpg:grpSpPr>
                      <wps:wsp>
                        <wps:cNvPr id="1556" name="Google Shape;96;p16"/>
                        <wps:cNvSpPr>
                          <a:spLocks/>
                        </wps:cNvSpPr>
                        <wps:spPr bwMode="auto">
                          <a:xfrm>
                            <a:off x="43298" y="9742"/>
                            <a:ext cx="35947" cy="7534"/>
                          </a:xfrm>
                          <a:custGeom>
                            <a:avLst/>
                            <a:gdLst>
                              <a:gd name="T0" fmla="*/ 14836 w 114123"/>
                              <a:gd name="T1" fmla="*/ 0 h 30135"/>
                              <a:gd name="T2" fmla="*/ 1 w 114123"/>
                              <a:gd name="T3" fmla="*/ 15061 h 30135"/>
                              <a:gd name="T4" fmla="*/ 14836 w 114123"/>
                              <a:gd name="T5" fmla="*/ 30135 h 30135"/>
                              <a:gd name="T6" fmla="*/ 114122 w 114123"/>
                              <a:gd name="T7" fmla="*/ 30135 h 30135"/>
                              <a:gd name="T8" fmla="*/ 101252 w 114123"/>
                              <a:gd name="T9" fmla="*/ 17276 h 30135"/>
                              <a:gd name="T10" fmla="*/ 100335 w 114123"/>
                              <a:gd name="T11" fmla="*/ 15061 h 30135"/>
                              <a:gd name="T12" fmla="*/ 101252 w 114123"/>
                              <a:gd name="T13" fmla="*/ 12859 h 30135"/>
                              <a:gd name="T14" fmla="*/ 114110 w 114123"/>
                              <a:gd name="T15" fmla="*/ 0 h 30135"/>
                              <a:gd name="T16" fmla="*/ 14836 w 114123"/>
                              <a:gd name="T17" fmla="*/ 0 h 30135"/>
                              <a:gd name="T18" fmla="*/ 0 w 114123"/>
                              <a:gd name="T19" fmla="*/ 0 h 30135"/>
                              <a:gd name="T20" fmla="*/ 114123 w 114123"/>
                              <a:gd name="T21" fmla="*/ 30135 h 30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114123" h="30135" extrusionOk="0">
                                <a:moveTo>
                                  <a:pt x="14836" y="0"/>
                                </a:moveTo>
                                <a:lnTo>
                                  <a:pt x="1" y="15061"/>
                                </a:lnTo>
                                <a:lnTo>
                                  <a:pt x="14836" y="30135"/>
                                </a:lnTo>
                                <a:lnTo>
                                  <a:pt x="114122" y="30135"/>
                                </a:lnTo>
                                <a:lnTo>
                                  <a:pt x="101252" y="17276"/>
                                </a:lnTo>
                                <a:cubicBezTo>
                                  <a:pt x="100644" y="16669"/>
                                  <a:pt x="100335" y="15871"/>
                                  <a:pt x="100335" y="15061"/>
                                </a:cubicBezTo>
                                <a:cubicBezTo>
                                  <a:pt x="100335" y="14264"/>
                                  <a:pt x="100644" y="13466"/>
                                  <a:pt x="101252" y="12859"/>
                                </a:cubicBezTo>
                                <a:lnTo>
                                  <a:pt x="114110" y="0"/>
                                </a:lnTo>
                                <a:lnTo>
                                  <a:pt x="14836" y="0"/>
                                </a:lnTo>
                                <a:close/>
                              </a:path>
                            </a:pathLst>
                          </a:custGeom>
                          <a:solidFill>
                            <a:schemeClr val="bg1">
                              <a:lumMod val="8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424F9B" w:rsidRDefault="00693FEF" w:rsidP="000D0CA1">
                              <w:pPr>
                                <w:spacing w:line="240" w:lineRule="auto"/>
                                <w:jc w:val="center"/>
                                <w:rPr>
                                  <w:rFonts w:ascii="Adobe Arabic" w:eastAsia="Roboto" w:hAnsi="Adobe Arabic" w:cs="Adobe Arabic"/>
                                  <w:b/>
                                  <w:bCs/>
                                  <w:color w:val="002060"/>
                                  <w:sz w:val="40"/>
                                  <w:szCs w:val="40"/>
                                  <w:rtl/>
                                  <w:lang w:bidi="ar-SY"/>
                                </w:rPr>
                              </w:pPr>
                              <w:r w:rsidRPr="00424F9B">
                                <w:rPr>
                                  <w:rFonts w:ascii="Adobe Arabic" w:eastAsia="Times New Roman" w:hAnsi="Adobe Arabic" w:cs="Adobe Arabic" w:hint="cs"/>
                                  <w:b/>
                                  <w:bCs/>
                                  <w:color w:val="002060"/>
                                  <w:sz w:val="36"/>
                                  <w:szCs w:val="36"/>
                                  <w:rtl/>
                                  <w:lang w:bidi="ar-SY"/>
                                </w:rPr>
                                <w:t>الحوافز السلبية:</w:t>
                              </w:r>
                            </w:p>
                          </w:txbxContent>
                        </wps:txbx>
                        <wps:bodyPr rot="0" vert="horz" wrap="square" lIns="91440" tIns="0" rIns="182880" bIns="0" anchor="ctr" anchorCtr="0" upright="1">
                          <a:noAutofit/>
                        </wps:bodyPr>
                      </wps:wsp>
                      <wps:wsp>
                        <wps:cNvPr id="1557" name="Google Shape;94;p16"/>
                        <wps:cNvSpPr>
                          <a:spLocks/>
                        </wps:cNvSpPr>
                        <wps:spPr bwMode="auto">
                          <a:xfrm>
                            <a:off x="74491" y="9041"/>
                            <a:ext cx="5658" cy="9234"/>
                          </a:xfrm>
                          <a:custGeom>
                            <a:avLst/>
                            <a:gdLst>
                              <a:gd name="T0" fmla="*/ 18766 w 22634"/>
                              <a:gd name="T1" fmla="*/ 1 h 36934"/>
                              <a:gd name="T2" fmla="*/ 16562 w 22634"/>
                              <a:gd name="T3" fmla="*/ 912 h 36934"/>
                              <a:gd name="T4" fmla="*/ 1215 w 22634"/>
                              <a:gd name="T5" fmla="*/ 16259 h 36934"/>
                              <a:gd name="T6" fmla="*/ 1215 w 22634"/>
                              <a:gd name="T7" fmla="*/ 20676 h 36934"/>
                              <a:gd name="T8" fmla="*/ 16562 w 22634"/>
                              <a:gd name="T9" fmla="*/ 36023 h 36934"/>
                              <a:gd name="T10" fmla="*/ 18766 w 22634"/>
                              <a:gd name="T11" fmla="*/ 36934 h 36934"/>
                              <a:gd name="T12" fmla="*/ 20979 w 22634"/>
                              <a:gd name="T13" fmla="*/ 36023 h 36934"/>
                              <a:gd name="T14" fmla="*/ 22634 w 22634"/>
                              <a:gd name="T15" fmla="*/ 34368 h 36934"/>
                              <a:gd name="T16" fmla="*/ 8942 w 22634"/>
                              <a:gd name="T17" fmla="*/ 20676 h 36934"/>
                              <a:gd name="T18" fmla="*/ 8942 w 22634"/>
                              <a:gd name="T19" fmla="*/ 16259 h 36934"/>
                              <a:gd name="T20" fmla="*/ 22634 w 22634"/>
                              <a:gd name="T21" fmla="*/ 2567 h 36934"/>
                              <a:gd name="T22" fmla="*/ 20979 w 22634"/>
                              <a:gd name="T23" fmla="*/ 912 h 36934"/>
                              <a:gd name="T24" fmla="*/ 18766 w 22634"/>
                              <a:gd name="T25" fmla="*/ 1 h 369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2634" h="36934" extrusionOk="0">
                                <a:moveTo>
                                  <a:pt x="18766" y="1"/>
                                </a:moveTo>
                                <a:cubicBezTo>
                                  <a:pt x="17967" y="1"/>
                                  <a:pt x="17169" y="304"/>
                                  <a:pt x="16562" y="912"/>
                                </a:cubicBezTo>
                                <a:lnTo>
                                  <a:pt x="1215" y="16259"/>
                                </a:lnTo>
                                <a:cubicBezTo>
                                  <a:pt x="0" y="17473"/>
                                  <a:pt x="0" y="19462"/>
                                  <a:pt x="1215" y="20676"/>
                                </a:cubicBezTo>
                                <a:lnTo>
                                  <a:pt x="16562" y="36023"/>
                                </a:lnTo>
                                <a:cubicBezTo>
                                  <a:pt x="17169" y="36630"/>
                                  <a:pt x="17967" y="36934"/>
                                  <a:pt x="18766" y="36934"/>
                                </a:cubicBezTo>
                                <a:cubicBezTo>
                                  <a:pt x="19565" y="36934"/>
                                  <a:pt x="20366" y="36630"/>
                                  <a:pt x="20979" y="36023"/>
                                </a:cubicBezTo>
                                <a:lnTo>
                                  <a:pt x="22634" y="34368"/>
                                </a:lnTo>
                                <a:lnTo>
                                  <a:pt x="8942" y="20676"/>
                                </a:lnTo>
                                <a:cubicBezTo>
                                  <a:pt x="7716" y="19462"/>
                                  <a:pt x="7716" y="17473"/>
                                  <a:pt x="8942" y="16259"/>
                                </a:cubicBezTo>
                                <a:lnTo>
                                  <a:pt x="22634" y="2567"/>
                                </a:lnTo>
                                <a:lnTo>
                                  <a:pt x="20979" y="912"/>
                                </a:lnTo>
                                <a:cubicBezTo>
                                  <a:pt x="20366" y="304"/>
                                  <a:pt x="19565" y="1"/>
                                  <a:pt x="18766" y="1"/>
                                </a:cubicBezTo>
                                <a:close/>
                              </a:path>
                            </a:pathLst>
                          </a:custGeom>
                          <a:solidFill>
                            <a:srgbClr val="00206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58" name="Google Shape;95;p16"/>
                        <wps:cNvSpPr>
                          <a:spLocks/>
                        </wps:cNvSpPr>
                        <wps:spPr bwMode="auto">
                          <a:xfrm>
                            <a:off x="77759" y="12165"/>
                            <a:ext cx="1718" cy="2986"/>
                          </a:xfrm>
                          <a:custGeom>
                            <a:avLst/>
                            <a:gdLst>
                              <a:gd name="T0" fmla="*/ 5372 w 6871"/>
                              <a:gd name="T1" fmla="*/ 0 h 11943"/>
                              <a:gd name="T2" fmla="*/ 4334 w 6871"/>
                              <a:gd name="T3" fmla="*/ 441 h 11943"/>
                              <a:gd name="T4" fmla="*/ 1489 w 6871"/>
                              <a:gd name="T5" fmla="*/ 3286 h 11943"/>
                              <a:gd name="T6" fmla="*/ 1489 w 6871"/>
                              <a:gd name="T7" fmla="*/ 8656 h 11943"/>
                              <a:gd name="T8" fmla="*/ 4334 w 6871"/>
                              <a:gd name="T9" fmla="*/ 11502 h 11943"/>
                              <a:gd name="T10" fmla="*/ 5372 w 6871"/>
                              <a:gd name="T11" fmla="*/ 11942 h 11943"/>
                              <a:gd name="T12" fmla="*/ 6870 w 6871"/>
                              <a:gd name="T13" fmla="*/ 10454 h 11943"/>
                              <a:gd name="T14" fmla="*/ 6870 w 6871"/>
                              <a:gd name="T15" fmla="*/ 1489 h 11943"/>
                              <a:gd name="T16" fmla="*/ 5372 w 6871"/>
                              <a:gd name="T17" fmla="*/ 0 h 11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71" h="11943" extrusionOk="0">
                                <a:moveTo>
                                  <a:pt x="5372" y="0"/>
                                </a:moveTo>
                                <a:cubicBezTo>
                                  <a:pt x="5006" y="0"/>
                                  <a:pt x="4635" y="137"/>
                                  <a:pt x="4334" y="441"/>
                                </a:cubicBezTo>
                                <a:lnTo>
                                  <a:pt x="1489" y="3286"/>
                                </a:lnTo>
                                <a:cubicBezTo>
                                  <a:pt x="0" y="4763"/>
                                  <a:pt x="0" y="7168"/>
                                  <a:pt x="1489" y="8656"/>
                                </a:cubicBezTo>
                                <a:lnTo>
                                  <a:pt x="4334" y="11502"/>
                                </a:lnTo>
                                <a:cubicBezTo>
                                  <a:pt x="4635" y="11806"/>
                                  <a:pt x="5006" y="11942"/>
                                  <a:pt x="5372" y="11942"/>
                                </a:cubicBezTo>
                                <a:cubicBezTo>
                                  <a:pt x="6135" y="11942"/>
                                  <a:pt x="6870" y="11348"/>
                                  <a:pt x="6870" y="10454"/>
                                </a:cubicBezTo>
                                <a:lnTo>
                                  <a:pt x="6870" y="1489"/>
                                </a:lnTo>
                                <a:cubicBezTo>
                                  <a:pt x="6870" y="595"/>
                                  <a:pt x="6135" y="0"/>
                                  <a:pt x="5372" y="0"/>
                                </a:cubicBezTo>
                                <a:close/>
                              </a:path>
                            </a:pathLst>
                          </a:custGeom>
                          <a:solidFill>
                            <a:srgbClr val="00206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inline>
            </w:drawing>
          </mc:Choice>
          <mc:Fallback>
            <w:pict>
              <v:group id="_x0000_s2171" style="width:222.9pt;height:58.15pt;mso-position-horizontal-relative:char;mso-position-vertical-relative:line" coordorigin="43298,9041" coordsize="36851,92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">
                <v:shape id="Google Shape;96;p16" o:spid="_x0000_s2172" style="position:absolute;left:43298;top:9742;width:35947;height:7534;visibility:visible;mso-wrap-style:square;v-text-anchor:middle" coordsize="114123,301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ORNMMA&#10;AADdAAAADwAAAGRycy9kb3ducmV2LnhtbERPTWvCQBC9F/oflin01mxUIppmFREKPbRWo3gestNk&#10;MTsbsltN/r1bKPQ2j/c5xXqwrbhS741jBZMkBUFcOW24VnA6vr0sQPiArLF1TApG8rBePT4UmGt3&#10;4wNdy1CLGMI+RwVNCF0upa8asugT1xFH7tv1FkOEfS11j7cYbls5TdO5tGg4NjTY0bah6lL+WAV6&#10;+fGJvpt98aS+nGe7qRn3lVHq+WnYvIIINIR/8Z/7Xcf5WTaH32/iC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ORNMMAAADdAAAADwAAAAAAAAAAAAAAAACYAgAAZHJzL2Rv&#10;d25yZXYueG1sUEsFBgAAAAAEAAQA9QAAAIgDAAAAAA==&#10;" adj="-11796480,,5400" path="m14836,l1,15061,14836,30135r99286,l101252,17276v-608,-607,-917,-1405,-917,-2215c100335,14264,100644,13466,101252,12859l114110,,14836,xe" fillcolor="#d8d8d8 [2732]" stroked="f">
                  <v:stroke joinstyle="miter"/>
                  <v:formulas/>
                  <v:path arrowok="t" o:extrusionok="f" o:connecttype="custom" o:connectlocs="4673,0;0,3765;4673,7534;35947,7534;31893,4319;31604,3765;31893,3215;35943,0;4673,0" o:connectangles="0,0,0,0,0,0,0,0,0" textboxrect="0,0,114123,30135"/>
                  <v:textbox inset=",0,14.4pt,0">
                    <w:txbxContent>
                      <w:p w:rsidR="00693FEF" w:rsidRPr="00424F9B" w:rsidRDefault="00693FEF" w:rsidP="000D0CA1">
                        <w:pPr>
                          <w:spacing w:line="240" w:lineRule="auto"/>
                          <w:jc w:val="center"/>
                          <w:rPr>
                            <w:rFonts w:ascii="Adobe Arabic" w:eastAsia="Roboto" w:hAnsi="Adobe Arabic" w:cs="Adobe Arabic"/>
                            <w:b/>
                            <w:bCs/>
                            <w:color w:val="002060"/>
                            <w:sz w:val="40"/>
                            <w:szCs w:val="40"/>
                            <w:rtl/>
                            <w:lang w:bidi="ar-SY"/>
                          </w:rPr>
                        </w:pPr>
                        <w:r w:rsidRPr="00424F9B">
                          <w:rPr>
                            <w:rFonts w:ascii="Adobe Arabic" w:eastAsia="Times New Roman" w:hAnsi="Adobe Arabic" w:cs="Adobe Arabic" w:hint="cs"/>
                            <w:b/>
                            <w:bCs/>
                            <w:color w:val="002060"/>
                            <w:sz w:val="36"/>
                            <w:szCs w:val="36"/>
                            <w:rtl/>
                            <w:lang w:bidi="ar-SY"/>
                          </w:rPr>
                          <w:t>الحوافز السلبية:</w:t>
                        </w:r>
                      </w:p>
                    </w:txbxContent>
                  </v:textbox>
                </v:shape>
                <v:shape id="Google Shape;94;p16" o:spid="_x0000_s2173" style="position:absolute;left:74491;top:9041;width:5658;height:9234;visibility:visible;mso-wrap-style:square;v-text-anchor:middle" coordsize="22634,36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wMJcYA&#10;AADdAAAADwAAAGRycy9kb3ducmV2LnhtbERPS2vCQBC+F/oflin0Vje2jY/oKqVFKN7i4+BtyI7Z&#10;tNnZkN2a6K93C4K3+fieM1/2thYnan3lWMFwkIAgLpyuuFSw265eJiB8QNZYOyYFZ/KwXDw+zDHT&#10;ruOcTptQihjCPkMFJoQmk9IXhiz6gWuII3d0rcUQYVtK3WIXw20tX5NkJC1WHBsMNvRpqPjd/FkF&#10;69pML2+T8XD1Mzp3l32evn/tD0o9P/UfMxCB+nAX39zfOs5P0zH8fxNP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wMJcYAAADdAAAADwAAAAAAAAAAAAAAAACYAgAAZHJz&#10;L2Rvd25yZXYueG1sUEsFBgAAAAAEAAQA9QAAAIsDAAAAAA==&#10;" path="m18766,1v-799,,-1597,303,-2204,911l1215,16259c,17473,,19462,1215,20676l16562,36023v607,607,1405,911,2204,911c19565,36934,20366,36630,20979,36023r1655,-1655l8942,20676v-1226,-1214,-1226,-3203,,-4417l22634,2567,20979,912c20366,304,19565,1,18766,1xe" fillcolor="#002060" stroked="f">
                  <v:path arrowok="t" o:extrusionok="f" o:connecttype="custom" o:connectlocs="4691,0;4140,228;304,4065;304,5169;4140,9006;4691,9234;5244,9006;5658,8592;2235,5169;2235,4065;5658,642;5244,228;4691,0" o:connectangles="0,0,0,0,0,0,0,0,0,0,0,0,0"/>
                </v:shape>
                <v:shape id="Google Shape;95;p16" o:spid="_x0000_s2174" style="position:absolute;left:77759;top:12165;width:1718;height:2986;visibility:visible;mso-wrap-style:square;v-text-anchor:middle" coordsize="6871,11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lz38UA&#10;AADdAAAADwAAAGRycy9kb3ducmV2LnhtbESPQWsCQQyF7wX/wxDBi+isglJWRxHBanurFsFb2Ik7&#10;izuZZWeqa399cyj0lvBe3vuyXHe+VndqYxXYwGScgSIugq24NPB12o1eQcWEbLEOTAaeFGG96r0s&#10;MbfhwZ90P6ZSSQjHHA24lJpc61g48hjHoSEW7Rpaj0nWttS2xYeE+1pPs2yuPVYsDQ4b2joqbsdv&#10;b+Bys+ehc6ef+Zvd74b2/YOmhMYM+t1mASpRl/7Nf9cHK/izmeDKNzKC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SXPfxQAAAN0AAAAPAAAAAAAAAAAAAAAAAJgCAABkcnMv&#10;ZG93bnJldi54bWxQSwUGAAAAAAQABAD1AAAAigMAAAAA&#10;" path="m5372,c5006,,4635,137,4334,441l1489,3286c,4763,,7168,1489,8656r2845,2846c4635,11806,5006,11942,5372,11942v763,,1498,-594,1498,-1488l6870,1489c6870,595,6135,,5372,xe" fillcolor="#002060" stroked="f">
                  <v:path arrowok="t" o:extrusionok="f" o:connecttype="custom" o:connectlocs="1343,0;1084,110;372,822;372,2164;1084,2876;1343,2986;1718,2614;1718,372;1343,0" o:connectangles="0,0,0,0,0,0,0,0,0"/>
                </v:shape>
                <w10:wrap anchorx="page"/>
                <w10:anchorlock/>
              </v:group>
            </w:pict>
          </mc:Fallback>
        </mc:AlternateContent>
      </w:r>
    </w:p>
    <w:p w:rsidR="000D0CA1" w:rsidRPr="00071F97" w:rsidRDefault="000D0CA1" w:rsidP="000D0CA1">
      <w:pPr>
        <w:rPr>
          <w:rFonts w:cstheme="minorBidi"/>
          <w:rtl/>
        </w:rPr>
      </w:pPr>
      <w:r w:rsidRPr="00071F97">
        <w:rPr>
          <w:rtl/>
        </w:rPr>
        <w:t xml:space="preserve">هي الحوافز المستخدمة لمنع السلوك السلبي من الحدوث أو التكرار وتقويمه والحد منه ومن أمثلة السلوك السلبي التكاسل والتساهل والإهمال وعدم الشعور بالمسؤولية وعدم الانصياع للتوجيهات والأوامر والتعليمات، مما يدفع الإدارة إلى القيام بتطبيق الحوافز السلبية وتستخدم الحوافز السلبية العقاب كمدخل لتغيير سلوك الأفراد نحو تحسين الأداء والوصول به إلى الهدف المنشود والمرغوب </w:t>
      </w:r>
      <w:r w:rsidRPr="00071F97">
        <w:rPr>
          <w:rFonts w:hint="cs"/>
          <w:rtl/>
        </w:rPr>
        <w:t>به.</w:t>
      </w:r>
    </w:p>
    <w:p w:rsidR="000D0CA1" w:rsidRPr="00071F97" w:rsidRDefault="000D0CA1" w:rsidP="000D0CA1">
      <w:pPr>
        <w:rPr>
          <w:rFonts w:cstheme="minorBidi"/>
          <w:rtl/>
        </w:rPr>
      </w:pPr>
      <w:r w:rsidRPr="00071F97">
        <w:rPr>
          <w:rtl/>
        </w:rPr>
        <w:t>الحوافز السلبية تحدث توازنا في عملية التحفيز فهي تذكر العاملين بأنهم مثلما يثابون على الأداء الممتاز، فإنهم يعاقبون على الأداء الضعيف فتحفظ الإدارة بذلك رهبتها وتضمن جدية العاملين.</w:t>
      </w:r>
    </w:p>
    <w:p w:rsidR="000D0CA1" w:rsidRPr="00424F9B" w:rsidRDefault="00693FEF" w:rsidP="000D0CA1">
      <w:pPr>
        <w:rPr>
          <w:rFonts w:cstheme="minorBidi"/>
          <w:b/>
          <w:bCs/>
          <w:rtl/>
        </w:rPr>
      </w:pPr>
      <w:hyperlink r:id="rId99" w:history="1">
        <w:r w:rsidR="000D0CA1" w:rsidRPr="00693FEF">
          <w:rPr>
            <w:rStyle w:val="Hyperlink"/>
            <w:b/>
            <w:bCs/>
            <w:rtl/>
          </w:rPr>
          <w:t>ومن أمثلة الحوافز السلبية:</w:t>
        </w:r>
      </w:hyperlink>
    </w:p>
    <w:p w:rsidR="000D0CA1" w:rsidRPr="00424F9B" w:rsidRDefault="000D0CA1">
      <w:pPr>
        <w:pStyle w:val="ListParagraph"/>
        <w:numPr>
          <w:ilvl w:val="0"/>
          <w:numId w:val="46"/>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الإنذار والردع.</w:t>
      </w:r>
    </w:p>
    <w:p w:rsidR="000D0CA1" w:rsidRPr="00424F9B" w:rsidRDefault="000D0CA1">
      <w:pPr>
        <w:pStyle w:val="ListParagraph"/>
        <w:numPr>
          <w:ilvl w:val="0"/>
          <w:numId w:val="46"/>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الخصم من الراتب.</w:t>
      </w:r>
    </w:p>
    <w:p w:rsidR="000D0CA1" w:rsidRPr="00424F9B" w:rsidRDefault="000D0CA1">
      <w:pPr>
        <w:pStyle w:val="ListParagraph"/>
        <w:numPr>
          <w:ilvl w:val="0"/>
          <w:numId w:val="46"/>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الحرمان من العلاوة.</w:t>
      </w:r>
    </w:p>
    <w:p w:rsidR="000D0CA1" w:rsidRPr="00424F9B" w:rsidRDefault="000D0CA1">
      <w:pPr>
        <w:pStyle w:val="ListParagraph"/>
        <w:numPr>
          <w:ilvl w:val="0"/>
          <w:numId w:val="46"/>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الحرمان من الترقية وغيرها حسب نظام الخدمة المدنية.</w:t>
      </w:r>
    </w:p>
    <w:p w:rsidR="000D0CA1" w:rsidRPr="00424F9B" w:rsidRDefault="00693FEF" w:rsidP="00693FEF">
      <w:pPr>
        <w:pageBreakBefore/>
        <w:rPr>
          <w:rFonts w:cstheme="minorBidi"/>
          <w:b/>
          <w:bCs/>
          <w:rtl/>
        </w:rPr>
      </w:pPr>
      <w:hyperlink r:id="rId100" w:history="1">
        <w:r w:rsidR="000D0CA1" w:rsidRPr="00693FEF">
          <w:rPr>
            <w:rStyle w:val="Hyperlink"/>
            <w:b/>
            <w:bCs/>
            <w:rtl/>
          </w:rPr>
          <w:t xml:space="preserve">وهناك آثار ضارة للتخويف والعقاب </w:t>
        </w:r>
        <w:r w:rsidR="000D0CA1" w:rsidRPr="00693FEF">
          <w:rPr>
            <w:rStyle w:val="Hyperlink"/>
            <w:rFonts w:hint="cs"/>
            <w:b/>
            <w:bCs/>
            <w:rtl/>
          </w:rPr>
          <w:t>منها:</w:t>
        </w:r>
      </w:hyperlink>
    </w:p>
    <w:p w:rsidR="000D0CA1" w:rsidRPr="00424F9B" w:rsidRDefault="000D0CA1">
      <w:pPr>
        <w:pStyle w:val="ListParagraph"/>
        <w:numPr>
          <w:ilvl w:val="0"/>
          <w:numId w:val="47"/>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إن فرض العقاب على العاملين دون توضيح أسبابه قد يولد لديهم الخوف مما يضع شبح العقاب أمامهم دائما.</w:t>
      </w:r>
    </w:p>
    <w:p w:rsidR="000D0CA1" w:rsidRPr="00424F9B" w:rsidRDefault="000D0CA1">
      <w:pPr>
        <w:pStyle w:val="ListParagraph"/>
        <w:numPr>
          <w:ilvl w:val="0"/>
          <w:numId w:val="47"/>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إن العقاب قد يؤدي إلى عدم التعاون بين العاملين وقد يجعلهم يخافون من الوقوع في الخطأ.</w:t>
      </w:r>
    </w:p>
    <w:p w:rsidR="000D0CA1" w:rsidRDefault="000D0CA1">
      <w:pPr>
        <w:pStyle w:val="ListParagraph"/>
        <w:numPr>
          <w:ilvl w:val="0"/>
          <w:numId w:val="47"/>
        </w:numPr>
        <w:rPr>
          <w:rFonts w:ascii="Sakkal Majalla" w:hAnsi="Sakkal Majalla" w:cs="Sakkal Majalla"/>
          <w:color w:val="002060"/>
          <w:sz w:val="34"/>
          <w:szCs w:val="34"/>
        </w:rPr>
      </w:pPr>
      <w:r w:rsidRPr="00424F9B">
        <w:rPr>
          <w:rFonts w:ascii="Sakkal Majalla" w:hAnsi="Sakkal Majalla" w:cs="Sakkal Majalla"/>
          <w:color w:val="002060"/>
          <w:sz w:val="34"/>
          <w:szCs w:val="34"/>
          <w:rtl/>
        </w:rPr>
        <w:t>إن إنزال العقاب على الفرد يجعله دائما متردد أو يشعر بالخوف وعدم تحمل المسؤولية في العمل مخافة من الوقوع في الخطأ.</w:t>
      </w:r>
    </w:p>
    <w:p w:rsidR="000D0CA1" w:rsidRDefault="000D0CA1" w:rsidP="000D0CA1">
      <w:pPr>
        <w:rPr>
          <w:rFonts w:ascii="Sakkal Majalla" w:hAnsi="Sakkal Majalla"/>
          <w:color w:val="002060"/>
          <w:sz w:val="34"/>
          <w:rtl/>
        </w:rPr>
      </w:pPr>
      <w:r>
        <w:rPr>
          <w:noProof/>
        </w:rPr>
        <mc:AlternateContent>
          <mc:Choice Requires="wpg">
            <w:drawing>
              <wp:inline distT="0" distB="0" distL="0" distR="0" wp14:anchorId="10BCEE97" wp14:editId="3B19BE91">
                <wp:extent cx="5731510" cy="474980"/>
                <wp:effectExtent l="0" t="0" r="2540" b="1270"/>
                <wp:docPr id="1559"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1560" name="Group 256587"/>
                        <wpg:cNvGrpSpPr>
                          <a:grpSpLocks/>
                        </wpg:cNvGrpSpPr>
                        <wpg:grpSpPr bwMode="auto">
                          <a:xfrm>
                            <a:off x="0" y="0"/>
                            <a:ext cx="60883" cy="5050"/>
                            <a:chOff x="0" y="159"/>
                            <a:chExt cx="60891" cy="5058"/>
                          </a:xfrm>
                        </wpg:grpSpPr>
                        <wpg:grpSp>
                          <wpg:cNvPr id="1561" name="Group 256588"/>
                          <wpg:cNvGrpSpPr>
                            <a:grpSpLocks/>
                          </wpg:cNvGrpSpPr>
                          <wpg:grpSpPr bwMode="auto">
                            <a:xfrm>
                              <a:off x="48488" y="159"/>
                              <a:ext cx="12403" cy="5058"/>
                              <a:chOff x="42218" y="223"/>
                              <a:chExt cx="18094" cy="7110"/>
                            </a:xfrm>
                          </wpg:grpSpPr>
                          <wps:wsp>
                            <wps:cNvPr id="1562"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693FEF" w:rsidRPr="00BB0D09" w:rsidRDefault="00693FEF" w:rsidP="000D0CA1">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0D0CA1">
                                  <w:pPr>
                                    <w:pStyle w:val="NoSpacing"/>
                                    <w:keepNext/>
                                    <w:rPr>
                                      <w:rtl/>
                                      <w:lang w:bidi="ar-SY"/>
                                    </w:rPr>
                                  </w:pPr>
                                </w:p>
                                <w:p w:rsidR="00693FEF" w:rsidRDefault="00693FEF" w:rsidP="000D0CA1">
                                  <w:pPr>
                                    <w:jc w:val="left"/>
                                    <w:rPr>
                                      <w:b/>
                                      <w:bCs/>
                                      <w:rtl/>
                                    </w:rPr>
                                  </w:pPr>
                                </w:p>
                              </w:txbxContent>
                            </wps:txbx>
                            <wps:bodyPr rot="0" vert="horz" wrap="square" lIns="91440" tIns="45720" rIns="91440" bIns="45720" anchor="ctr" anchorCtr="0" upright="1">
                              <a:noAutofit/>
                            </wps:bodyPr>
                          </wps:wsp>
                          <wps:wsp>
                            <wps:cNvPr id="1563"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64"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1565" name="Group 227"/>
                        <wpg:cNvGrpSpPr>
                          <a:grpSpLocks/>
                        </wpg:cNvGrpSpPr>
                        <wpg:grpSpPr bwMode="auto">
                          <a:xfrm>
                            <a:off x="56772" y="1605"/>
                            <a:ext cx="2465" cy="1976"/>
                            <a:chOff x="15206" y="34439"/>
                            <a:chExt cx="10267" cy="8230"/>
                          </a:xfrm>
                        </wpg:grpSpPr>
                        <wps:wsp>
                          <wps:cNvPr id="1566"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67"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68"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69"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0"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1"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2"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3"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4"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5"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6"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175"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">
                <v:group id="Group 256587" o:spid="_x0000_s2176"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ysvR8cAAADd&#10;AAAADwAAAAAAAAAAAAAAAACqAgAAZHJzL2Rvd25yZXYueG1sUEsFBgAAAAAEAAQA+gAAAJ4DAAAA&#10;AA==&#10;">
                  <v:group id="Group 256588" o:spid="_x0000_s2177"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eK3MMAAADdAAAADwAAAGRycy9kb3ducmV2LnhtbERPTYvCMBC9C/6HMII3&#10;TbuLIl2jiKyLBxGsC8vehmZsi82kNLGt/94Igrd5vM9ZrntTiZYaV1pWEE8jEMSZ1SXnCn7Pu8kC&#10;hPPIGivLpOBODtar4WCJibYdn6hNfS5CCLsEFRTe14mULivIoJvamjhwF9sY9AE2udQNdiHcVPIj&#10;iubSYMmhocCatgVl1/RmFPx02G0+4+/2cL1s7//n2fHvEJNS41G/+QLhqfdv8cu912H+bB7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wZ4rcwwAAAN0AAAAP&#10;AAAAAAAAAAAAAAAAAKoCAABkcnMvZG93bnJldi54bWxQSwUGAAAAAAQABAD6AAAAmgMAAAAA&#10;">
                    <v:roundrect id="Rectangle: Rounded Corners 55" o:spid="_x0000_s2178"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LcvcUA&#10;AADdAAAADwAAAGRycy9kb3ducmV2LnhtbERPTWvCQBC9C/0PyxR6001tlRpdpbQoXooaK3gcsmMS&#10;zM6G3TWm/vpuQehtHu9zZovO1KIl5yvLCp4HCQji3OqKCwXf+2X/DYQPyBpry6Tghzws5g+9Gaba&#10;XnlHbRYKEUPYp6igDKFJpfR5SQb9wDbEkTtZZzBE6AqpHV5juKnlMEnG0mDFsaHEhj5Kys/ZxShw&#10;5/3xZbtZdavikLWfr7evE28mSj09du9TEIG68C++u9c6zh+Nh/D3TTx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oty9xQAAAN0AAAAPAAAAAAAAAAAAAAAAAJgCAABkcnMv&#10;ZG93bnJldi54bWxQSwUGAAAAAAQABAD1AAAAigMAAAAA&#10;" fillcolor="#00b050" stroked="f" strokeweight="1pt">
                      <v:stroke joinstyle="miter"/>
                      <v:textbox>
                        <w:txbxContent>
                          <w:p w:rsidR="00693FEF" w:rsidRPr="00BB0D09" w:rsidRDefault="00693FEF" w:rsidP="000D0CA1">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0D0CA1">
                            <w:pPr>
                              <w:pStyle w:val="NoSpacing"/>
                              <w:keepNext/>
                              <w:rPr>
                                <w:rtl/>
                                <w:lang w:bidi="ar-SY"/>
                              </w:rPr>
                            </w:pPr>
                          </w:p>
                          <w:p w:rsidR="00693FEF" w:rsidRDefault="00693FEF" w:rsidP="000D0CA1">
                            <w:pPr>
                              <w:jc w:val="left"/>
                              <w:rPr>
                                <w:b/>
                                <w:bCs/>
                                <w:rtl/>
                              </w:rPr>
                            </w:pPr>
                          </w:p>
                        </w:txbxContent>
                      </v:textbox>
                    </v:roundrect>
                    <v:oval id="Oval 61" o:spid="_x0000_s2179"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bZcMA&#10;AADdAAAADwAAAGRycy9kb3ducmV2LnhtbERPTYvCMBC9L/gfwgje1lSlrlajyKLgpQfdevA2NGNb&#10;bCalydr6783Cgrd5vM9Zb3tTiwe1rrKsYDKOQBDnVldcKMh+Dp8LEM4ja6wtk4InOdhuBh9rTLTt&#10;+ESPsy9ECGGXoILS+yaR0uUlGXRj2xAH7mZbgz7AtpC6xS6Em1pOo2guDVYcGkps6Luk/H7+NQp0&#10;9FXFOovTW7br0md8Xcr9JVVqNOx3KxCeev8W/7uPOsyP5zP4+yacID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bZcMAAADdAAAADwAAAAAAAAAAAAAAAACYAgAAZHJzL2Rv&#10;d25yZXYueG1sUEsFBgAAAAAEAAQA9QAAAIgDAAAAAA==&#10;" fillcolor="#272727 [2749]" stroked="f" strokeweight="1pt">
                      <v:stroke joinstyle="miter"/>
                      <v:shadow on="t" color="black" opacity="26213f" origin=",-.5" offset="0,3pt"/>
                    </v:oval>
                  </v:group>
                  <v:rect id="Rectangle 256591" o:spid="_x0000_s2180"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aY1cMA&#10;AADdAAAADwAAAGRycy9kb3ducmV2LnhtbERP24rCMBB9X/Afwgi+ramXlVKN4gVhfVjQ7n7A0Ixt&#10;sZmUJNr692ZhYd/mcK6z2vSmEQ9yvrasYDJOQBAXVtdcKvj5Pr6nIHxA1thYJgVP8rBZD95WmGnb&#10;8YUeeShFDGGfoYIqhDaT0hcVGfRj2xJH7mqdwRChK6V22MVw08hpkiykwZpjQ4Ut7SsqbvndKJim&#10;dblz3W5+pq/uckoPz9npnCs1GvbbJYhAffgX/7k/dZz/sZjD7zfxBL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aY1cMAAADdAAAADwAAAAAAAAAAAAAAAACYAgAAZHJzL2Rv&#10;d25yZXYueG1sUEsFBgAAAAAEAAQA9QAAAIgDAAAAAA==&#10;" fillcolor="#00b050" stroked="f" strokeweight="1pt"/>
                </v:group>
                <v:group id="Group 227" o:spid="_x0000_s2181"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1yM38MAAADdAAAADwAAAGRycy9kb3ducmV2LnhtbERPTYvCMBC9L/gfwgh7&#10;W9MqFalGEXFlDyKsCuJtaMa22ExKk23rvzeCsLd5vM9ZrHpTiZYaV1pWEI8iEMSZ1SXnCs6n768Z&#10;COeRNVaWScGDHKyWg48Fptp2/Evt0ecihLBLUUHhfZ1K6bKCDLqRrYkDd7ONQR9gk0vdYBfCTSXH&#10;UTSVBksODQXWtCkoux//jIJdh916Em/b/f22eVxPyeGyj0mpz2G/noPw1Pt/8dv9o8P8ZJrA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XIzfwwAAAN0AAAAP&#10;AAAAAAAAAAAAAAAAAKoCAABkcnMvZG93bnJldi54bWxQSwUGAAAAAAQABAD6AAAAmgMAAAAA&#10;">
                  <v:shape id="Freeform: Shape 256593" o:spid="_x0000_s2182"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ecSsMA&#10;AADdAAAADwAAAGRycy9kb3ducmV2LnhtbERPTWvCQBC9F/wPywje6sZKg6SuIorgJdBGEXsbsmOy&#10;mJ0N2W2M/94tFHqbx/uc5Xqwjeip88axgtk0AUFcOm24UnA67l8XIHxA1tg4JgUP8rBejV6WmGl3&#10;5y/qi1CJGMI+QwV1CG0mpS9rsuinriWO3NV1FkOEXSV1h/cYbhv5liSptGg4NtTY0ram8lb8WAVF&#10;fzkf8zx8zr+NrR7mnA/7nVZqMh42HyACDeFf/Oc+6Dj/PU3h95t4gl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ecSsMAAADdAAAADwAAAAAAAAAAAAAAAACYAgAAZHJzL2Rv&#10;d25yZXYueG1sUEsFBgAAAAAEAAQA9QAAAIgDA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183"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D5fMEA&#10;AADdAAAADwAAAGRycy9kb3ducmV2LnhtbERPzYrCMBC+L/gOYQRva2pBV6pRRFCEPdn1AcZmTIvN&#10;pDSxrfv0mwXB23x8v7PeDrYWHbW+cqxgNk1AEBdOV2wUXH4On0sQPiBrrB2Tgid52G5GH2vMtOv5&#10;TF0ejIgh7DNUUIbQZFL6oiSLfuoa4sjdXGsxRNgaqVvsY7itZZokC2mx4thQYkP7kop7/rAK/OVs&#10;loc+PZp+R2l++v3uan9VajIedisQgYbwFr/cJx3nzxdf8P9NPEF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XzBAAAA3QAAAA8AAAAAAAAAAAAAAAAAmAIAAGRycy9kb3du&#10;cmV2LnhtbFBLBQYAAAAABAAEAPUAAACGAwAAAAA=&#10;" fillcolor="white [3212]" stroked="f" strokeweight="1pt">
                    <v:stroke joinstyle="miter"/>
                  </v:roundrect>
                  <v:roundrect id="Rectangle: Rounded Corners 256595" o:spid="_x0000_s2184"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9tDsQA&#10;AADdAAAADwAAAGRycy9kb3ducmV2LnhtbESPQWvCQBCF70L/wzKF3nTTQEVSV5GCIvRk9AeM2ekm&#10;NDsbstsk9tc7B8HbDO/Ne9+st5Nv1UB9bAIbeF9koIirYBt2Bi7n/XwFKiZki21gMnCjCNvNy2yN&#10;hQ0jn2gok1MSwrFAA3VKXaF1rGryGBehIxbtJ/Qek6y907bHUcJ9q/MsW2qPDUtDjR191VT9ln/e&#10;QLyc3Go/5gc37igvj//fQxuvxry9TrtPUImm9DQ/ro9W8D+WgivfyAh6c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PbQ7EAAAA3QAAAA8AAAAAAAAAAAAAAAAAmAIAAGRycy9k&#10;b3ducmV2LnhtbFBLBQYAAAAABAAEAPUAAACJAwAAAAA=&#10;" fillcolor="white [3212]" stroked="f" strokeweight="1pt">
                    <v:stroke joinstyle="miter"/>
                  </v:roundrect>
                  <v:roundrect id="Rectangle: Rounded Corners 256596" o:spid="_x0000_s2185"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PIlcEA&#10;AADdAAAADwAAAGRycy9kb3ducmV2LnhtbERPzYrCMBC+L/gOYYS9ramFFa1GEUERPFl9gLEZ02Iz&#10;KU1su/v0ZmHB23x8v7PaDLYWHbW+cqxgOklAEBdOV2wUXC/7rzkIH5A11o5JwQ952KxHHyvMtOv5&#10;TF0ejIgh7DNUUIbQZFL6oiSLfuIa4sjdXWsxRNgaqVvsY7itZZokM2mx4thQYkO7kopH/rQK/PVs&#10;5vs+PZh+S2l+/D11tb8p9TketksQgYbwFv+7jzrO/54t4O+beIJ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DyJXBAAAA3QAAAA8AAAAAAAAAAAAAAAAAmAIAAGRycy9kb3du&#10;cmV2LnhtbFBLBQYAAAAABAAEAPUAAACGAwAAAAA=&#10;" fillcolor="white [3212]" stroked="f" strokeweight="1pt">
                    <v:stroke joinstyle="miter"/>
                  </v:roundrect>
                  <v:roundrect id="Rectangle: Rounded Corners 256597" o:spid="_x0000_s2186"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D31cUA&#10;AADdAAAADwAAAGRycy9kb3ducmV2LnhtbESPQWvCQBCF7wX/wzJCb3VjoFZSV5GCIvRk6g8Ys9NN&#10;MDsbstsk9td3DgVvM7w3732z2U2+VQP1sQlsYLnIQBFXwTbsDFy+Di9rUDEhW2wDk4E7RdhtZ08b&#10;LGwY+UxDmZySEI4FGqhT6gqtY1WTx7gIHbFo36H3mGTtnbY9jhLuW51n2Up7bFgaauzoo6bqVv54&#10;A/FyduvDmB/duKe8PP1+Dm28GvM8n/bvoBJN6WH+vz5ZwX99E375Rkb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4PfVxQAAAN0AAAAPAAAAAAAAAAAAAAAAAJgCAABkcnMv&#10;ZG93bnJldi54bWxQSwUGAAAAAAQABAD1AAAAigMAAAAA&#10;" fillcolor="white [3212]" stroked="f" strokeweight="1pt">
                    <v:stroke joinstyle="miter"/>
                  </v:roundrect>
                  <v:roundrect id="Rectangle: Rounded Corners 256598" o:spid="_x0000_s2187"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xSTsEA&#10;AADdAAAADwAAAGRycy9kb3ducmV2LnhtbERP24rCMBB9X/Afwgj7tqYWvFCNIoKL4JPVDxibMS02&#10;k9Jk27pfb4SFfZvDuc56O9hadNT6yrGC6SQBQVw4XbFRcL0cvpYgfEDWWDsmBU/ysN2MPtaYadfz&#10;mbo8GBFD2GeooAyhyaT0RUkW/cQ1xJG7u9ZiiLA1UrfYx3BbyzRJ5tJixbGhxIb2JRWP/Mcq8Nez&#10;WR769Nv0O0rz4++pq/1Nqc/xsFuBCDSEf/Gf+6jj/NliCu9v4gly8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sUk7BAAAA3QAAAA8AAAAAAAAAAAAAAAAAmAIAAGRycy9kb3du&#10;cmV2LnhtbFBLBQYAAAAABAAEAPUAAACGAwAAAAA=&#10;" fillcolor="white [3212]" stroked="f" strokeweight="1pt">
                    <v:stroke joinstyle="miter"/>
                  </v:roundrect>
                  <v:roundrect id="Rectangle: Rounded Corners 256599" o:spid="_x0000_s2188"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7MOcEA&#10;AADdAAAADwAAAGRycy9kb3ducmV2LnhtbERPzYrCMBC+C75DmAVvmm7BXalGEUERPNn1AcZmNi3b&#10;TEoT2+rTmwXB23x8v7PaDLYWHbW+cqzgc5aAIC6crtgouPzspwsQPiBrrB2Tgjt52KzHoxVm2vV8&#10;pi4PRsQQ9hkqKENoMil9UZJFP3MNceR+XWsxRNgaqVvsY7itZZokX9JixbGhxIZ2JRV/+c0q8Jez&#10;Wez79GD6LaX58XHqan9VavIxbJcgAg3hLX65jzrOn3+n8P9NPEG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zDnBAAAA3QAAAA8AAAAAAAAAAAAAAAAAmAIAAGRycy9kb3du&#10;cmV2LnhtbFBLBQYAAAAABAAEAPUAAACGAwAAAAA=&#10;" fillcolor="white [3212]" stroked="f" strokeweight="1pt">
                    <v:stroke joinstyle="miter"/>
                  </v:roundrect>
                  <v:roundrect id="Rectangle: Rounded Corners 256600" o:spid="_x0000_s2189"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posIA&#10;AADdAAAADwAAAGRycy9kb3ducmV2LnhtbERP24rCMBB9X9h/CLOwb2tqxQtdo4igCD5Z/YCxmU2L&#10;zaQ0se369WZhwbc5nOss14OtRUetrxwrGI8SEMSF0xUbBZfz7msBwgdkjbVjUvBLHtar97clZtr1&#10;fKIuD0bEEPYZKihDaDIpfVGSRT9yDXHkflxrMUTYGqlb7GO4rWWaJDNpseLYUGJD25KKW363Cvzl&#10;ZBa7Pt2bfkNpfngcu9pflfr8GDbfIAIN4SX+dx90nD+dT+Dvm3iC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MmmiwgAAAN0AAAAPAAAAAAAAAAAAAAAAAJgCAABkcnMvZG93&#10;bnJldi54bWxQSwUGAAAAAAQABAD1AAAAhwMAAAAA&#10;" fillcolor="white [3212]" stroked="f" strokeweight="1pt">
                    <v:stroke joinstyle="miter"/>
                  </v:roundrect>
                  <v:roundrect id="Rectangle: Rounded Corners 256601" o:spid="_x0000_s2190"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vx1sIA&#10;AADdAAAADwAAAGRycy9kb3ducmV2LnhtbERP24rCMBB9X9h/CLOwb2tq8UbXKCIogk9WP2BsZtNi&#10;MylNbLt+vVlY8G0O5zrL9WBr0VHrK8cKxqMEBHHhdMVGweW8+1qA8AFZY+2YFPySh/Xq/W2JmXY9&#10;n6jLgxExhH2GCsoQmkxKX5Rk0Y9cQxy5H9daDBG2RuoW+xhua5kmyUxarDg2lNjQtqTilt+tAn85&#10;mcWuT/em31CaHx7HrvZXpT4/hs03iEBDeIn/3Qcd50/nE/j7Jp4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2/HWwgAAAN0AAAAPAAAAAAAAAAAAAAAAAJgCAABkcnMvZG93&#10;bnJldi54bWxQSwUGAAAAAAQABAD1AAAAhwMAAAAA&#10;" fillcolor="white [3212]" stroked="f" strokeweight="1pt">
                    <v:stroke joinstyle="miter"/>
                  </v:roundrect>
                  <v:roundrect id="Rectangle: Rounded Corners 256602" o:spid="_x0000_s2191"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dUTcEA&#10;AADdAAAADwAAAGRycy9kb3ducmV2LnhtbERPzYrCMBC+L/gOYQRva2rBVapRRFCEPVl9gLEZ02Iz&#10;KU1sq0+/WVjY23x8v7PeDrYWHbW+cqxgNk1AEBdOV2wUXC+HzyUIH5A11o5JwYs8bDejjzVm2vV8&#10;pi4PRsQQ9hkqKENoMil9UZJFP3UNceTurrUYImyN1C32MdzWMk2SL2mx4thQYkP7kopH/rQK/PVs&#10;loc+PZp+R2l+en93tb8pNRkPuxWIQEP4F/+5TzrOny/m8PtNPEFu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XVE3BAAAA3QAAAA8AAAAAAAAAAAAAAAAAmAIAAGRycy9kb3du&#10;cmV2LnhtbFBLBQYAAAAABAAEAPUAAACGAwAAAAA=&#10;" fillcolor="white [3212]" stroked="f" strokeweight="1pt">
                    <v:stroke joinstyle="miter"/>
                  </v:roundrect>
                  <v:roundrect id="Rectangle: Rounded Corners 256603" o:spid="_x0000_s2192"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XKOsEA&#10;AADdAAAADwAAAGRycy9kb3ducmV2LnhtbERPzYrCMBC+L/gOYQRva2pBV6pRRFCEPdn1AcZmTIvN&#10;pDSxrfv0mwXB23x8v7PeDrYWHbW+cqxgNk1AEBdOV2wUXH4On0sQPiBrrB2Tgid52G5GH2vMtOv5&#10;TF0ejIgh7DNUUIbQZFL6oiSLfuoa4sjdXGsxRNgaqVvsY7itZZokC2mx4thQYkP7kop7/rAK/OVs&#10;loc+PZp+R2l++v3uan9VajIedisQgYbwFr/cJx3nz78W8P9NPEF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FyjrBAAAA3QAAAA8AAAAAAAAAAAAAAAAAmAIAAGRycy9kb3du&#10;cmV2LnhtbFBLBQYAAAAABAAEAPUAAACGAwAAAAA=&#10;" fillcolor="white [3212]" stroked="f" strokeweight="1pt">
                    <v:stroke joinstyle="miter"/>
                  </v:roundrect>
                </v:group>
                <w10:wrap anchorx="page"/>
                <w10:anchorlock/>
              </v:group>
            </w:pict>
          </mc:Fallback>
        </mc:AlternateContent>
      </w:r>
    </w:p>
    <w:p w:rsidR="000D0CA1" w:rsidRDefault="00693FEF" w:rsidP="000D0CA1">
      <w:pPr>
        <w:rPr>
          <w:rFonts w:ascii="Sakkal Majalla" w:hAnsi="Sakkal Majalla"/>
          <w:color w:val="002060"/>
          <w:sz w:val="34"/>
          <w:rtl/>
        </w:rPr>
      </w:pPr>
      <w:hyperlink r:id="rId101" w:history="1">
        <w:r w:rsidR="000D0CA1" w:rsidRPr="00693FEF">
          <w:rPr>
            <w:rStyle w:val="Hyperlink"/>
            <w:rFonts w:hint="cs"/>
            <w:rtl/>
          </w:rPr>
          <w:t>اذكر أمثلة عملية عن مساوئ التحفيز السلبي.</w:t>
        </w:r>
      </w:hyperlink>
    </w:p>
    <w:p w:rsidR="000D0CA1" w:rsidRPr="00424F9B" w:rsidRDefault="00687885" w:rsidP="00687885">
      <w:pPr>
        <w:ind w:left="-874"/>
        <w:rPr>
          <w:rFonts w:ascii="Sakkal Majalla" w:hAnsi="Sakkal Majalla"/>
          <w:color w:val="002060"/>
          <w:sz w:val="34"/>
          <w:rtl/>
        </w:rPr>
      </w:pPr>
      <w:r>
        <w:rPr>
          <w:noProof/>
        </w:rPr>
        <mc:AlternateContent>
          <mc:Choice Requires="wps">
            <w:drawing>
              <wp:inline distT="0" distB="0" distL="0" distR="0" wp14:anchorId="4E9F279D" wp14:editId="423666FF">
                <wp:extent cx="6807200" cy="4711700"/>
                <wp:effectExtent l="0" t="0" r="12700" b="12700"/>
                <wp:docPr id="3206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7200" cy="471170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193" style="width:536pt;height:37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" fillcolor="#fff2cc [663]" strokecolor="#ffc000" strokeweight="1pt">
                <v:stroke joinstyle="miter"/>
                <v:textbox inset="0,3mm,0">
                  <w:txbxContent>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jc w:val="center"/>
                        <w:rPr>
                          <w:sz w:val="22"/>
                          <w:szCs w:val="28"/>
                          <w:rtl/>
                          <w:lang w:bidi="ar-SY"/>
                        </w:rPr>
                      </w:pPr>
                    </w:p>
                  </w:txbxContent>
                </v:textbox>
                <w10:wrap anchorx="page"/>
                <w10:anchorlock/>
              </v:roundrect>
            </w:pict>
          </mc:Fallback>
        </mc:AlternateContent>
      </w:r>
    </w:p>
    <w:p w:rsidR="00AA0F2A" w:rsidRDefault="00AA0F2A" w:rsidP="00227842">
      <w:pPr>
        <w:jc w:val="center"/>
        <w:rPr>
          <w:rtl/>
        </w:rPr>
      </w:pPr>
    </w:p>
    <w:p w:rsidR="00AA0F2A" w:rsidRDefault="00AA0F2A" w:rsidP="00227842">
      <w:pPr>
        <w:jc w:val="center"/>
        <w:rPr>
          <w:rtl/>
        </w:rPr>
        <w:sectPr w:rsidR="00AA0F2A" w:rsidSect="00227842">
          <w:pgSz w:w="11906" w:h="16838" w:code="9"/>
          <w:pgMar w:top="1440" w:right="1440" w:bottom="1440" w:left="1440" w:header="720" w:footer="397" w:gutter="0"/>
          <w:cols w:space="720"/>
          <w:titlePg/>
          <w:docGrid w:linePitch="381"/>
        </w:sectPr>
      </w:pPr>
    </w:p>
    <w:p w:rsidR="00A5444F" w:rsidRDefault="00A5444F" w:rsidP="00A5444F">
      <w:pPr>
        <w:bidi w:val="0"/>
        <w:rPr>
          <w:rFonts w:asciiTheme="majorBidi" w:hAnsiTheme="majorBidi" w:cstheme="majorBidi"/>
          <w:szCs w:val="28"/>
          <w:rtl/>
          <w:lang w:bidi="ar-SY"/>
        </w:rPr>
      </w:pPr>
      <w:r>
        <w:rPr>
          <w:noProof/>
        </w:rPr>
        <w:lastRenderedPageBreak/>
        <mc:AlternateContent>
          <mc:Choice Requires="wps">
            <w:drawing>
              <wp:anchor distT="0" distB="0" distL="114300" distR="114300" simplePos="0" relativeHeight="252322816" behindDoc="0" locked="0" layoutInCell="1" allowOverlap="1" wp14:anchorId="0EFE8468" wp14:editId="552A4918">
                <wp:simplePos x="0" y="0"/>
                <wp:positionH relativeFrom="margin">
                  <wp:posOffset>3536315</wp:posOffset>
                </wp:positionH>
                <wp:positionV relativeFrom="paragraph">
                  <wp:posOffset>-846376</wp:posOffset>
                </wp:positionV>
                <wp:extent cx="3119120" cy="558800"/>
                <wp:effectExtent l="0" t="0" r="0" b="0"/>
                <wp:wrapNone/>
                <wp:docPr id="1115" name="Text Box 1115"/>
                <wp:cNvGraphicFramePr/>
                <a:graphic xmlns:a="http://schemas.openxmlformats.org/drawingml/2006/main">
                  <a:graphicData uri="http://schemas.microsoft.com/office/word/2010/wordprocessingShape">
                    <wps:wsp>
                      <wps:cNvSpPr txBox="1"/>
                      <wps:spPr>
                        <a:xfrm>
                          <a:off x="0" y="0"/>
                          <a:ext cx="3119120" cy="558800"/>
                        </a:xfrm>
                        <a:prstGeom prst="rect">
                          <a:avLst/>
                        </a:prstGeom>
                        <a:noFill/>
                        <a:ln w="6350">
                          <a:noFill/>
                        </a:ln>
                      </wps:spPr>
                      <wps:txbx>
                        <w:txbxContent>
                          <w:p w:rsidR="00693FEF" w:rsidRDefault="00693FEF" w:rsidP="00A5444F">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الثالث</w:t>
                            </w:r>
                          </w:p>
                          <w:p w:rsidR="00693FEF" w:rsidRDefault="00693FEF" w:rsidP="00A5444F">
                            <w:pPr>
                              <w:rPr>
                                <w:rFonts w:asciiTheme="majorBidi" w:hAnsiTheme="majorBidi" w:cstheme="majorBidi"/>
                                <w:b/>
                                <w:bCs/>
                                <w:color w:val="FFFFFF" w:themeColor="background1"/>
                                <w:rtl/>
                                <w:lang w:bidi="ar-SY"/>
                                <w14:shadow w14:blurRad="50800" w14:dist="38100" w14:dir="0" w14:sx="100000" w14:sy="100000" w14:kx="0" w14:ky="0" w14:algn="l">
                                  <w14:srgbClr w14:val="000000">
                                    <w14:alpha w14:val="60000"/>
                                  </w14:srgbClr>
                                </w14:shadow>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15" o:spid="_x0000_s2194" type="#_x0000_t202" style="position:absolute;left:0;text-align:left;margin-left:278.45pt;margin-top:-66.65pt;width:245.6pt;height:44pt;z-index:25232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" filled="f" stroked="f" strokeweight=".5pt">
                <v:textbox>
                  <w:txbxContent>
                    <w:p w:rsidR="00693FEF" w:rsidRDefault="00693FEF" w:rsidP="00A5444F">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الثالث</w:t>
                      </w:r>
                    </w:p>
                    <w:p w:rsidR="00693FEF" w:rsidRDefault="00693FEF" w:rsidP="00A5444F">
                      <w:pPr>
                        <w:rPr>
                          <w:rFonts w:asciiTheme="majorBidi" w:hAnsiTheme="majorBidi" w:cstheme="majorBidi"/>
                          <w:b/>
                          <w:bCs/>
                          <w:color w:val="FFFFFF" w:themeColor="background1"/>
                          <w:rtl/>
                          <w:lang w:bidi="ar-SY"/>
                          <w14:shadow w14:blurRad="50800" w14:dist="38100" w14:dir="0" w14:sx="100000" w14:sy="100000" w14:kx="0" w14:ky="0" w14:algn="l">
                            <w14:srgbClr w14:val="000000">
                              <w14:alpha w14:val="60000"/>
                            </w14:srgbClr>
                          </w14:shadow>
                        </w:rPr>
                      </w:pPr>
                    </w:p>
                  </w:txbxContent>
                </v:textbox>
                <w10:wrap anchorx="margin"/>
              </v:shape>
            </w:pict>
          </mc:Fallback>
        </mc:AlternateContent>
      </w:r>
    </w:p>
    <w:p w:rsidR="00A5444F" w:rsidRDefault="00A5444F" w:rsidP="00A5444F">
      <w:pPr>
        <w:spacing w:line="240" w:lineRule="auto"/>
        <w:jc w:val="center"/>
        <w:rPr>
          <w:rFonts w:cs="PT Bold Heading"/>
          <w:sz w:val="52"/>
          <w:szCs w:val="56"/>
        </w:rPr>
      </w:pPr>
    </w:p>
    <w:p w:rsidR="00A5444F" w:rsidRDefault="00A5444F" w:rsidP="00A5444F">
      <w:pPr>
        <w:spacing w:line="240" w:lineRule="auto"/>
        <w:jc w:val="center"/>
        <w:rPr>
          <w:rFonts w:cs="PT Bold Heading"/>
          <w:sz w:val="52"/>
          <w:szCs w:val="56"/>
          <w:rtl/>
          <w:lang w:bidi="ar-SY"/>
        </w:rPr>
      </w:pPr>
      <w:r>
        <w:rPr>
          <w:rFonts w:cs="PT Bold Heading" w:hint="cs"/>
          <w:sz w:val="52"/>
          <w:szCs w:val="56"/>
          <w:rtl/>
          <w:lang w:bidi="ar-SY"/>
        </w:rPr>
        <w:t>الجلسة الأولى</w:t>
      </w:r>
    </w:p>
    <w:p w:rsidR="00A5444F" w:rsidRDefault="00A5444F" w:rsidP="00A5444F">
      <w:pPr>
        <w:spacing w:line="240" w:lineRule="auto"/>
        <w:jc w:val="center"/>
        <w:rPr>
          <w:rFonts w:cs="Monotype Koufi"/>
          <w:sz w:val="52"/>
          <w:szCs w:val="56"/>
          <w:rtl/>
          <w:lang w:bidi="ar-SY"/>
        </w:rPr>
      </w:pPr>
      <w:r>
        <w:rPr>
          <w:rFonts w:cs="Monotype Koufi" w:hint="cs"/>
          <w:sz w:val="52"/>
          <w:szCs w:val="56"/>
          <w:rtl/>
          <w:lang w:bidi="ar-SY"/>
        </w:rPr>
        <w:t>إدارة الشكاوى</w:t>
      </w:r>
    </w:p>
    <w:p w:rsidR="00A5444F" w:rsidRDefault="00693FEF" w:rsidP="00A5444F">
      <w:pPr>
        <w:spacing w:after="160" w:line="256" w:lineRule="auto"/>
        <w:jc w:val="left"/>
        <w:rPr>
          <w:rFonts w:cs="Monotype Koufi"/>
          <w:sz w:val="44"/>
          <w:szCs w:val="48"/>
          <w:rtl/>
        </w:rPr>
      </w:pPr>
      <w:hyperlink r:id="rId102" w:history="1">
        <w:r w:rsidR="00A5444F" w:rsidRPr="00693FEF">
          <w:rPr>
            <w:rStyle w:val="Hyperlink"/>
            <w:rFonts w:cs="Monotype Koufi" w:hint="cs"/>
            <w:sz w:val="44"/>
            <w:szCs w:val="48"/>
            <w:rtl/>
          </w:rPr>
          <w:t>محاور الجلسة:</w:t>
        </w:r>
      </w:hyperlink>
    </w:p>
    <w:p w:rsidR="00A5444F" w:rsidRPr="00996861" w:rsidRDefault="00A5444F">
      <w:pPr>
        <w:pStyle w:val="ListParagraph"/>
        <w:numPr>
          <w:ilvl w:val="0"/>
          <w:numId w:val="48"/>
        </w:numPr>
        <w:rPr>
          <w:rFonts w:ascii="Adobe Arabic" w:hAnsi="Adobe Arabic" w:cs="Adobe Arabic"/>
          <w:b/>
          <w:bCs/>
          <w:color w:val="002060"/>
          <w:sz w:val="36"/>
          <w:szCs w:val="36"/>
          <w:rtl/>
        </w:rPr>
      </w:pPr>
      <w:r w:rsidRPr="00996861">
        <w:rPr>
          <w:rFonts w:ascii="Adobe Arabic" w:hAnsi="Adobe Arabic" w:cs="Adobe Arabic"/>
          <w:b/>
          <w:bCs/>
          <w:color w:val="002060"/>
          <w:sz w:val="36"/>
          <w:szCs w:val="36"/>
          <w:rtl/>
        </w:rPr>
        <w:t>الشكوى فرصة للتحسين</w:t>
      </w:r>
    </w:p>
    <w:p w:rsidR="00A5444F" w:rsidRPr="00996861" w:rsidRDefault="00A5444F">
      <w:pPr>
        <w:pStyle w:val="ListParagraph"/>
        <w:numPr>
          <w:ilvl w:val="0"/>
          <w:numId w:val="48"/>
        </w:numPr>
        <w:rPr>
          <w:rFonts w:ascii="Adobe Arabic" w:hAnsi="Adobe Arabic" w:cs="Adobe Arabic"/>
          <w:b/>
          <w:bCs/>
          <w:color w:val="002060"/>
          <w:sz w:val="36"/>
          <w:szCs w:val="36"/>
          <w:rtl/>
        </w:rPr>
      </w:pPr>
      <w:r w:rsidRPr="00996861">
        <w:rPr>
          <w:rFonts w:ascii="Adobe Arabic" w:hAnsi="Adobe Arabic" w:cs="Adobe Arabic"/>
          <w:b/>
          <w:bCs/>
          <w:color w:val="002060"/>
          <w:sz w:val="36"/>
          <w:szCs w:val="36"/>
          <w:rtl/>
        </w:rPr>
        <w:t>أنواع الشكاوى</w:t>
      </w:r>
    </w:p>
    <w:p w:rsidR="00A5444F" w:rsidRPr="00996861" w:rsidRDefault="00A5444F">
      <w:pPr>
        <w:pStyle w:val="ListParagraph"/>
        <w:numPr>
          <w:ilvl w:val="0"/>
          <w:numId w:val="48"/>
        </w:numPr>
        <w:rPr>
          <w:rFonts w:ascii="Adobe Arabic" w:hAnsi="Adobe Arabic" w:cs="Adobe Arabic"/>
          <w:b/>
          <w:bCs/>
          <w:color w:val="002060"/>
          <w:sz w:val="36"/>
          <w:szCs w:val="36"/>
          <w:rtl/>
        </w:rPr>
      </w:pPr>
      <w:r w:rsidRPr="00996861">
        <w:rPr>
          <w:rFonts w:ascii="Adobe Arabic" w:hAnsi="Adobe Arabic" w:cs="Adobe Arabic"/>
          <w:b/>
          <w:bCs/>
          <w:color w:val="002060"/>
          <w:sz w:val="36"/>
          <w:szCs w:val="36"/>
          <w:rtl/>
        </w:rPr>
        <w:t>إدارة الشكاوى</w:t>
      </w:r>
    </w:p>
    <w:p w:rsidR="00A5444F" w:rsidRPr="00996861" w:rsidRDefault="00A5444F">
      <w:pPr>
        <w:pStyle w:val="ListParagraph"/>
        <w:numPr>
          <w:ilvl w:val="0"/>
          <w:numId w:val="48"/>
        </w:numPr>
        <w:spacing w:line="256" w:lineRule="auto"/>
        <w:rPr>
          <w:rFonts w:ascii="Adobe Arabic" w:hAnsi="Adobe Arabic" w:cs="Adobe Arabic"/>
          <w:color w:val="002060"/>
          <w:sz w:val="44"/>
          <w:szCs w:val="48"/>
          <w:rtl/>
        </w:rPr>
      </w:pPr>
      <w:r w:rsidRPr="00996861">
        <w:rPr>
          <w:rFonts w:ascii="Adobe Arabic" w:hAnsi="Adobe Arabic" w:cs="Adobe Arabic"/>
          <w:b/>
          <w:bCs/>
          <w:color w:val="002060"/>
          <w:sz w:val="36"/>
          <w:szCs w:val="36"/>
          <w:rtl/>
        </w:rPr>
        <w:t>أسباب الحكم على الخدمة بأنها فاشلة</w:t>
      </w:r>
      <w:r w:rsidRPr="00996861">
        <w:rPr>
          <w:rFonts w:ascii="Adobe Arabic" w:hAnsi="Adobe Arabic" w:cs="Adobe Arabic"/>
          <w:color w:val="002060"/>
          <w:sz w:val="44"/>
          <w:szCs w:val="48"/>
          <w:rtl/>
        </w:rPr>
        <w:t xml:space="preserve"> </w:t>
      </w:r>
    </w:p>
    <w:p w:rsidR="00A5444F" w:rsidRDefault="00693FEF" w:rsidP="00A5444F">
      <w:pPr>
        <w:spacing w:after="160" w:line="256" w:lineRule="auto"/>
        <w:jc w:val="left"/>
        <w:rPr>
          <w:rFonts w:cs="Monotype Koufi"/>
          <w:sz w:val="44"/>
          <w:szCs w:val="48"/>
          <w:rtl/>
        </w:rPr>
      </w:pPr>
      <w:hyperlink r:id="rId103" w:history="1">
        <w:r w:rsidR="00A5444F" w:rsidRPr="00693FEF">
          <w:rPr>
            <w:rStyle w:val="Hyperlink"/>
            <w:rFonts w:cs="Monotype Koufi" w:hint="cs"/>
            <w:sz w:val="44"/>
            <w:szCs w:val="48"/>
            <w:rtl/>
          </w:rPr>
          <w:t>أهداف الجلسة:</w:t>
        </w:r>
      </w:hyperlink>
    </w:p>
    <w:p w:rsidR="00A5444F" w:rsidRPr="00996861" w:rsidRDefault="00A5444F">
      <w:pPr>
        <w:pStyle w:val="ListParagraph"/>
        <w:numPr>
          <w:ilvl w:val="0"/>
          <w:numId w:val="49"/>
        </w:numPr>
        <w:rPr>
          <w:rFonts w:ascii="Adobe Arabic" w:hAnsi="Adobe Arabic" w:cs="Adobe Arabic"/>
          <w:b/>
          <w:bCs/>
          <w:color w:val="002060"/>
          <w:sz w:val="36"/>
          <w:szCs w:val="36"/>
          <w:rtl/>
        </w:rPr>
      </w:pPr>
      <w:r w:rsidRPr="00996861">
        <w:rPr>
          <w:rFonts w:ascii="Adobe Arabic" w:hAnsi="Adobe Arabic" w:cs="Adobe Arabic"/>
          <w:b/>
          <w:bCs/>
          <w:color w:val="002060"/>
          <w:sz w:val="36"/>
          <w:szCs w:val="36"/>
          <w:rtl/>
        </w:rPr>
        <w:t>اعتبار الشكوى فرصة للتحسين</w:t>
      </w:r>
    </w:p>
    <w:p w:rsidR="00A5444F" w:rsidRPr="00996861" w:rsidRDefault="00A5444F">
      <w:pPr>
        <w:pStyle w:val="ListParagraph"/>
        <w:numPr>
          <w:ilvl w:val="0"/>
          <w:numId w:val="49"/>
        </w:numPr>
        <w:rPr>
          <w:rFonts w:ascii="Adobe Arabic" w:hAnsi="Adobe Arabic" w:cs="Adobe Arabic"/>
          <w:b/>
          <w:bCs/>
          <w:color w:val="002060"/>
          <w:sz w:val="36"/>
          <w:szCs w:val="36"/>
          <w:rtl/>
        </w:rPr>
      </w:pPr>
      <w:r w:rsidRPr="00996861">
        <w:rPr>
          <w:rFonts w:ascii="Adobe Arabic" w:hAnsi="Adobe Arabic" w:cs="Adobe Arabic"/>
          <w:b/>
          <w:bCs/>
          <w:color w:val="002060"/>
          <w:sz w:val="36"/>
          <w:szCs w:val="36"/>
          <w:rtl/>
        </w:rPr>
        <w:t>دراسة أنواع الشكاوى</w:t>
      </w:r>
    </w:p>
    <w:p w:rsidR="00A5444F" w:rsidRPr="00996861" w:rsidRDefault="00A5444F">
      <w:pPr>
        <w:pStyle w:val="ListParagraph"/>
        <w:numPr>
          <w:ilvl w:val="0"/>
          <w:numId w:val="49"/>
        </w:numPr>
        <w:rPr>
          <w:rFonts w:ascii="Adobe Arabic" w:hAnsi="Adobe Arabic" w:cs="Adobe Arabic"/>
          <w:b/>
          <w:bCs/>
          <w:color w:val="002060"/>
          <w:sz w:val="36"/>
          <w:szCs w:val="36"/>
          <w:rtl/>
        </w:rPr>
      </w:pPr>
      <w:r w:rsidRPr="00996861">
        <w:rPr>
          <w:rFonts w:ascii="Adobe Arabic" w:hAnsi="Adobe Arabic" w:cs="Adobe Arabic"/>
          <w:b/>
          <w:bCs/>
          <w:color w:val="002060"/>
          <w:sz w:val="36"/>
          <w:szCs w:val="36"/>
          <w:rtl/>
        </w:rPr>
        <w:t>كيفية إدارة الشكاوى</w:t>
      </w:r>
    </w:p>
    <w:p w:rsidR="00A5444F" w:rsidRPr="00996861" w:rsidRDefault="00A5444F">
      <w:pPr>
        <w:pStyle w:val="ListParagraph"/>
        <w:numPr>
          <w:ilvl w:val="0"/>
          <w:numId w:val="49"/>
        </w:numPr>
        <w:rPr>
          <w:rFonts w:ascii="Adobe Arabic" w:hAnsi="Adobe Arabic" w:cs="Adobe Arabic"/>
          <w:b/>
          <w:bCs/>
          <w:color w:val="002060"/>
          <w:sz w:val="36"/>
          <w:szCs w:val="36"/>
          <w:rtl/>
        </w:rPr>
      </w:pPr>
      <w:r w:rsidRPr="00996861">
        <w:rPr>
          <w:rFonts w:ascii="Adobe Arabic" w:hAnsi="Adobe Arabic" w:cs="Adobe Arabic"/>
          <w:b/>
          <w:bCs/>
          <w:color w:val="002060"/>
          <w:sz w:val="36"/>
          <w:szCs w:val="36"/>
          <w:rtl/>
        </w:rPr>
        <w:t>فهم أسباب الحكم على الخدمة بأنها فاشلة</w:t>
      </w:r>
    </w:p>
    <w:p w:rsidR="00A5444F" w:rsidRDefault="00A5444F" w:rsidP="00A5444F">
      <w:pPr>
        <w:pStyle w:val="ListParagraph"/>
        <w:spacing w:after="0" w:line="276" w:lineRule="auto"/>
        <w:rPr>
          <w:rFonts w:ascii="Adobe Arabic" w:hAnsi="Adobe Arabic" w:cs="Adobe Arabic"/>
          <w:b/>
          <w:bCs/>
          <w:color w:val="002060"/>
          <w:sz w:val="48"/>
          <w:szCs w:val="36"/>
          <w:rtl/>
        </w:rPr>
      </w:pPr>
    </w:p>
    <w:p w:rsidR="00691535" w:rsidRDefault="00691535" w:rsidP="00691535">
      <w:pPr>
        <w:bidi w:val="0"/>
        <w:spacing w:after="160" w:line="256" w:lineRule="auto"/>
        <w:jc w:val="left"/>
        <w:rPr>
          <w:rFonts w:cs="PT Bold Heading"/>
          <w:sz w:val="52"/>
          <w:szCs w:val="56"/>
          <w:rtl/>
        </w:rPr>
      </w:pPr>
      <w:r>
        <w:rPr>
          <w:rFonts w:cs="PT Bold Heading" w:hint="cs"/>
          <w:sz w:val="52"/>
          <w:szCs w:val="56"/>
          <w:rtl/>
        </w:rPr>
        <w:br w:type="page"/>
      </w:r>
    </w:p>
    <w:p w:rsidR="00691535" w:rsidRPr="00DB4A26" w:rsidRDefault="00691535" w:rsidP="00691535">
      <w:pPr>
        <w:jc w:val="center"/>
        <w:rPr>
          <w:rFonts w:ascii="Adobe Arabic" w:hAnsi="Adobe Arabic" w:cs="Adobe Arabic"/>
          <w:color w:val="002060"/>
          <w:sz w:val="36"/>
          <w:szCs w:val="36"/>
        </w:rPr>
      </w:pPr>
      <w:r>
        <w:rPr>
          <w:noProof/>
        </w:rPr>
        <w:lastRenderedPageBreak/>
        <w:drawing>
          <wp:inline distT="0" distB="0" distL="0" distR="0" wp14:anchorId="28BB716B" wp14:editId="39FAD3C3">
            <wp:extent cx="2724785" cy="820420"/>
            <wp:effectExtent l="0" t="0" r="0" b="0"/>
            <wp:docPr id="7111" name="Picture 7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 name="Picture 7994"/>
                    <pic:cNvPicPr>
                      <a:picLocks noChangeAspect="1"/>
                    </pic:cNvPicPr>
                  </pic:nvPicPr>
                  <pic:blipFill>
                    <a:blip r:embed="rId26"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r>
        <w:rPr>
          <w:rFonts w:cs="Times New Roman"/>
          <w:noProof/>
          <w:color w:val="auto"/>
          <w:sz w:val="24"/>
          <w:szCs w:val="24"/>
        </w:rPr>
        <mc:AlternateContent>
          <mc:Choice Requires="wpg">
            <w:drawing>
              <wp:anchor distT="0" distB="0" distL="114300" distR="114300" simplePos="0" relativeHeight="252223488" behindDoc="0" locked="0" layoutInCell="1" allowOverlap="1" wp14:anchorId="669ABB07" wp14:editId="5905D78E">
                <wp:simplePos x="0" y="0"/>
                <wp:positionH relativeFrom="column">
                  <wp:posOffset>1552575</wp:posOffset>
                </wp:positionH>
                <wp:positionV relativeFrom="paragraph">
                  <wp:posOffset>142875</wp:posOffset>
                </wp:positionV>
                <wp:extent cx="2254250" cy="431800"/>
                <wp:effectExtent l="0" t="0" r="0" b="6350"/>
                <wp:wrapNone/>
                <wp:docPr id="1116" name="Group 1116"/>
                <wp:cNvGraphicFramePr/>
                <a:graphic xmlns:a="http://schemas.openxmlformats.org/drawingml/2006/main">
                  <a:graphicData uri="http://schemas.microsoft.com/office/word/2010/wordprocessingGroup">
                    <wpg:wgp>
                      <wpg:cNvGrpSpPr/>
                      <wpg:grpSpPr>
                        <a:xfrm>
                          <a:off x="0" y="0"/>
                          <a:ext cx="2254250" cy="431800"/>
                          <a:chOff x="0" y="0"/>
                          <a:chExt cx="2254250" cy="431801"/>
                        </a:xfrm>
                      </wpg:grpSpPr>
                      <wps:wsp>
                        <wps:cNvPr id="1117" name="Text Box 70"/>
                        <wps:cNvSpPr txBox="1"/>
                        <wps:spPr>
                          <a:xfrm>
                            <a:off x="1136650" y="1"/>
                            <a:ext cx="1117600" cy="431800"/>
                          </a:xfrm>
                          <a:prstGeom prst="rect">
                            <a:avLst/>
                          </a:prstGeom>
                          <a:noFill/>
                          <a:ln w="6350">
                            <a:noFill/>
                          </a:ln>
                        </wps:spPr>
                        <wps:txbx>
                          <w:txbxContent>
                            <w:p w:rsidR="00693FEF" w:rsidRDefault="00693FEF" w:rsidP="00691535">
                              <w:pPr>
                                <w:pStyle w:val="Heading2"/>
                              </w:pPr>
                              <w:r>
                                <w:rPr>
                                  <w:rFonts w:hint="cs"/>
                                  <w:rtl/>
                                </w:rPr>
                                <w:t>اليوم الثالث</w:t>
                              </w:r>
                            </w:p>
                            <w:p w:rsidR="00693FEF" w:rsidRDefault="00693FEF" w:rsidP="00691535"/>
                            <w:p w:rsidR="00693FEF" w:rsidRDefault="00693FEF" w:rsidP="00691535">
                              <w:pPr>
                                <w:pStyle w:val="Heading2"/>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8" name="Text Box 71"/>
                        <wps:cNvSpPr txBox="1"/>
                        <wps:spPr>
                          <a:xfrm>
                            <a:off x="0" y="0"/>
                            <a:ext cx="1212850" cy="409575"/>
                          </a:xfrm>
                          <a:prstGeom prst="rect">
                            <a:avLst/>
                          </a:prstGeom>
                          <a:noFill/>
                          <a:ln w="6350">
                            <a:noFill/>
                          </a:ln>
                        </wps:spPr>
                        <wps:txbx>
                          <w:txbxContent>
                            <w:p w:rsidR="00693FEF" w:rsidRDefault="00693FEF" w:rsidP="00691535">
                              <w:pPr>
                                <w:pStyle w:val="Heading2"/>
                                <w:rPr>
                                  <w:color w:val="FFFFFF" w:themeColor="background1"/>
                                  <w:lang w:bidi="ar-SY"/>
                                </w:rPr>
                              </w:pPr>
                              <w:r>
                                <w:rPr>
                                  <w:rFonts w:hint="cs"/>
                                  <w:color w:val="FFFFFF" w:themeColor="background1"/>
                                  <w:rtl/>
                                  <w:lang w:bidi="ar-SY"/>
                                </w:rPr>
                                <w:t>الجلسة الأولى</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116" o:spid="_x0000_s2195" style="position:absolute;left:0;text-align:left;margin-left:122.25pt;margin-top:11.25pt;width:177.5pt;height:34pt;z-index:252223488;mso-position-horizontal-relative:text;mso-position-vertical-relative:text;mso-width-relative:margin;mso-height-relative:margin"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">
                <v:shape id="Text Box 70" o:spid="_x0000_s2196" type="#_x0000_t202" style="position:absolute;left:11366;width:1117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pXgsQA&#10;AADdAAAADwAAAGRycy9kb3ducmV2LnhtbERPTYvCMBC9C/6HMII3TSu4SjWKFESR3YOuF29jM7bF&#10;ZlKbqHV//WZB2Ns83ufMl62pxIMaV1pWEA8jEMSZ1SXnCo7f68EUhPPIGivLpOBFDpaLbmeOibZP&#10;3tPj4HMRQtglqKDwvk6kdFlBBt3Q1sSBu9jGoA+wyaVu8BnCTSVHUfQhDZYcGgqsKS0oux7uRsEu&#10;XX/h/jwy058q3XxeVvXteBor1e+1qxkIT63/F7/dWx3mx/EE/r4JJ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aV4LEAAAA3QAAAA8AAAAAAAAAAAAAAAAAmAIAAGRycy9k&#10;b3ducmV2LnhtbFBLBQYAAAAABAAEAPUAAACJAwAAAAA=&#10;" filled="f" stroked="f" strokeweight=".5pt">
                  <v:textbox>
                    <w:txbxContent>
                      <w:p w:rsidR="00693FEF" w:rsidRDefault="00693FEF" w:rsidP="00691535">
                        <w:pPr>
                          <w:pStyle w:val="Heading2"/>
                        </w:pPr>
                        <w:r>
                          <w:rPr>
                            <w:rFonts w:hint="cs"/>
                            <w:rtl/>
                          </w:rPr>
                          <w:t>اليوم الثالث</w:t>
                        </w:r>
                      </w:p>
                      <w:p w:rsidR="00693FEF" w:rsidRDefault="00693FEF" w:rsidP="00691535"/>
                      <w:p w:rsidR="00693FEF" w:rsidRDefault="00693FEF" w:rsidP="00691535">
                        <w:pPr>
                          <w:pStyle w:val="Heading2"/>
                        </w:pPr>
                        <w:r>
                          <w:rPr>
                            <w:rFonts w:hint="cs"/>
                            <w:rtl/>
                          </w:rPr>
                          <w:t>اليوم الأول</w:t>
                        </w:r>
                      </w:p>
                    </w:txbxContent>
                  </v:textbox>
                </v:shape>
                <v:shape id="Text Box 71" o:spid="_x0000_s2197" type="#_x0000_t202" style="position:absolute;width:12128;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XD8McA&#10;AADdAAAADwAAAGRycy9kb3ducmV2LnhtbESPQWvCQBCF74L/YZmCN91EUCR1FQmIIu1B66W3aXZM&#10;QrOzMbtq2l/vHAq9zfDevPfNct27Rt2pC7VnA+kkAUVceFtzaeD8sR0vQIWIbLHxTAZ+KMB6NRws&#10;MbP+wUe6n2KpJIRDhgaqGNtM61BU5DBMfEss2sV3DqOsXalthw8Jd42eJslcO6xZGipsKa+o+D7d&#10;nIFDvn3H49fULX6bfPd22bTX8+fMmNFLv3kFFamP/+a/670V/DQVXPlGRtCr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Fw/DHAAAA3QAAAA8AAAAAAAAAAAAAAAAAmAIAAGRy&#10;cy9kb3ducmV2LnhtbFBLBQYAAAAABAAEAPUAAACMAwAAAAA=&#10;" filled="f" stroked="f" strokeweight=".5pt">
                  <v:textbox>
                    <w:txbxContent>
                      <w:p w:rsidR="00693FEF" w:rsidRDefault="00693FEF" w:rsidP="00691535">
                        <w:pPr>
                          <w:pStyle w:val="Heading2"/>
                          <w:rPr>
                            <w:color w:val="FFFFFF" w:themeColor="background1"/>
                            <w:lang w:bidi="ar-SY"/>
                          </w:rPr>
                        </w:pPr>
                        <w:r>
                          <w:rPr>
                            <w:rFonts w:hint="cs"/>
                            <w:color w:val="FFFFFF" w:themeColor="background1"/>
                            <w:rtl/>
                            <w:lang w:bidi="ar-SY"/>
                          </w:rPr>
                          <w:t>الجلسة الأولى</w:t>
                        </w:r>
                      </w:p>
                    </w:txbxContent>
                  </v:textbox>
                </v:shape>
              </v:group>
            </w:pict>
          </mc:Fallback>
        </mc:AlternateContent>
      </w:r>
    </w:p>
    <w:p w:rsidR="00A5444F" w:rsidRDefault="00A5444F" w:rsidP="00A5444F">
      <w:pPr>
        <w:rPr>
          <w:rFonts w:ascii="Adobe Arabic" w:hAnsi="Adobe Arabic" w:cs="Adobe Arabic"/>
          <w:b/>
          <w:bCs/>
          <w:color w:val="002060"/>
          <w:sz w:val="36"/>
          <w:szCs w:val="36"/>
          <w:rtl/>
        </w:rPr>
      </w:pPr>
      <w:r>
        <w:rPr>
          <w:noProof/>
          <w:rtl/>
        </w:rPr>
        <mc:AlternateContent>
          <mc:Choice Requires="wpg">
            <w:drawing>
              <wp:inline distT="0" distB="0" distL="0" distR="0" wp14:anchorId="58975D51" wp14:editId="2AF35DA6">
                <wp:extent cx="5729606" cy="471805"/>
                <wp:effectExtent l="0" t="0" r="4445" b="61595"/>
                <wp:docPr id="1119" name="Group 1119"/>
                <wp:cNvGraphicFramePr/>
                <a:graphic xmlns:a="http://schemas.openxmlformats.org/drawingml/2006/main">
                  <a:graphicData uri="http://schemas.microsoft.com/office/word/2010/wordprocessingGroup">
                    <wpg:wgp>
                      <wpg:cNvGrpSpPr/>
                      <wpg:grpSpPr>
                        <a:xfrm>
                          <a:off x="0" y="0"/>
                          <a:ext cx="5729606" cy="471805"/>
                          <a:chOff x="0" y="0"/>
                          <a:chExt cx="6132022" cy="505460"/>
                        </a:xfrm>
                      </wpg:grpSpPr>
                      <wpg:grpSp>
                        <wpg:cNvPr id="1120" name="Group 1120"/>
                        <wpg:cNvGrpSpPr/>
                        <wpg:grpSpPr>
                          <a:xfrm>
                            <a:off x="0" y="0"/>
                            <a:ext cx="6132022" cy="505460"/>
                            <a:chOff x="0" y="0"/>
                            <a:chExt cx="6132655" cy="505879"/>
                          </a:xfrm>
                        </wpg:grpSpPr>
                        <wpg:grpSp>
                          <wpg:cNvPr id="1121" name="Group 1121"/>
                          <wpg:cNvGrpSpPr/>
                          <wpg:grpSpPr>
                            <a:xfrm>
                              <a:off x="3824173" y="0"/>
                              <a:ext cx="2308482" cy="505839"/>
                              <a:chOff x="2727040" y="0"/>
                              <a:chExt cx="3367831" cy="711023"/>
                            </a:xfrm>
                          </wpg:grpSpPr>
                          <wps:wsp>
                            <wps:cNvPr id="1122"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2727040" y="0"/>
                                <a:ext cx="3367831"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DB0D9B" w:rsidRDefault="00693FEF" w:rsidP="00A5444F">
                                  <w:pPr>
                                    <w:rPr>
                                      <w:bCs/>
                                    </w:rPr>
                                  </w:pPr>
                                  <w:r>
                                    <w:rPr>
                                      <w:rFonts w:ascii="Adobe Arabic" w:hAnsi="Adobe Arabic" w:cs="Adobe Arabic" w:hint="cs"/>
                                      <w:bCs/>
                                      <w:color w:val="auto"/>
                                      <w:sz w:val="36"/>
                                      <w:szCs w:val="36"/>
                                      <w:rtl/>
                                      <w:lang w:bidi="ar-SY"/>
                                    </w:rPr>
                                    <w:t xml:space="preserve">        الشكوى فرصة للتحسن:</w:t>
                                  </w:r>
                                </w:p>
                              </w:txbxContent>
                            </wps:txbx>
                            <wps:bodyPr tIns="36000" bIns="36000" rtlCol="0" anchor="ctr"/>
                          </wps:wsp>
                          <wps:wsp>
                            <wps:cNvPr id="1123"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24"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125" name="Google Shape;200;p17"/>
                        <wpg:cNvGrpSpPr/>
                        <wpg:grpSpPr>
                          <a:xfrm>
                            <a:off x="5716078" y="117534"/>
                            <a:ext cx="224378" cy="267181"/>
                            <a:chOff x="0" y="0"/>
                            <a:chExt cx="273780" cy="327013"/>
                          </a:xfrm>
                          <a:solidFill>
                            <a:schemeClr val="bg1"/>
                          </a:solidFill>
                        </wpg:grpSpPr>
                        <wps:wsp>
                          <wps:cNvPr id="112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12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12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129" name="Google Shape;204;p17"/>
                          <wpg:cNvGrpSpPr/>
                          <wpg:grpSpPr>
                            <a:xfrm>
                              <a:off x="0" y="0"/>
                              <a:ext cx="273780" cy="105078"/>
                              <a:chOff x="0" y="0"/>
                              <a:chExt cx="273780" cy="105078"/>
                            </a:xfrm>
                            <a:grpFill/>
                          </wpg:grpSpPr>
                          <wps:wsp>
                            <wps:cNvPr id="113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131"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132"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133"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13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Group 1119" o:spid="_x0000_s2198" style="width:451.15pt;height:37.15pt;mso-position-horizontal-relative:char;mso-position-vertical-relative:line" coordsize="61320,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">
                <v:group id="Group 1120" o:spid="_x0000_s2199" style="position:absolute;width:61320;height:5054" coordsize="61326,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46nsYAAADdAAAADwAAAGRycy9kb3ducmV2LnhtbESPQWvCQBCF74L/YRmh&#10;N93EokjqKiJt6UEEtVB6G7JjEszOhuw2if++cxC8zfDevPfNeju4WnXUhsqzgXSWgCLOva24MPB9&#10;+ZiuQIWIbLH2TAbuFGC7GY/WmFnf84m6cyyUhHDI0EAZY5NpHfKSHIaZb4hFu/rWYZS1LbRtsZdw&#10;V+t5kiy1w4qlocSG9iXlt/OfM/DZY797Td+7w+26v/9eFsefQ0rGvEyG3RuoSEN8mh/XX1bw07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zjqexgAAAN0A&#10;AAAPAAAAAAAAAAAAAAAAAKoCAABkcnMvZG93bnJldi54bWxQSwUGAAAAAAQABAD6AAAAnQMAAAAA&#10;">
                  <v:group id="Group 1121" o:spid="_x0000_s2200" style="position:absolute;left:38241;width:23085;height:5058" coordorigin="27270" coordsize="3367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YKfBcQAAADdAAAA&#10;DwAAAAAAAAAAAAAAAACqAgAAZHJzL2Rvd25yZXYueG1sUEsFBgAAAAAEAAQA+gAAAJsDAAAAAA==&#10;">
                    <v:roundrect id="Rectangle: Rounded Corners 55" o:spid="_x0000_s2201" style="position:absolute;left:27270;width:33678;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YGPMEA&#10;AADdAAAADwAAAGRycy9kb3ducmV2LnhtbERPTWvCQBC9F/wPywje6sZAS4jZiKiFHNW0B29DdkyC&#10;2dmQXU38926h0Ns83udkm8l04kGDay0rWC0jEMSV1S3XCr7Lr/cEhPPIGjvLpOBJDjb57C3DVNuR&#10;T/Q4+1qEEHYpKmi871MpXdWQQbe0PXHgrnYw6AMcaqkHHEO46WQcRZ/SYMuhocGedg1Vt/PdKIiK&#10;/aHkS0w/OvEn+sDymOxLpRbzabsG4Wny/+I/d6HD/FUcw+834QSZ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2BjzBAAAA3QAAAA8AAAAAAAAAAAAAAAAAmAIAAGRycy9kb3du&#10;cmV2LnhtbFBLBQYAAAAABAAEAPUAAACGAwAAAAA=&#10;" fillcolor="#0070c0" stroked="f" strokeweight="1pt">
                      <v:stroke joinstyle="miter"/>
                      <v:textbox inset=",1mm,,1mm">
                        <w:txbxContent>
                          <w:p w:rsidR="00693FEF" w:rsidRPr="00DB0D9B" w:rsidRDefault="00693FEF" w:rsidP="00A5444F">
                            <w:pPr>
                              <w:rPr>
                                <w:bCs/>
                              </w:rPr>
                            </w:pPr>
                            <w:r>
                              <w:rPr>
                                <w:rFonts w:ascii="Adobe Arabic" w:hAnsi="Adobe Arabic" w:cs="Adobe Arabic" w:hint="cs"/>
                                <w:bCs/>
                                <w:color w:val="auto"/>
                                <w:sz w:val="36"/>
                                <w:szCs w:val="36"/>
                                <w:rtl/>
                                <w:lang w:bidi="ar-SY"/>
                              </w:rPr>
                              <w:t xml:space="preserve">        الشكوى فرصة للتحسن:</w:t>
                            </w:r>
                          </w:p>
                        </w:txbxContent>
                      </v:textbox>
                    </v:roundrect>
                    <v:oval id="Oval 61" o:spid="_x0000_s2202"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bEmMIA&#10;AADdAAAADwAAAGRycy9kb3ducmV2LnhtbERP22oCMRB9L/gPYYS+1awWpGyNIpZCsYJ07QcMm3Gz&#10;mExCkurarzeFgm9zONdZrAZnxZli6j0rmE4qEMSt1z13Cr4P708vIFJG1mg9k4IrJVgtRw8LrLW/&#10;8Bedm9yJEsKpRgUm51BLmVpDDtPEB+LCHX10mAuMndQRLyXcWTmrqrl02HNpMBhoY6g9NT9OwbYK&#10;JsXd5+91J5v94S3YbY5WqcfxsH4FkWnId/G/+0OX+dPZM/x9U06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JsSYwgAAAN0AAAAPAAAAAAAAAAAAAAAAAJgCAABkcnMvZG93&#10;bnJldi54bWxQSwUGAAAAAAQABAD1AAAAhwMAAAAA&#10;" fillcolor="#272727 [2749]" stroked="f" strokeweight="1pt">
                      <v:stroke joinstyle="miter"/>
                      <v:shadow on="t" color="black" opacity="26214f" origin=",-.5" offset="0,3pt"/>
                    </v:oval>
                  </v:group>
                  <v:rect id="Rectangle 1124" o:spid="_x0000_s2203"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km8QA&#10;AADdAAAADwAAAGRycy9kb3ducmV2LnhtbERPTWsCMRC9F/ofwgi9SM0qIrIaxQpWD1apingcNuPu&#10;tpvJkkRd/70pCL3N433OeNqYSlzJ+dKygm4nAUGcWV1yruCwX7wPQfiArLGyTAru5GE6eX0ZY6rt&#10;jb/pugu5iCHsU1RQhFCnUvqsIIO+Y2viyJ2tMxgidLnUDm8x3FSylyQDabDk2FBgTfOCst/dxSg4&#10;HfZf/Q+3/TmdP9fHgd3Q0udtpd5azWwEIlAT/sVP90rH+d1eH/6+iSfI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6JJvEAAAA3QAAAA8AAAAAAAAAAAAAAAAAmAIAAGRycy9k&#10;b3ducmV2LnhtbFBLBQYAAAAABAAEAPUAAACJAwAAAAA=&#10;" fillcolor="#0070c0" stroked="f" strokeweight="1pt"/>
                </v:group>
                <v:group id="Google Shape;200;p17" o:spid="_x0000_s2204"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mZBsMAAADdAAAADwAAAGRycy9kb3ducmV2LnhtbERPTYvCMBC9C/6HMII3&#10;TasoUo0isrt4kAXrwuJtaMa22ExKk23rvzcLgrd5vM/Z7HpTiZYaV1pWEE8jEMSZ1SXnCn4un5MV&#10;COeRNVaWScGDHOy2w8EGE207PlOb+lyEEHYJKii8rxMpXVaQQTe1NXHgbrYx6ANscqkb7EK4qeQs&#10;ipbSYMmhocCaDgVl9/TPKPjqsNvP44/2dL8dHtfL4vv3FJNS41G/X4Pw1Pu3+OU+6jA/n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CuZkGwwAAAN0AAAAP&#10;AAAAAAAAAAAAAAAAAKoCAABkcnMvZG93bnJldi54bWxQSwUGAAAAAAQABAD6AAAAmgMAAAAA&#10;">
                  <v:shape id="Google Shape;201;p17" o:spid="_x0000_s2205"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NcQA&#10;AADdAAAADwAAAGRycy9kb3ducmV2LnhtbERPTWuDQBC9F/Iflgnk1qx6sNZmE0KgEHIIVEN6Hdyp&#10;2rqz1t2o+ffdQqG3ebzP2exm04mRBtdaVhCvIxDEldUt1wou5etjBsJ5ZI2dZVJwJwe77eJhg7m2&#10;E7/RWPhahBB2OSpovO9zKV3VkEG3tj1x4D7sYNAHONRSDziFcNPJJIpSabDl0NBgT4eGqq/iZhSc&#10;b5k/6ut3dnp6v6afz1NxKatWqdVy3r+A8DT7f/Gf+6jD/DhJ4febcIL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v1TXEAAAA3QAAAA8AAAAAAAAAAAAAAAAAmAIAAGRycy9k&#10;b3ducmV2LnhtbFBLBQYAAAAABAAEAPUAAACJ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206"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Is8QA&#10;AADdAAAADwAAAGRycy9kb3ducmV2LnhtbERP32vCMBB+H+x/CCfsRTS1MpVqlCEOhjKGVfD1aM6m&#10;2FxKk2n9740w2Nt9fD9vsepsLa7U+sqxgtEwAUFcOF1xqeB4+BzMQPiArLF2TAru5GG1fH1ZYKbd&#10;jfd0zUMpYgj7DBWYEJpMSl8YsuiHriGO3Nm1FkOEbSl1i7cYbmuZJslEWqw4NhhsaG2ouOS/VkF9&#10;+Pnebfrv+amPeTr2ZnvZlVul3nrdxxxEoC78i//cXzrOH6VTeH4TT5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FCLP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2207"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a9WsYA&#10;AADdAAAADwAAAGRycy9kb3ducmV2LnhtbESPT0vDQBDF70K/wzIFb3bzR6TEbouIFcGTaQv1Ns1O&#10;s8HsbMiubfz2zkHwNsN7895vVpvJ9+pCY+wCG8gXGSjiJtiOWwP73fZuCSomZIt9YDLwQxE269nN&#10;CisbrvxBlzq1SkI4VmjApTRUWsfGkce4CAOxaOcwekyyjq22I14l3Pe6yLIH7bFjaXA40LOj5qv+&#10;9gbKeHSf5ev2ZNuCj+8v+0NZ3+fG3M6np0dQiab0b/67frOCnxeCK9/ICHr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6a9WsYAAADdAAAADwAAAAAAAAAAAAAAAACYAgAAZHJz&#10;L2Rvd25yZXYueG1sUEsFBgAAAAAEAAQA9QAAAIsDAAAAAA==&#10;" path="m1976,l417,c191,,,131,,369,,596,191,739,417,739r1559,c2203,739,2393,596,2393,369,2393,131,2203,,1976,xe" filled="f" strokecolor="white [3212]">
                    <v:path arrowok="t" o:extrusionok="f"/>
                  </v:shape>
                  <v:group id="Google Shape;204;p17" o:spid="_x0000_s2208"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TA8UAAADdAAAADwAAAGRycy9kb3ducmV2LnhtbERPS2vCQBC+F/wPywi9&#10;1U0iLTZ1FREtPUjBRCi9DdkxCWZnQ3bN4993C4Xe5uN7zno7mkb01LnasoJ4EYEgLqyuuVRwyY9P&#10;KxDOI2tsLJOCiRxsN7OHNabaDnymPvOlCCHsUlRQed+mUrqiIoNuYVviwF1tZ9AH2JVSdziEcNPI&#10;JIpepMGaQ0OFLe0rKm7Z3Sh4H3DYLeNDf7pd99N3/vz5dYpJqcf5uHsD4Wn0/+I/94cO8+Pk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P0kwPFAAAA3QAA&#10;AA8AAAAAAAAAAAAAAAAAqgIAAGRycy9kb3ducmV2LnhtbFBLBQYAAAAABAAEAPoAAACcAwAAAAA=&#10;">
                    <v:shape id="Google Shape;205;p17" o:spid="_x0000_s2209"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45dsUA&#10;AADdAAAADwAAAGRycy9kb3ducmV2LnhtbESPQW/CMAyF75P2HyJP4jKNFJi2riOgCQlpRyjs7jWm&#10;7dY4VRJK+ffzAWk3W+/5vc/L9eg6NVCIrWcDs2kGirjytuXawPGwfcpBxYRssfNMBq4UYb26v1ti&#10;Yf2F9zSUqVYSwrFAA01KfaF1rBpyGKe+Jxbt5IPDJGuotQ14kXDX6XmWvWiHLUtDgz1tGqp+y7Mz&#10;8PM65uFxv3v7XpT513N9HPqkT8ZMHsaPd1CJxvRvvl1/WsGfLYRfvpER9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Hjl2xQAAAN0AAAAPAAAAAAAAAAAAAAAAAJgCAABkcnMv&#10;ZG93bnJldi54bWxQSwUGAAAAAAQABAD1AAAAigMAAAAA&#10;" path="m227,1501v107,,226,-72,226,-167l453,167c453,84,322,1,227,1,144,1,1,84,1,167r,1167c1,1429,144,1501,227,1501xe" filled="f" stroked="f">
                      <v:path arrowok="t" o:extrusionok="f"/>
                    </v:shape>
                    <v:shape id="Google Shape;206;p17" o:spid="_x0000_s2210"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hTocIA&#10;AADdAAAADwAAAGRycy9kb3ducmV2LnhtbERPTWvCQBC9F/wPyxR6q5tYKCV1lUZR9GjaQ49jdkzS&#10;ZmfD7qjpv+8WhN7m8T5nvhxdry4UYufZQD7NQBHX3nbcGPh43zy+gIqCbLH3TAZ+KMJyMbmbY2H9&#10;lQ90qaRRKYRjgQZakaHQOtYtOYxTPxAn7uSDQ0kwNNoGvKZw1+tZlj1rhx2nhhYHWrVUf1dnZ6Cs&#10;ZuX+E/d5kK+43rlS3PZojXm4H99eQQmN8i++uXc2zc+fcvj7Jp2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GFOh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2211"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vco8MA&#10;AADdAAAADwAAAGRycy9kb3ducmV2LnhtbERPzWrCQBC+F3yHZYTe6kYtItFVJLFQ2kNp9AHG7JgE&#10;s7Mxu022b98tFHqbj+93tvtgWjFQ7xrLCuazBARxaXXDlYLz6eVpDcJ5ZI2tZVLwTQ72u8nDFlNt&#10;R/6kofCViCHsUlRQe9+lUrqyJoNuZjviyF1tb9BH2FdS9zjGcNPKRZKspMGGY0ONHWU1lbfiyyig&#10;d3u8tKF4znmVhdNH/maX57tSj9Nw2IDwFPy/+M/9quP8+XIBv9/EE+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mvco8MAAADd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2212"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N59MIA&#10;AADdAAAADwAAAGRycy9kb3ducmV2LnhtbERP22rCQBB9L/gPywi+lLobA1XSrCINin2s+gHT7ORS&#10;s7Mhu9X4926h0Lc5nOvkm9F24kqDbx1rSOYKBHHpTMu1hvNp97IC4QOywc4xabiTh8168pRjZtyN&#10;P+l6DLWIIewz1NCE0GdS+rIhi37ueuLIVW6wGCIcamkGvMVw28mFUq/SYsuxocGe3hsqL8cfq+GL&#10;ZBqorAq1PHSF+kiK59P+W+vZdNy+gQg0hn/xn/tg4vwkTeH3m3iCX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03n0wgAAAN0AAAAPAAAAAAAAAAAAAAAAAJgCAABkcnMvZG93&#10;bnJldi54bWxQSwUGAAAAAAQABAD1AAAAhwMAAAAA&#10;" path="m1287,596l275,48c191,1,84,36,48,120,1,191,25,310,120,346l1132,894v24,11,48,23,71,23c1263,917,1322,882,1358,822v36,-71,12,-190,-71,-226xe" filled="f" stroked="f">
                      <v:path arrowok="t" o:extrusionok="f"/>
                    </v:shape>
                    <v:shape id="Google Shape;209;p17" o:spid="_x0000_s2213"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ZP6sUA&#10;AADdAAAADwAAAGRycy9kb3ducmV2LnhtbERPTWvCQBC9C/0Pywi9iG7SlhKiq7SFghRBmop6HLNj&#10;EpqdDdnVRH+9KxR6m8f7nNmiN7U4U+sqywriSQSCOLe64kLB5udznIBwHlljbZkUXMjBYv4wmGGq&#10;bcffdM58IUIIuxQVlN43qZQuL8mgm9iGOHBH2xr0AbaF1C12IdzU8imKXqXBikNDiQ19lJT/Ziej&#10;YE3y2q394X3/tb0kqyyJd/tRrNTjsH+bgvDU+3/xn3upw/z4+QXu34QT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xk/q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Pr="00996861" w:rsidRDefault="00A5444F">
      <w:pPr>
        <w:pStyle w:val="ListParagraph"/>
        <w:numPr>
          <w:ilvl w:val="0"/>
          <w:numId w:val="50"/>
        </w:numPr>
        <w:jc w:val="both"/>
        <w:rPr>
          <w:rFonts w:ascii="Sakkal Majalla" w:hAnsi="Sakkal Majalla" w:cs="Sakkal Majalla"/>
          <w:sz w:val="34"/>
          <w:szCs w:val="34"/>
          <w:rtl/>
        </w:rPr>
      </w:pPr>
      <w:r w:rsidRPr="00996861">
        <w:rPr>
          <w:rFonts w:ascii="Sakkal Majalla" w:hAnsi="Sakkal Majalla" w:cs="Sakkal Majalla"/>
          <w:sz w:val="34"/>
          <w:szCs w:val="34"/>
          <w:rtl/>
        </w:rPr>
        <w:t>تتيح الشكوى الفرصة لإجراء التحقق اللازم، وجعل الأمور في نصابها الصحيح وتحسين الخدمات المقدمة للجميع.</w:t>
      </w:r>
    </w:p>
    <w:p w:rsidR="00A5444F" w:rsidRPr="00996861" w:rsidRDefault="00A5444F">
      <w:pPr>
        <w:pStyle w:val="ListParagraph"/>
        <w:numPr>
          <w:ilvl w:val="0"/>
          <w:numId w:val="50"/>
        </w:numPr>
        <w:jc w:val="both"/>
        <w:rPr>
          <w:rFonts w:ascii="Sakkal Majalla" w:hAnsi="Sakkal Majalla" w:cs="Sakkal Majalla"/>
          <w:sz w:val="34"/>
          <w:szCs w:val="34"/>
          <w:rtl/>
        </w:rPr>
      </w:pPr>
      <w:r w:rsidRPr="00996861">
        <w:rPr>
          <w:rFonts w:ascii="Sakkal Majalla" w:hAnsi="Sakkal Majalla" w:cs="Sakkal Majalla"/>
          <w:sz w:val="34"/>
          <w:szCs w:val="34"/>
          <w:rtl/>
        </w:rPr>
        <w:t>توفير طرق سهلة الوصول للمتعاملين لتسجيل الشكاوى مجانا.</w:t>
      </w:r>
    </w:p>
    <w:p w:rsidR="00A5444F" w:rsidRPr="00996861" w:rsidRDefault="00A5444F">
      <w:pPr>
        <w:pStyle w:val="ListParagraph"/>
        <w:numPr>
          <w:ilvl w:val="0"/>
          <w:numId w:val="50"/>
        </w:numPr>
        <w:jc w:val="both"/>
        <w:rPr>
          <w:rFonts w:ascii="Sakkal Majalla" w:hAnsi="Sakkal Majalla" w:cs="Sakkal Majalla"/>
          <w:sz w:val="34"/>
          <w:szCs w:val="34"/>
          <w:rtl/>
        </w:rPr>
      </w:pPr>
      <w:r w:rsidRPr="00996861">
        <w:rPr>
          <w:rFonts w:ascii="Sakkal Majalla" w:hAnsi="Sakkal Majalla" w:cs="Sakkal Majalla"/>
          <w:sz w:val="34"/>
          <w:szCs w:val="34"/>
          <w:rtl/>
        </w:rPr>
        <w:t>التعاطف مع مخاوف المتعاملين.</w:t>
      </w:r>
    </w:p>
    <w:p w:rsidR="00A5444F" w:rsidRPr="00996861" w:rsidRDefault="00A5444F">
      <w:pPr>
        <w:pStyle w:val="ListParagraph"/>
        <w:numPr>
          <w:ilvl w:val="0"/>
          <w:numId w:val="50"/>
        </w:numPr>
        <w:jc w:val="both"/>
        <w:rPr>
          <w:rFonts w:ascii="Sakkal Majalla" w:hAnsi="Sakkal Majalla" w:cs="Sakkal Majalla"/>
          <w:sz w:val="34"/>
          <w:szCs w:val="34"/>
          <w:rtl/>
        </w:rPr>
      </w:pPr>
      <w:r w:rsidRPr="00996861">
        <w:rPr>
          <w:rFonts w:ascii="Sakkal Majalla" w:hAnsi="Sakkal Majalla" w:cs="Sakkal Majalla"/>
          <w:sz w:val="34"/>
          <w:szCs w:val="34"/>
          <w:rtl/>
        </w:rPr>
        <w:t>تقديم ردود شفافة وموثوقة لشكاوى المتعاملين.</w:t>
      </w:r>
    </w:p>
    <w:p w:rsidR="00A5444F" w:rsidRPr="00996861" w:rsidRDefault="00A5444F">
      <w:pPr>
        <w:pStyle w:val="ListParagraph"/>
        <w:numPr>
          <w:ilvl w:val="0"/>
          <w:numId w:val="50"/>
        </w:numPr>
        <w:jc w:val="both"/>
        <w:rPr>
          <w:rFonts w:ascii="Sakkal Majalla" w:hAnsi="Sakkal Majalla" w:cs="Sakkal Majalla"/>
          <w:sz w:val="34"/>
          <w:szCs w:val="34"/>
          <w:rtl/>
        </w:rPr>
      </w:pPr>
      <w:r w:rsidRPr="00996861">
        <w:rPr>
          <w:rFonts w:ascii="Sakkal Majalla" w:hAnsi="Sakkal Majalla" w:cs="Sakkal Majalla"/>
          <w:sz w:val="34"/>
          <w:szCs w:val="34"/>
          <w:rtl/>
        </w:rPr>
        <w:t>توفير مزيد من الأمان للمتعاملين.</w:t>
      </w:r>
    </w:p>
    <w:p w:rsidR="00A5444F" w:rsidRDefault="00A5444F">
      <w:pPr>
        <w:pStyle w:val="ListParagraph"/>
        <w:numPr>
          <w:ilvl w:val="0"/>
          <w:numId w:val="50"/>
        </w:numPr>
        <w:jc w:val="both"/>
        <w:rPr>
          <w:rFonts w:ascii="Sakkal Majalla" w:hAnsi="Sakkal Majalla" w:cs="Sakkal Majalla"/>
          <w:sz w:val="34"/>
          <w:szCs w:val="34"/>
        </w:rPr>
      </w:pPr>
      <w:r w:rsidRPr="00996861">
        <w:rPr>
          <w:rFonts w:ascii="Sakkal Majalla" w:hAnsi="Sakkal Majalla" w:cs="Sakkal Majalla"/>
          <w:sz w:val="34"/>
          <w:szCs w:val="34"/>
          <w:rtl/>
        </w:rPr>
        <w:t>التأكد من التعامل بعدل وإنصاف مع كافة المتعاملين.</w:t>
      </w:r>
    </w:p>
    <w:p w:rsidR="00A5444F" w:rsidRDefault="00A5444F" w:rsidP="00A5444F">
      <w:pPr>
        <w:rPr>
          <w:rFonts w:ascii="Sakkal Majalla" w:hAnsi="Sakkal Majalla"/>
          <w:sz w:val="34"/>
          <w:rtl/>
        </w:rPr>
      </w:pPr>
      <w:r>
        <w:rPr>
          <w:noProof/>
          <w:rtl/>
        </w:rPr>
        <mc:AlternateContent>
          <mc:Choice Requires="wpg">
            <w:drawing>
              <wp:inline distT="0" distB="0" distL="0" distR="0" wp14:anchorId="5BC80E6D" wp14:editId="57094C2B">
                <wp:extent cx="5729606" cy="471805"/>
                <wp:effectExtent l="0" t="0" r="4445" b="61595"/>
                <wp:docPr id="1689" name="Group 1119"/>
                <wp:cNvGraphicFramePr/>
                <a:graphic xmlns:a="http://schemas.openxmlformats.org/drawingml/2006/main">
                  <a:graphicData uri="http://schemas.microsoft.com/office/word/2010/wordprocessingGroup">
                    <wpg:wgp>
                      <wpg:cNvGrpSpPr/>
                      <wpg:grpSpPr>
                        <a:xfrm>
                          <a:off x="0" y="0"/>
                          <a:ext cx="5729606" cy="471805"/>
                          <a:chOff x="0" y="0"/>
                          <a:chExt cx="6132022" cy="505460"/>
                        </a:xfrm>
                      </wpg:grpSpPr>
                      <wpg:grpSp>
                        <wpg:cNvPr id="1690" name="Group 1120"/>
                        <wpg:cNvGrpSpPr/>
                        <wpg:grpSpPr>
                          <a:xfrm>
                            <a:off x="0" y="0"/>
                            <a:ext cx="6132022" cy="505460"/>
                            <a:chOff x="0" y="0"/>
                            <a:chExt cx="6132655" cy="505879"/>
                          </a:xfrm>
                        </wpg:grpSpPr>
                        <wpg:grpSp>
                          <wpg:cNvPr id="1691" name="Group 1121"/>
                          <wpg:cNvGrpSpPr/>
                          <wpg:grpSpPr>
                            <a:xfrm>
                              <a:off x="4206068" y="0"/>
                              <a:ext cx="1926587" cy="505839"/>
                              <a:chOff x="3284184" y="0"/>
                              <a:chExt cx="2810686" cy="711023"/>
                            </a:xfrm>
                          </wpg:grpSpPr>
                          <wps:wsp>
                            <wps:cNvPr id="1692"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3284184" y="0"/>
                                <a:ext cx="2810686"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DB0D9B" w:rsidRDefault="00693FEF" w:rsidP="00A5444F">
                                  <w:pPr>
                                    <w:jc w:val="center"/>
                                    <w:rPr>
                                      <w:bCs/>
                                    </w:rPr>
                                  </w:pPr>
                                  <w:r>
                                    <w:rPr>
                                      <w:rFonts w:ascii="Adobe Arabic" w:hAnsi="Adobe Arabic" w:cs="Adobe Arabic" w:hint="cs"/>
                                      <w:bCs/>
                                      <w:color w:val="auto"/>
                                      <w:sz w:val="36"/>
                                      <w:szCs w:val="36"/>
                                      <w:rtl/>
                                      <w:lang w:bidi="ar-SY"/>
                                    </w:rPr>
                                    <w:t xml:space="preserve">  أنواع الشكاوى:</w:t>
                                  </w:r>
                                </w:p>
                              </w:txbxContent>
                            </wps:txbx>
                            <wps:bodyPr tIns="36000" bIns="36000" rtlCol="0" anchor="ctr"/>
                          </wps:wsp>
                          <wps:wsp>
                            <wps:cNvPr id="1693"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94"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695" name="Google Shape;200;p17"/>
                        <wpg:cNvGrpSpPr/>
                        <wpg:grpSpPr>
                          <a:xfrm>
                            <a:off x="5716078" y="117534"/>
                            <a:ext cx="224378" cy="267181"/>
                            <a:chOff x="0" y="0"/>
                            <a:chExt cx="273780" cy="327013"/>
                          </a:xfrm>
                          <a:solidFill>
                            <a:schemeClr val="bg1"/>
                          </a:solidFill>
                        </wpg:grpSpPr>
                        <wps:wsp>
                          <wps:cNvPr id="3209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209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209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2099" name="Google Shape;204;p17"/>
                          <wpg:cNvGrpSpPr/>
                          <wpg:grpSpPr>
                            <a:xfrm>
                              <a:off x="0" y="0"/>
                              <a:ext cx="273780" cy="105078"/>
                              <a:chOff x="0" y="0"/>
                              <a:chExt cx="273780" cy="105078"/>
                            </a:xfrm>
                            <a:grpFill/>
                          </wpg:grpSpPr>
                          <wps:wsp>
                            <wps:cNvPr id="3210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2113"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2114"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2115"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2116"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214" style="width:451.15pt;height:37.15pt;mso-position-horizontal-relative:char;mso-position-vertical-relative:line" coordsize="61320,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">
                <v:group id="Group 1120" o:spid="_x0000_s2215" style="position:absolute;width:61320;height:5054" coordsize="61326,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ds+HMcAAADd&#10;AAAADwAAAAAAAAAAAAAAAACqAgAAZHJzL2Rvd25yZXYueG1sUEsFBgAAAAAEAAQA+gAAAJ4DAAAA&#10;AA==&#10;">
                  <v:group id="Group 1121" o:spid="_x0000_s2216" style="position:absolute;left:42060;width:19266;height:5058" coordorigin="32841" coordsize="28106,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ebh8MAAADdAAAADwAAAGRycy9kb3ducmV2LnhtbERPS4vCMBC+C/6HMIK3&#10;Na2y4naNIqLiQRZ8wLK3oRnbYjMpTWzrv98Igrf5+J4zX3amFA3VrrCsIB5FIIhTqwvOFFzO248Z&#10;COeRNZaWScGDHCwX/d4cE21bPlJz8pkIIewSVJB7XyVSujQng25kK+LAXW1t0AdYZ1LX2IZwU8px&#10;FE2lwYJDQ44VrXNKb6e7UbBrsV1N4k1zuF3Xj7/z58/vISalhoNu9Q3CU+ff4pd7r8P86V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l5uHwwAAAN0AAAAP&#10;AAAAAAAAAAAAAAAAAKoCAABkcnMvZG93bnJldi54bWxQSwUGAAAAAAQABAD6AAAAmgMAAAAA&#10;">
                    <v:roundrect id="Rectangle: Rounded Corners 55" o:spid="_x0000_s2217" style="position:absolute;left:32841;width:28107;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MCvsIA&#10;AADdAAAADwAAAGRycy9kb3ducmV2LnhtbERPTWvCQBC9C/0PyxS86aYBJUZXKU0LOarRg7chOybB&#10;7GzIbpP033eFQm/zeJ+zO0ymFQP1rrGs4G0ZgSAurW64UnApvhYJCOeRNbaWScEPOTjsX2Y7TLUd&#10;+UTD2VcihLBLUUHtfZdK6cqaDLql7YgDd7e9QR9gX0nd4xjCTSvjKFpLgw2Hhho7+qipfJy/jYIo&#10;zz4LvsV01Yk/0QqLY5IVSs1fp/ctCE+T/xf/uXMd5q83MTy/CSf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IwK+wgAAAN0AAAAPAAAAAAAAAAAAAAAAAJgCAABkcnMvZG93&#10;bnJldi54bWxQSwUGAAAAAAQABAD1AAAAhwMAAAAA&#10;" fillcolor="#0070c0" stroked="f" strokeweight="1pt">
                      <v:stroke joinstyle="miter"/>
                      <v:textbox inset=",1mm,,1mm">
                        <w:txbxContent>
                          <w:p w:rsidR="00693FEF" w:rsidRPr="00DB0D9B" w:rsidRDefault="00693FEF" w:rsidP="00A5444F">
                            <w:pPr>
                              <w:jc w:val="center"/>
                              <w:rPr>
                                <w:bCs/>
                              </w:rPr>
                            </w:pPr>
                            <w:r>
                              <w:rPr>
                                <w:rFonts w:ascii="Adobe Arabic" w:hAnsi="Adobe Arabic" w:cs="Adobe Arabic" w:hint="cs"/>
                                <w:bCs/>
                                <w:color w:val="auto"/>
                                <w:sz w:val="36"/>
                                <w:szCs w:val="36"/>
                                <w:rtl/>
                                <w:lang w:bidi="ar-SY"/>
                              </w:rPr>
                              <w:t xml:space="preserve">  أنواع الشكاوى:</w:t>
                            </w:r>
                          </w:p>
                        </w:txbxContent>
                      </v:textbox>
                    </v:roundrect>
                    <v:oval id="Oval 61" o:spid="_x0000_s2218"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PAGsIA&#10;AADdAAAADwAAAGRycy9kb3ducmV2LnhtbERP22oCMRB9L/QfwhT6VrO2IHVrFGkRxArFtR8wbMbN&#10;YjIJSaprv74pCL7N4VxnthicFSeKqfesYDyqQBC3XvfcKfjer55eQaSMrNF6JgUXSrCY39/NsNb+&#10;zDs6NbkTJYRTjQpMzqGWMrWGHKaRD8SFO/joMBcYO6kjnku4s/K5qibSYc+lwWCgd0PtsflxCjZV&#10;MCluP38vW9l87T+C3eRolXp8GJZvIDIN+Sa+ute6zJ9MX+D/m3KCn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M8AawgAAAN0AAAAPAAAAAAAAAAAAAAAAAJgCAABkcnMvZG93&#10;bnJldi54bWxQSwUGAAAAAAQABAD1AAAAhwMAAAAA&#10;" fillcolor="#272727 [2749]" stroked="f" strokeweight="1pt">
                      <v:stroke joinstyle="miter"/>
                      <v:shadow on="t" color="black" opacity="26214f" origin=",-.5" offset="0,3pt"/>
                    </v:oval>
                  </v:group>
                  <v:rect id="Rectangle 1124" o:spid="_x0000_s2219"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8gGcYA&#10;AADdAAAADwAAAGRycy9kb3ducmV2LnhtbERPS2sCMRC+F/wPYYReSs22yGJXo7SC1oMPqlI8Dptx&#10;d+1msiRR13/fCIXe5uN7zmjSmlpcyPnKsoKXXgKCOLe64kLBfjd7HoDwAVljbZkU3MjDZNx5GGGm&#10;7ZW/6LINhYgh7DNUUIbQZFL6vCSDvmcb4sgdrTMYInSF1A6vMdzU8jVJUmmw4thQYkPTkvKf7dko&#10;OOx3q/6H25wOx/nyO7Vr+vTFk1KP3fZ9CCJQG/7Ff+6FjvPTtz7cv4knyPE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S8gGcYAAADdAAAADwAAAAAAAAAAAAAAAACYAgAAZHJz&#10;L2Rvd25yZXYueG1sUEsFBgAAAAAEAAQA9QAAAIsDAAAAAA==&#10;" fillcolor="#0070c0" stroked="f" strokeweight="1pt"/>
                </v:group>
                <v:group id="Google Shape;200;p17" o:spid="_x0000_s2220"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ydhMUAAADdAAAADwAAAGRycy9kb3ducmV2LnhtbERPS2vCQBC+F/wPyxS8&#10;1U2UhJq6ikiVHkKhKpTehuyYBLOzIbvN4993C4Xe5uN7zmY3mkb01LnasoJ4EYEgLqyuuVRwvRyf&#10;nkE4j6yxsUwKJnKw284eNphpO/AH9WdfihDCLkMFlfdtJqUrKjLoFrYlDtzNdgZ9gF0pdYdDCDeN&#10;XEZRKg3WHBoqbOlQUXE/fxsFpwGH/Sp+7fP77TB9XZL3zzwmpeaP4/4FhKfR/4v/3G86zE/X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snYTFAAAA3QAA&#10;AA8AAAAAAAAAAAAAAAAAqgIAAGRycy9kb3ducmV2LnhtbFBLBQYAAAAABAAEAPoAAACcAwAAAAA=&#10;">
                  <v:shape id="Google Shape;201;p17" o:spid="_x0000_s2221"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yWjsYA&#10;AADeAAAADwAAAGRycy9kb3ducmV2LnhtbESPQWvCQBSE74L/YXmCN92okMboKqVQkB6ERtHrI/tM&#10;otm3aXY16b93CwWPw8x8w6y3vanFg1pXWVYwm0YgiHOrKy4UHA+fkwSE88gaa8uk4JccbDfDwRpT&#10;bTv+pkfmCxEg7FJUUHrfpFK6vCSDbmob4uBdbGvQB9kWUrfYBbip5TyKYmmw4rBQYkMfJeW37G4U&#10;7O+J3+nTT/L1dj7F12WXHQ95pdR41L+vQHjq/Sv8395pBYt5tIzh7064AnLz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yWjsYAAADe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222"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FAIccA&#10;AADeAAAADwAAAGRycy9kb3ducmV2LnhtbESPQWvCQBSE7wX/w/IEL6KbRqptdJUiFYoiYiz0+sg+&#10;s8Hs25Ddavz33YLQ4zAz3zCLVWdrcaXWV44VPI8TEMSF0xWXCr5Om9ErCB+QNdaOScGdPKyWvacF&#10;Ztrd+EjXPJQiQthnqMCE0GRS+sKQRT92DXH0zq61GKJsS6lbvEW4rWWaJFNpseK4YLChtaHikv9Y&#10;BfXpsN99DF/y7yHm6cSb7WVXbpUa9Lv3OYhAXfgPP9qfWsEkTd5m8HcnX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hQCHHAAAA3gAAAA8AAAAAAAAAAAAAAAAAmAIAAGRy&#10;cy9kb3ducmV2LnhtbFBLBQYAAAAABAAEAPUAAACMAwAAAAA=&#10;" path="m2643,1l417,1c191,1,,143,,370,,608,191,751,417,751r2214,c2870,751,3060,608,3060,370,3060,143,2870,1,2643,1xe" filled="f" strokecolor="white [3212]">
                    <v:path arrowok="t" o:extrusionok="f"/>
                  </v:shape>
                  <v:shape id="Google Shape;203;p17" o:spid="_x0000_s2223"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T1lsQA&#10;AADeAAAADwAAAGRycy9kb3ducmV2LnhtbERPTUvDQBC9C/6HZYTe7KZJEY3dFpG2FHoyVqi3MTtm&#10;g9nZkN228d87h4LHx/terEbfqTMNsQ1sYDbNQBHXwbbcGDi8b+4fQcWEbLELTAZ+KcJqeXuzwNKG&#10;C7/RuUqNkhCOJRpwKfWl1rF25DFOQ08s3HcYPCaBQ6PtgBcJ953Os+xBe2xZGhz29Oqo/qlO3kAR&#10;j+6z2G6+bJPzcb8+fBTVfGbM5G58eQaVaEz/4qt7Z8WXZ0+yV+7IFd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k9ZbEAAAA3gAAAA8AAAAAAAAAAAAAAAAAmAIAAGRycy9k&#10;b3ducmV2LnhtbFBLBQYAAAAABAAEAPUAAACJAwAAAAA=&#10;" path="m1976,l417,c191,,,131,,369,,596,191,739,417,739r1559,c2203,739,2393,596,2393,369,2393,131,2203,,1976,xe" filled="f" strokecolor="white [3212]">
                    <v:path arrowok="t" o:extrusionok="f"/>
                  </v:shape>
                  <v:group id="Google Shape;204;p17" o:spid="_x0000_s2224"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ylPascAAADe&#10;AAAADwAAAAAAAAAAAAAAAACqAgAAZHJzL2Rvd25yZXYueG1sUEsFBgAAAAAEAAQA+gAAAJ4DAAAA&#10;AA==&#10;">
                    <v:shape id="Google Shape;205;p17" o:spid="_x0000_s2225"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3yOcQA&#10;AADeAAAADwAAAGRycy9kb3ducmV2LnhtbESPy2rCQBSG90LfYTgFN1InXrBp6ihFEFxqTPenmWOS&#10;NnMmzExjfHtnIbj8+W986+1gWtGT841lBbNpAoK4tLrhSkFx3r+lIHxA1thaJgU38rDdvIzWmGl7&#10;5RP1eahEHGGfoYI6hC6T0pc1GfRT2xFH72KdwRClq6R2eI3jppXzJFlJgw3Hhxo72tVU/uX/RsHv&#10;+5C6yen48bPI0+9lVfRdkBelxq/D1yeIQEN4hh/tg1awmM+SCBBxIgr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d8jnEAAAA3gAAAA8AAAAAAAAAAAAAAAAAmAIAAGRycy9k&#10;b3ducmV2LnhtbFBLBQYAAAAABAAEAPUAAACJAwAAAAA=&#10;" path="m227,1501v107,,226,-72,226,-167l453,167c453,84,322,1,227,1,144,1,1,84,1,167r,1167c1,1429,144,1501,227,1501xe" filled="f" stroked="f">
                      <v:path arrowok="t" o:extrusionok="f"/>
                    </v:shape>
                    <v:shape id="Google Shape;206;p17" o:spid="_x0000_s2226"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uocUA&#10;AADeAAAADwAAAGRycy9kb3ducmV2LnhtbESPQUvDQBSE74L/YXmCN7tJCiKx22JalPZo2kOPz+xr&#10;kpp9G3afbfz3riB4HGbmG2axmtygLhRi79lAPstAETfe9twaOOxfH55ARUG2OHgmA98UYbW8vVlg&#10;af2V3+lSS6sShGOJBjqRsdQ6Nh05jDM/Eifv5INDSTK02ga8JrgbdJFlj9phz2mhw5HWHTWf9Zcz&#10;UNVFtTviLg9yjputq8S9fVhj7u+ml2dQQpP8h//aW2tgXuT5HH7vpCu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9W6hxQAAAN4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2227"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vjBcUA&#10;AADeAAAADwAAAGRycy9kb3ducmV2LnhtbESP0WrCQBRE3wv+w3KFvtVNVESiq4i2IPWhGP2Aa/aa&#10;BLN3Y3ar6993hYKPw8ycYebLYBpxo87VlhWkgwQEcWF1zaWC4+HrYwrCeWSNjWVS8CAHy0XvbY6Z&#10;tnfe0y33pYgQdhkqqLxvMyldUZFBN7AtcfTOtjPoo+xKqTu8R7hp5DBJJtJgzXGhwpbWFRWX/Nco&#10;oJ39PDUhH294sg6Hn823HR2vSr33w2oGwlPwr/B/e6sVjIZpOobnnXgF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G+MFxQAAAN4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2228"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q8UA&#10;AADeAAAADwAAAGRycy9kb3ducmV2LnhtbESP3WrCQBSE7wu+w3IKvRHdjeIP0VXE0GIv/XmAY/aY&#10;xGbPhuyq6du7QqGXw8x8wyzXna3FnVpfOdaQDBUI4tyZigsNp+PnYA7CB2SDtWPS8Ese1qve2xJT&#10;4x68p/shFCJC2KeooQyhSaX0eUkW/dA1xNG7uNZiiLItpGnxEeG2liOlptJixXGhxIa2JeU/h5vV&#10;cCY5DpRfMjXb1Zn6TrL+8euq9cd7t1mACNSF//Bfe2c0jEdJMoHXnXgF5Oo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z+rxQAAAN4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2229"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V5lMgA&#10;AADeAAAADwAAAGRycy9kb3ducmV2LnhtbESPQUvDQBSE74L/YXmCF2k320IJsZuggiClUIxie3xm&#10;n0kw+zZkt03qr3eFgsdhZr5h1sVkO3GiwbeONah5AoK4cqblWsP72/MsBeEDssHOMWk4k4civ75a&#10;Y2bcyK90KkMtIoR9hhqaEPpMSl81ZNHPXU8cvS83WAxRDrU0A44Rbju5SJKVtNhyXGiwp6eGqu/y&#10;aDXsSP6Mu/D5eNh8nNNtmar94U5pfXszPdyDCDSF//Cl/WI0LBdKreDvTrwCMv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tXmUyAAAAN4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Pr="00C31A41" w:rsidRDefault="00A5444F" w:rsidP="00A5444F">
      <w:pPr>
        <w:rPr>
          <w:rtl/>
        </w:rPr>
      </w:pPr>
      <w:r w:rsidRPr="00C31A41">
        <w:rPr>
          <w:rFonts w:hint="cs"/>
          <w:rtl/>
        </w:rPr>
        <w:t>يمكن</w:t>
      </w:r>
      <w:r w:rsidRPr="00C31A41">
        <w:rPr>
          <w:rtl/>
        </w:rPr>
        <w:t xml:space="preserve"> </w:t>
      </w:r>
      <w:r w:rsidRPr="00C31A41">
        <w:rPr>
          <w:rFonts w:hint="cs"/>
          <w:rtl/>
        </w:rPr>
        <w:t>تصنيف</w:t>
      </w:r>
      <w:r w:rsidRPr="00C31A41">
        <w:rPr>
          <w:rtl/>
        </w:rPr>
        <w:t xml:space="preserve"> </w:t>
      </w:r>
      <w:r w:rsidRPr="00C31A41">
        <w:rPr>
          <w:rFonts w:hint="cs"/>
          <w:rtl/>
        </w:rPr>
        <w:t>الشكاوى</w:t>
      </w:r>
      <w:r w:rsidRPr="00C31A41">
        <w:rPr>
          <w:rtl/>
        </w:rPr>
        <w:t xml:space="preserve"> </w:t>
      </w:r>
      <w:r w:rsidRPr="00C31A41">
        <w:rPr>
          <w:rFonts w:hint="cs"/>
          <w:rtl/>
        </w:rPr>
        <w:t>التي</w:t>
      </w:r>
      <w:r w:rsidRPr="00C31A41">
        <w:rPr>
          <w:rtl/>
        </w:rPr>
        <w:t xml:space="preserve"> </w:t>
      </w:r>
      <w:r w:rsidRPr="00C31A41">
        <w:rPr>
          <w:rFonts w:hint="cs"/>
          <w:rtl/>
        </w:rPr>
        <w:t>جمعت</w:t>
      </w:r>
      <w:r w:rsidRPr="00C31A41">
        <w:rPr>
          <w:rtl/>
        </w:rPr>
        <w:t xml:space="preserve"> </w:t>
      </w:r>
      <w:r w:rsidRPr="00C31A41">
        <w:rPr>
          <w:rFonts w:hint="cs"/>
          <w:rtl/>
        </w:rPr>
        <w:t>عبر</w:t>
      </w:r>
      <w:r w:rsidRPr="00C31A41">
        <w:rPr>
          <w:rtl/>
        </w:rPr>
        <w:t xml:space="preserve"> </w:t>
      </w:r>
      <w:r w:rsidRPr="00C31A41">
        <w:rPr>
          <w:rFonts w:hint="cs"/>
          <w:rtl/>
        </w:rPr>
        <w:t>آلية</w:t>
      </w:r>
      <w:r w:rsidRPr="00C31A41">
        <w:rPr>
          <w:rtl/>
        </w:rPr>
        <w:t xml:space="preserve"> </w:t>
      </w:r>
      <w:r w:rsidRPr="00C31A41">
        <w:rPr>
          <w:rFonts w:hint="cs"/>
          <w:rtl/>
        </w:rPr>
        <w:t>تقديم</w:t>
      </w:r>
      <w:r w:rsidRPr="00C31A41">
        <w:rPr>
          <w:rtl/>
        </w:rPr>
        <w:t xml:space="preserve"> </w:t>
      </w:r>
      <w:r w:rsidRPr="00C31A41">
        <w:rPr>
          <w:rFonts w:hint="cs"/>
          <w:rtl/>
        </w:rPr>
        <w:t>الشكاوى</w:t>
      </w:r>
      <w:r w:rsidRPr="00C31A41">
        <w:rPr>
          <w:rtl/>
        </w:rPr>
        <w:t xml:space="preserve"> </w:t>
      </w:r>
      <w:r w:rsidRPr="00C31A41">
        <w:rPr>
          <w:rFonts w:hint="cs"/>
          <w:rtl/>
        </w:rPr>
        <w:t>والملاحظات</w:t>
      </w:r>
      <w:r w:rsidRPr="00C31A41">
        <w:rPr>
          <w:rtl/>
        </w:rPr>
        <w:t xml:space="preserve"> </w:t>
      </w:r>
      <w:r w:rsidRPr="00C31A41">
        <w:rPr>
          <w:rFonts w:hint="cs"/>
          <w:rtl/>
        </w:rPr>
        <w:t>كما</w:t>
      </w:r>
      <w:r w:rsidRPr="00C31A41">
        <w:rPr>
          <w:rtl/>
        </w:rPr>
        <w:t xml:space="preserve"> </w:t>
      </w:r>
      <w:r w:rsidRPr="00C31A41">
        <w:rPr>
          <w:rFonts w:hint="cs"/>
          <w:rtl/>
        </w:rPr>
        <w:t>يلي</w:t>
      </w:r>
      <w:r w:rsidRPr="00C31A41">
        <w:rPr>
          <w:rtl/>
        </w:rPr>
        <w:t>:</w:t>
      </w:r>
    </w:p>
    <w:p w:rsidR="00A5444F" w:rsidRPr="00BF3ED6" w:rsidRDefault="00A5444F" w:rsidP="00A5444F">
      <w:pPr>
        <w:rPr>
          <w:b/>
          <w:bCs/>
          <w:rtl/>
        </w:rPr>
      </w:pPr>
      <w:r w:rsidRPr="00BF3ED6">
        <w:rPr>
          <w:rFonts w:hint="cs"/>
          <w:b/>
          <w:bCs/>
          <w:rtl/>
        </w:rPr>
        <w:t>الشكاوى</w:t>
      </w:r>
      <w:r w:rsidRPr="00BF3ED6">
        <w:rPr>
          <w:b/>
          <w:bCs/>
          <w:rtl/>
        </w:rPr>
        <w:t xml:space="preserve"> </w:t>
      </w:r>
      <w:r w:rsidRPr="00BF3ED6">
        <w:rPr>
          <w:rFonts w:hint="cs"/>
          <w:b/>
          <w:bCs/>
          <w:rtl/>
        </w:rPr>
        <w:t>التي</w:t>
      </w:r>
      <w:r w:rsidRPr="00BF3ED6">
        <w:rPr>
          <w:b/>
          <w:bCs/>
          <w:rtl/>
        </w:rPr>
        <w:t xml:space="preserve"> </w:t>
      </w:r>
      <w:r w:rsidRPr="00BF3ED6">
        <w:rPr>
          <w:rFonts w:hint="cs"/>
          <w:b/>
          <w:bCs/>
          <w:rtl/>
        </w:rPr>
        <w:t>يمكن</w:t>
      </w:r>
      <w:r w:rsidRPr="00BF3ED6">
        <w:rPr>
          <w:b/>
          <w:bCs/>
          <w:rtl/>
        </w:rPr>
        <w:t xml:space="preserve"> </w:t>
      </w:r>
      <w:r w:rsidRPr="00BF3ED6">
        <w:rPr>
          <w:rFonts w:hint="cs"/>
          <w:b/>
          <w:bCs/>
          <w:rtl/>
        </w:rPr>
        <w:t>أن</w:t>
      </w:r>
      <w:r w:rsidRPr="00BF3ED6">
        <w:rPr>
          <w:b/>
          <w:bCs/>
          <w:rtl/>
        </w:rPr>
        <w:t xml:space="preserve"> </w:t>
      </w:r>
      <w:r w:rsidRPr="00BF3ED6">
        <w:rPr>
          <w:rFonts w:hint="cs"/>
          <w:b/>
          <w:bCs/>
          <w:rtl/>
        </w:rPr>
        <w:t>تتولاها</w:t>
      </w:r>
      <w:r w:rsidRPr="00BF3ED6">
        <w:rPr>
          <w:b/>
          <w:bCs/>
          <w:rtl/>
        </w:rPr>
        <w:t xml:space="preserve"> </w:t>
      </w:r>
      <w:r w:rsidRPr="00BF3ED6">
        <w:rPr>
          <w:rFonts w:hint="cs"/>
          <w:b/>
          <w:bCs/>
          <w:rtl/>
        </w:rPr>
        <w:t>الآلية</w:t>
      </w:r>
      <w:r w:rsidRPr="00BF3ED6">
        <w:rPr>
          <w:b/>
          <w:bCs/>
          <w:rtl/>
        </w:rPr>
        <w:t>:</w:t>
      </w:r>
    </w:p>
    <w:p w:rsidR="00A5444F" w:rsidRPr="00996861" w:rsidRDefault="00A5444F" w:rsidP="00A5444F">
      <w:pPr>
        <w:ind w:left="360"/>
        <w:rPr>
          <w:rFonts w:ascii="Sakkal Majalla" w:hAnsi="Sakkal Majalla"/>
          <w:color w:val="002060"/>
          <w:sz w:val="34"/>
          <w:rtl/>
        </w:rPr>
      </w:pPr>
      <w:r>
        <w:rPr>
          <w:noProof/>
          <w:rtl/>
        </w:rPr>
        <mc:AlternateContent>
          <mc:Choice Requires="wpg">
            <w:drawing>
              <wp:anchor distT="0" distB="0" distL="114300" distR="114300" simplePos="0" relativeHeight="252324864" behindDoc="0" locked="0" layoutInCell="1" allowOverlap="1" wp14:anchorId="7E376A10" wp14:editId="2EECE4B8">
                <wp:simplePos x="0" y="0"/>
                <wp:positionH relativeFrom="margin">
                  <wp:posOffset>1282065</wp:posOffset>
                </wp:positionH>
                <wp:positionV relativeFrom="paragraph">
                  <wp:posOffset>160020</wp:posOffset>
                </wp:positionV>
                <wp:extent cx="3173730" cy="2674620"/>
                <wp:effectExtent l="0" t="0" r="0" b="0"/>
                <wp:wrapThrough wrapText="bothSides">
                  <wp:wrapPolygon edited="0">
                    <wp:start x="2463" y="462"/>
                    <wp:lineTo x="1297" y="1077"/>
                    <wp:lineTo x="1167" y="1846"/>
                    <wp:lineTo x="1556" y="5692"/>
                    <wp:lineTo x="908" y="8154"/>
                    <wp:lineTo x="0" y="9538"/>
                    <wp:lineTo x="0" y="14154"/>
                    <wp:lineTo x="3241" y="15538"/>
                    <wp:lineTo x="5834" y="15538"/>
                    <wp:lineTo x="1685" y="16923"/>
                    <wp:lineTo x="1167" y="17231"/>
                    <wp:lineTo x="1167" y="20923"/>
                    <wp:lineTo x="13354" y="21385"/>
                    <wp:lineTo x="14521" y="21385"/>
                    <wp:lineTo x="14521" y="20462"/>
                    <wp:lineTo x="20355" y="20462"/>
                    <wp:lineTo x="21393" y="20154"/>
                    <wp:lineTo x="21393" y="16154"/>
                    <wp:lineTo x="20615" y="16000"/>
                    <wp:lineTo x="16725" y="15538"/>
                    <wp:lineTo x="19966" y="14154"/>
                    <wp:lineTo x="20226" y="10462"/>
                    <wp:lineTo x="19448" y="8923"/>
                    <wp:lineTo x="18929" y="8154"/>
                    <wp:lineTo x="18540" y="5692"/>
                    <wp:lineTo x="19318" y="5692"/>
                    <wp:lineTo x="19707" y="4769"/>
                    <wp:lineTo x="19837" y="1846"/>
                    <wp:lineTo x="18411" y="1538"/>
                    <wp:lineTo x="10113" y="462"/>
                    <wp:lineTo x="2463" y="462"/>
                  </wp:wrapPolygon>
                </wp:wrapThrough>
                <wp:docPr id="32117" name="Group 24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73730" cy="2674620"/>
                          <a:chOff x="35317" y="-1747"/>
                          <a:chExt cx="31740" cy="29667"/>
                        </a:xfrm>
                      </wpg:grpSpPr>
                      <wps:wsp>
                        <wps:cNvPr id="32121" name="Google Shape;1050;p26"/>
                        <wps:cNvSpPr>
                          <a:spLocks/>
                        </wps:cNvSpPr>
                        <wps:spPr bwMode="auto">
                          <a:xfrm flipH="1">
                            <a:off x="47523" y="12485"/>
                            <a:ext cx="4283" cy="3016"/>
                          </a:xfrm>
                          <a:custGeom>
                            <a:avLst/>
                            <a:gdLst>
                              <a:gd name="T0" fmla="*/ 9097 w 14122"/>
                              <a:gd name="T1" fmla="*/ 489 h 9943"/>
                              <a:gd name="T2" fmla="*/ 9168 w 14122"/>
                              <a:gd name="T3" fmla="*/ 513 h 9943"/>
                              <a:gd name="T4" fmla="*/ 13538 w 14122"/>
                              <a:gd name="T5" fmla="*/ 4894 h 9943"/>
                              <a:gd name="T6" fmla="*/ 13538 w 14122"/>
                              <a:gd name="T7" fmla="*/ 5049 h 9943"/>
                              <a:gd name="T8" fmla="*/ 9168 w 14122"/>
                              <a:gd name="T9" fmla="*/ 9419 h 9943"/>
                              <a:gd name="T10" fmla="*/ 9097 w 14122"/>
                              <a:gd name="T11" fmla="*/ 9454 h 9943"/>
                              <a:gd name="T12" fmla="*/ 8990 w 14122"/>
                              <a:gd name="T13" fmla="*/ 9347 h 9943"/>
                              <a:gd name="T14" fmla="*/ 8990 w 14122"/>
                              <a:gd name="T15" fmla="*/ 7930 h 9943"/>
                              <a:gd name="T16" fmla="*/ 8394 w 14122"/>
                              <a:gd name="T17" fmla="*/ 7335 h 9943"/>
                              <a:gd name="T18" fmla="*/ 596 w 14122"/>
                              <a:gd name="T19" fmla="*/ 7335 h 9943"/>
                              <a:gd name="T20" fmla="*/ 500 w 14122"/>
                              <a:gd name="T21" fmla="*/ 7228 h 9943"/>
                              <a:gd name="T22" fmla="*/ 500 w 14122"/>
                              <a:gd name="T23" fmla="*/ 2703 h 9943"/>
                              <a:gd name="T24" fmla="*/ 596 w 14122"/>
                              <a:gd name="T25" fmla="*/ 2608 h 9943"/>
                              <a:gd name="T26" fmla="*/ 8394 w 14122"/>
                              <a:gd name="T27" fmla="*/ 2608 h 9943"/>
                              <a:gd name="T28" fmla="*/ 8990 w 14122"/>
                              <a:gd name="T29" fmla="*/ 2013 h 9943"/>
                              <a:gd name="T30" fmla="*/ 8990 w 14122"/>
                              <a:gd name="T31" fmla="*/ 596 h 9943"/>
                              <a:gd name="T32" fmla="*/ 9097 w 14122"/>
                              <a:gd name="T33" fmla="*/ 489 h 9943"/>
                              <a:gd name="T34" fmla="*/ 9097 w 14122"/>
                              <a:gd name="T35" fmla="*/ 1 h 9943"/>
                              <a:gd name="T36" fmla="*/ 8489 w 14122"/>
                              <a:gd name="T37" fmla="*/ 596 h 9943"/>
                              <a:gd name="T38" fmla="*/ 8489 w 14122"/>
                              <a:gd name="T39" fmla="*/ 2013 h 9943"/>
                              <a:gd name="T40" fmla="*/ 8394 w 14122"/>
                              <a:gd name="T41" fmla="*/ 2108 h 9943"/>
                              <a:gd name="T42" fmla="*/ 596 w 14122"/>
                              <a:gd name="T43" fmla="*/ 2108 h 9943"/>
                              <a:gd name="T44" fmla="*/ 0 w 14122"/>
                              <a:gd name="T45" fmla="*/ 2703 h 9943"/>
                              <a:gd name="T46" fmla="*/ 0 w 14122"/>
                              <a:gd name="T47" fmla="*/ 7228 h 9943"/>
                              <a:gd name="T48" fmla="*/ 596 w 14122"/>
                              <a:gd name="T49" fmla="*/ 7823 h 9943"/>
                              <a:gd name="T50" fmla="*/ 8394 w 14122"/>
                              <a:gd name="T51" fmla="*/ 7823 h 9943"/>
                              <a:gd name="T52" fmla="*/ 8489 w 14122"/>
                              <a:gd name="T53" fmla="*/ 7930 h 9943"/>
                              <a:gd name="T54" fmla="*/ 8489 w 14122"/>
                              <a:gd name="T55" fmla="*/ 9347 h 9943"/>
                              <a:gd name="T56" fmla="*/ 9097 w 14122"/>
                              <a:gd name="T57" fmla="*/ 9942 h 9943"/>
                              <a:gd name="T58" fmla="*/ 9513 w 14122"/>
                              <a:gd name="T59" fmla="*/ 9764 h 9943"/>
                              <a:gd name="T60" fmla="*/ 13883 w 14122"/>
                              <a:gd name="T61" fmla="*/ 5394 h 9943"/>
                              <a:gd name="T62" fmla="*/ 13883 w 14122"/>
                              <a:gd name="T63" fmla="*/ 4549 h 9943"/>
                              <a:gd name="T64" fmla="*/ 9513 w 14122"/>
                              <a:gd name="T65" fmla="*/ 167 h 9943"/>
                              <a:gd name="T66" fmla="*/ 9097 w 14122"/>
                              <a:gd name="T67" fmla="*/ 1 h 9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4122" h="9943" extrusionOk="0">
                                <a:moveTo>
                                  <a:pt x="9097" y="489"/>
                                </a:moveTo>
                                <a:cubicBezTo>
                                  <a:pt x="9121" y="489"/>
                                  <a:pt x="9144" y="501"/>
                                  <a:pt x="9168" y="513"/>
                                </a:cubicBezTo>
                                <a:lnTo>
                                  <a:pt x="13538" y="4894"/>
                                </a:lnTo>
                                <a:cubicBezTo>
                                  <a:pt x="13585" y="4942"/>
                                  <a:pt x="13585" y="5001"/>
                                  <a:pt x="13538" y="5049"/>
                                </a:cubicBezTo>
                                <a:lnTo>
                                  <a:pt x="9168" y="9419"/>
                                </a:lnTo>
                                <a:cubicBezTo>
                                  <a:pt x="9144" y="9442"/>
                                  <a:pt x="9121" y="9454"/>
                                  <a:pt x="9097" y="9454"/>
                                </a:cubicBezTo>
                                <a:cubicBezTo>
                                  <a:pt x="9049" y="9454"/>
                                  <a:pt x="8990" y="9430"/>
                                  <a:pt x="8990" y="9347"/>
                                </a:cubicBezTo>
                                <a:lnTo>
                                  <a:pt x="8990" y="7930"/>
                                </a:lnTo>
                                <a:cubicBezTo>
                                  <a:pt x="8990" y="7597"/>
                                  <a:pt x="8716" y="7335"/>
                                  <a:pt x="8394" y="7335"/>
                                </a:cubicBezTo>
                                <a:lnTo>
                                  <a:pt x="596" y="7335"/>
                                </a:lnTo>
                                <a:cubicBezTo>
                                  <a:pt x="548" y="7335"/>
                                  <a:pt x="500" y="7287"/>
                                  <a:pt x="500" y="7228"/>
                                </a:cubicBezTo>
                                <a:lnTo>
                                  <a:pt x="500" y="2703"/>
                                </a:lnTo>
                                <a:cubicBezTo>
                                  <a:pt x="500" y="2644"/>
                                  <a:pt x="548" y="2608"/>
                                  <a:pt x="596" y="2608"/>
                                </a:cubicBezTo>
                                <a:lnTo>
                                  <a:pt x="8394" y="2608"/>
                                </a:lnTo>
                                <a:cubicBezTo>
                                  <a:pt x="8716" y="2608"/>
                                  <a:pt x="8990" y="2334"/>
                                  <a:pt x="8990" y="2013"/>
                                </a:cubicBezTo>
                                <a:lnTo>
                                  <a:pt x="8990" y="596"/>
                                </a:lnTo>
                                <a:cubicBezTo>
                                  <a:pt x="8990" y="513"/>
                                  <a:pt x="9049" y="489"/>
                                  <a:pt x="9097" y="489"/>
                                </a:cubicBezTo>
                                <a:close/>
                                <a:moveTo>
                                  <a:pt x="9097" y="1"/>
                                </a:moveTo>
                                <a:cubicBezTo>
                                  <a:pt x="8763" y="1"/>
                                  <a:pt x="8489" y="263"/>
                                  <a:pt x="8489" y="596"/>
                                </a:cubicBezTo>
                                <a:lnTo>
                                  <a:pt x="8489" y="2013"/>
                                </a:lnTo>
                                <a:cubicBezTo>
                                  <a:pt x="8489" y="2061"/>
                                  <a:pt x="8454" y="2108"/>
                                  <a:pt x="8394" y="2108"/>
                                </a:cubicBezTo>
                                <a:lnTo>
                                  <a:pt x="596" y="2108"/>
                                </a:lnTo>
                                <a:cubicBezTo>
                                  <a:pt x="274" y="2108"/>
                                  <a:pt x="0" y="2382"/>
                                  <a:pt x="0" y="2703"/>
                                </a:cubicBezTo>
                                <a:lnTo>
                                  <a:pt x="0" y="7228"/>
                                </a:lnTo>
                                <a:cubicBezTo>
                                  <a:pt x="0" y="7561"/>
                                  <a:pt x="274" y="7823"/>
                                  <a:pt x="596" y="7823"/>
                                </a:cubicBezTo>
                                <a:lnTo>
                                  <a:pt x="8394" y="7823"/>
                                </a:lnTo>
                                <a:cubicBezTo>
                                  <a:pt x="8454" y="7823"/>
                                  <a:pt x="8489" y="7871"/>
                                  <a:pt x="8489" y="7930"/>
                                </a:cubicBezTo>
                                <a:lnTo>
                                  <a:pt x="8489" y="9347"/>
                                </a:lnTo>
                                <a:cubicBezTo>
                                  <a:pt x="8489" y="9680"/>
                                  <a:pt x="8763" y="9942"/>
                                  <a:pt x="9097" y="9942"/>
                                </a:cubicBezTo>
                                <a:cubicBezTo>
                                  <a:pt x="9251" y="9942"/>
                                  <a:pt x="9394" y="9883"/>
                                  <a:pt x="9513" y="9764"/>
                                </a:cubicBezTo>
                                <a:lnTo>
                                  <a:pt x="13883" y="5394"/>
                                </a:lnTo>
                                <a:cubicBezTo>
                                  <a:pt x="14121" y="5156"/>
                                  <a:pt x="14121" y="4775"/>
                                  <a:pt x="13883" y="4549"/>
                                </a:cubicBezTo>
                                <a:lnTo>
                                  <a:pt x="9513" y="167"/>
                                </a:lnTo>
                                <a:cubicBezTo>
                                  <a:pt x="9394" y="60"/>
                                  <a:pt x="9251" y="1"/>
                                  <a:pt x="9097"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cNvPr id="1785" name="Google Shape;1082;p26"/>
                        <wpg:cNvGrpSpPr>
                          <a:grpSpLocks/>
                        </wpg:cNvGrpSpPr>
                        <wpg:grpSpPr bwMode="auto">
                          <a:xfrm>
                            <a:off x="35317" y="-1747"/>
                            <a:ext cx="15439" cy="28703"/>
                            <a:chOff x="35317" y="-1747"/>
                            <a:chExt cx="15438" cy="28703"/>
                          </a:xfrm>
                        </wpg:grpSpPr>
                        <wps:wsp>
                          <wps:cNvPr id="1786" name="Google Shape;1083;p26"/>
                          <wps:cNvSpPr>
                            <a:spLocks/>
                          </wps:cNvSpPr>
                          <wps:spPr bwMode="auto">
                            <a:xfrm>
                              <a:off x="38008" y="1495"/>
                              <a:ext cx="149" cy="7664"/>
                            </a:xfrm>
                            <a:custGeom>
                              <a:avLst/>
                              <a:gdLst>
                                <a:gd name="T0" fmla="*/ 1 w 490"/>
                                <a:gd name="T1" fmla="*/ 0 h 25266"/>
                                <a:gd name="T2" fmla="*/ 1 w 490"/>
                                <a:gd name="T3" fmla="*/ 25265 h 25266"/>
                                <a:gd name="T4" fmla="*/ 489 w 490"/>
                                <a:gd name="T5" fmla="*/ 25265 h 25266"/>
                                <a:gd name="T6" fmla="*/ 489 w 490"/>
                                <a:gd name="T7" fmla="*/ 0 h 25266"/>
                                <a:gd name="T8" fmla="*/ 1 w 490"/>
                                <a:gd name="T9" fmla="*/ 0 h 25266"/>
                              </a:gdLst>
                              <a:ahLst/>
                              <a:cxnLst>
                                <a:cxn ang="0">
                                  <a:pos x="T0" y="T1"/>
                                </a:cxn>
                                <a:cxn ang="0">
                                  <a:pos x="T2" y="T3"/>
                                </a:cxn>
                                <a:cxn ang="0">
                                  <a:pos x="T4" y="T5"/>
                                </a:cxn>
                                <a:cxn ang="0">
                                  <a:pos x="T6" y="T7"/>
                                </a:cxn>
                                <a:cxn ang="0">
                                  <a:pos x="T8" y="T9"/>
                                </a:cxn>
                              </a:cxnLst>
                              <a:rect l="0" t="0" r="r" b="b"/>
                              <a:pathLst>
                                <a:path w="490" h="25266" extrusionOk="0">
                                  <a:moveTo>
                                    <a:pt x="1" y="0"/>
                                  </a:moveTo>
                                  <a:lnTo>
                                    <a:pt x="1" y="25265"/>
                                  </a:lnTo>
                                  <a:lnTo>
                                    <a:pt x="489" y="25265"/>
                                  </a:lnTo>
                                  <a:lnTo>
                                    <a:pt x="489" y="0"/>
                                  </a:lnTo>
                                  <a:lnTo>
                                    <a:pt x="1" y="0"/>
                                  </a:ln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87" name="Google Shape;1084;p26"/>
                          <wps:cNvSpPr>
                            <a:spLocks/>
                          </wps:cNvSpPr>
                          <wps:spPr bwMode="auto">
                            <a:xfrm>
                              <a:off x="37289" y="0"/>
                              <a:ext cx="1586" cy="1585"/>
                            </a:xfrm>
                            <a:custGeom>
                              <a:avLst/>
                              <a:gdLst>
                                <a:gd name="T0" fmla="*/ 2608 w 5228"/>
                                <a:gd name="T1" fmla="*/ 489 h 5228"/>
                                <a:gd name="T2" fmla="*/ 4739 w 5228"/>
                                <a:gd name="T3" fmla="*/ 2620 h 5228"/>
                                <a:gd name="T4" fmla="*/ 2608 w 5228"/>
                                <a:gd name="T5" fmla="*/ 4740 h 5228"/>
                                <a:gd name="T6" fmla="*/ 489 w 5228"/>
                                <a:gd name="T7" fmla="*/ 2620 h 5228"/>
                                <a:gd name="T8" fmla="*/ 2608 w 5228"/>
                                <a:gd name="T9" fmla="*/ 489 h 5228"/>
                                <a:gd name="T10" fmla="*/ 2608 w 5228"/>
                                <a:gd name="T11" fmla="*/ 1 h 5228"/>
                                <a:gd name="T12" fmla="*/ 1 w 5228"/>
                                <a:gd name="T13" fmla="*/ 2620 h 5228"/>
                                <a:gd name="T14" fmla="*/ 2608 w 5228"/>
                                <a:gd name="T15" fmla="*/ 5228 h 5228"/>
                                <a:gd name="T16" fmla="*/ 5227 w 5228"/>
                                <a:gd name="T17" fmla="*/ 2620 h 5228"/>
                                <a:gd name="T18" fmla="*/ 2608 w 5228"/>
                                <a:gd name="T19" fmla="*/ 1 h 52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228" h="5228" extrusionOk="0">
                                  <a:moveTo>
                                    <a:pt x="2608" y="489"/>
                                  </a:moveTo>
                                  <a:cubicBezTo>
                                    <a:pt x="3787" y="489"/>
                                    <a:pt x="4739" y="1442"/>
                                    <a:pt x="4739" y="2620"/>
                                  </a:cubicBezTo>
                                  <a:cubicBezTo>
                                    <a:pt x="4739" y="3787"/>
                                    <a:pt x="3787" y="4740"/>
                                    <a:pt x="2608" y="4740"/>
                                  </a:cubicBezTo>
                                  <a:cubicBezTo>
                                    <a:pt x="1441" y="4740"/>
                                    <a:pt x="489" y="3787"/>
                                    <a:pt x="489" y="2620"/>
                                  </a:cubicBezTo>
                                  <a:cubicBezTo>
                                    <a:pt x="489" y="1442"/>
                                    <a:pt x="1441" y="489"/>
                                    <a:pt x="2608" y="489"/>
                                  </a:cubicBezTo>
                                  <a:close/>
                                  <a:moveTo>
                                    <a:pt x="2608" y="1"/>
                                  </a:moveTo>
                                  <a:cubicBezTo>
                                    <a:pt x="1167" y="1"/>
                                    <a:pt x="1" y="1168"/>
                                    <a:pt x="1" y="2620"/>
                                  </a:cubicBezTo>
                                  <a:cubicBezTo>
                                    <a:pt x="1" y="4061"/>
                                    <a:pt x="1167" y="5228"/>
                                    <a:pt x="2608" y="5228"/>
                                  </a:cubicBezTo>
                                  <a:cubicBezTo>
                                    <a:pt x="4061" y="5228"/>
                                    <a:pt x="5227" y="4061"/>
                                    <a:pt x="5227" y="2620"/>
                                  </a:cubicBezTo>
                                  <a:cubicBezTo>
                                    <a:pt x="5227" y="1168"/>
                                    <a:pt x="4061" y="1"/>
                                    <a:pt x="2608"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88" name="Google Shape;1085;p26"/>
                          <wps:cNvSpPr>
                            <a:spLocks/>
                          </wps:cNvSpPr>
                          <wps:spPr bwMode="auto">
                            <a:xfrm>
                              <a:off x="37683" y="393"/>
                              <a:ext cx="795" cy="799"/>
                            </a:xfrm>
                            <a:custGeom>
                              <a:avLst/>
                              <a:gdLst>
                                <a:gd name="T0" fmla="*/ 1310 w 2620"/>
                                <a:gd name="T1" fmla="*/ 1 h 2632"/>
                                <a:gd name="T2" fmla="*/ 0 w 2620"/>
                                <a:gd name="T3" fmla="*/ 1322 h 2632"/>
                                <a:gd name="T4" fmla="*/ 1310 w 2620"/>
                                <a:gd name="T5" fmla="*/ 2632 h 2632"/>
                                <a:gd name="T6" fmla="*/ 2620 w 2620"/>
                                <a:gd name="T7" fmla="*/ 1322 h 2632"/>
                                <a:gd name="T8" fmla="*/ 1310 w 2620"/>
                                <a:gd name="T9" fmla="*/ 1 h 2632"/>
                              </a:gdLst>
                              <a:ahLst/>
                              <a:cxnLst>
                                <a:cxn ang="0">
                                  <a:pos x="T0" y="T1"/>
                                </a:cxn>
                                <a:cxn ang="0">
                                  <a:pos x="T2" y="T3"/>
                                </a:cxn>
                                <a:cxn ang="0">
                                  <a:pos x="T4" y="T5"/>
                                </a:cxn>
                                <a:cxn ang="0">
                                  <a:pos x="T6" y="T7"/>
                                </a:cxn>
                                <a:cxn ang="0">
                                  <a:pos x="T8" y="T9"/>
                                </a:cxn>
                              </a:cxnLst>
                              <a:rect l="0" t="0" r="r" b="b"/>
                              <a:pathLst>
                                <a:path w="2620" h="2632" extrusionOk="0">
                                  <a:moveTo>
                                    <a:pt x="1310" y="1"/>
                                  </a:moveTo>
                                  <a:cubicBezTo>
                                    <a:pt x="596" y="1"/>
                                    <a:pt x="0" y="596"/>
                                    <a:pt x="0" y="1322"/>
                                  </a:cubicBezTo>
                                  <a:cubicBezTo>
                                    <a:pt x="0" y="2037"/>
                                    <a:pt x="596" y="2632"/>
                                    <a:pt x="1310" y="2632"/>
                                  </a:cubicBezTo>
                                  <a:cubicBezTo>
                                    <a:pt x="2036" y="2632"/>
                                    <a:pt x="2620" y="2037"/>
                                    <a:pt x="2620" y="1322"/>
                                  </a:cubicBezTo>
                                  <a:cubicBezTo>
                                    <a:pt x="2620" y="596"/>
                                    <a:pt x="2036" y="1"/>
                                    <a:pt x="1310"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89" name="Google Shape;1086;p26"/>
                          <wps:cNvSpPr>
                            <a:spLocks/>
                          </wps:cNvSpPr>
                          <wps:spPr bwMode="auto">
                            <a:xfrm>
                              <a:off x="43956" y="8920"/>
                              <a:ext cx="2930" cy="5049"/>
                            </a:xfrm>
                            <a:custGeom>
                              <a:avLst/>
                              <a:gdLst>
                                <a:gd name="T0" fmla="*/ 384 w 9657"/>
                                <a:gd name="T1" fmla="*/ 1 h 16648"/>
                                <a:gd name="T2" fmla="*/ 96 w 9657"/>
                                <a:gd name="T3" fmla="*/ 157 h 16648"/>
                                <a:gd name="T4" fmla="*/ 203 w 9657"/>
                                <a:gd name="T5" fmla="*/ 621 h 16648"/>
                                <a:gd name="T6" fmla="*/ 8978 w 9657"/>
                                <a:gd name="T7" fmla="*/ 16302 h 16648"/>
                                <a:gd name="T8" fmla="*/ 9311 w 9657"/>
                                <a:gd name="T9" fmla="*/ 16647 h 16648"/>
                                <a:gd name="T10" fmla="*/ 9657 w 9657"/>
                                <a:gd name="T11" fmla="*/ 16302 h 16648"/>
                                <a:gd name="T12" fmla="*/ 560 w 9657"/>
                                <a:gd name="T13" fmla="*/ 50 h 16648"/>
                                <a:gd name="T14" fmla="*/ 384 w 9657"/>
                                <a:gd name="T15" fmla="*/ 1 h 1664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9657" h="16648" extrusionOk="0">
                                  <a:moveTo>
                                    <a:pt x="384" y="1"/>
                                  </a:moveTo>
                                  <a:cubicBezTo>
                                    <a:pt x="270" y="1"/>
                                    <a:pt x="158" y="56"/>
                                    <a:pt x="96" y="157"/>
                                  </a:cubicBezTo>
                                  <a:cubicBezTo>
                                    <a:pt x="1" y="324"/>
                                    <a:pt x="48" y="526"/>
                                    <a:pt x="203" y="621"/>
                                  </a:cubicBezTo>
                                  <a:cubicBezTo>
                                    <a:pt x="5692" y="4003"/>
                                    <a:pt x="8978" y="9861"/>
                                    <a:pt x="8978" y="16302"/>
                                  </a:cubicBezTo>
                                  <a:cubicBezTo>
                                    <a:pt x="8978" y="16492"/>
                                    <a:pt x="9121" y="16647"/>
                                    <a:pt x="9311" y="16647"/>
                                  </a:cubicBezTo>
                                  <a:cubicBezTo>
                                    <a:pt x="9502" y="16647"/>
                                    <a:pt x="9657" y="16492"/>
                                    <a:pt x="9657" y="16302"/>
                                  </a:cubicBezTo>
                                  <a:cubicBezTo>
                                    <a:pt x="9657" y="9623"/>
                                    <a:pt x="6251" y="3550"/>
                                    <a:pt x="560" y="50"/>
                                  </a:cubicBezTo>
                                  <a:cubicBezTo>
                                    <a:pt x="506" y="17"/>
                                    <a:pt x="445" y="1"/>
                                    <a:pt x="384"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0" name="Google Shape;1087;p26"/>
                          <wps:cNvSpPr>
                            <a:spLocks/>
                          </wps:cNvSpPr>
                          <wps:spPr bwMode="auto">
                            <a:xfrm>
                              <a:off x="35317" y="8920"/>
                              <a:ext cx="2930" cy="9889"/>
                            </a:xfrm>
                            <a:custGeom>
                              <a:avLst/>
                              <a:gdLst>
                                <a:gd name="T0" fmla="*/ 9273 w 9657"/>
                                <a:gd name="T1" fmla="*/ 1 h 32602"/>
                                <a:gd name="T2" fmla="*/ 9097 w 9657"/>
                                <a:gd name="T3" fmla="*/ 50 h 32602"/>
                                <a:gd name="T4" fmla="*/ 1 w 9657"/>
                                <a:gd name="T5" fmla="*/ 16302 h 32602"/>
                                <a:gd name="T6" fmla="*/ 9097 w 9657"/>
                                <a:gd name="T7" fmla="*/ 32554 h 32602"/>
                                <a:gd name="T8" fmla="*/ 9264 w 9657"/>
                                <a:gd name="T9" fmla="*/ 32602 h 32602"/>
                                <a:gd name="T10" fmla="*/ 9562 w 9657"/>
                                <a:gd name="T11" fmla="*/ 32447 h 32602"/>
                                <a:gd name="T12" fmla="*/ 9442 w 9657"/>
                                <a:gd name="T13" fmla="*/ 31982 h 32602"/>
                                <a:gd name="T14" fmla="*/ 679 w 9657"/>
                                <a:gd name="T15" fmla="*/ 16302 h 32602"/>
                                <a:gd name="T16" fmla="*/ 9442 w 9657"/>
                                <a:gd name="T17" fmla="*/ 621 h 32602"/>
                                <a:gd name="T18" fmla="*/ 9562 w 9657"/>
                                <a:gd name="T19" fmla="*/ 157 h 32602"/>
                                <a:gd name="T20" fmla="*/ 9273 w 9657"/>
                                <a:gd name="T21" fmla="*/ 1 h 326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657" h="32602" extrusionOk="0">
                                  <a:moveTo>
                                    <a:pt x="9273" y="1"/>
                                  </a:moveTo>
                                  <a:cubicBezTo>
                                    <a:pt x="9212" y="1"/>
                                    <a:pt x="9151" y="17"/>
                                    <a:pt x="9097" y="50"/>
                                  </a:cubicBezTo>
                                  <a:cubicBezTo>
                                    <a:pt x="3394" y="3550"/>
                                    <a:pt x="1" y="9623"/>
                                    <a:pt x="1" y="16302"/>
                                  </a:cubicBezTo>
                                  <a:cubicBezTo>
                                    <a:pt x="1" y="22981"/>
                                    <a:pt x="3394" y="29053"/>
                                    <a:pt x="9097" y="32554"/>
                                  </a:cubicBezTo>
                                  <a:cubicBezTo>
                                    <a:pt x="9145" y="32590"/>
                                    <a:pt x="9204" y="32602"/>
                                    <a:pt x="9264" y="32602"/>
                                  </a:cubicBezTo>
                                  <a:cubicBezTo>
                                    <a:pt x="9383" y="32602"/>
                                    <a:pt x="9490" y="32554"/>
                                    <a:pt x="9562" y="32447"/>
                                  </a:cubicBezTo>
                                  <a:cubicBezTo>
                                    <a:pt x="9657" y="32292"/>
                                    <a:pt x="9609" y="32078"/>
                                    <a:pt x="9442" y="31982"/>
                                  </a:cubicBezTo>
                                  <a:cubicBezTo>
                                    <a:pt x="3954" y="28601"/>
                                    <a:pt x="679" y="22743"/>
                                    <a:pt x="679" y="16302"/>
                                  </a:cubicBezTo>
                                  <a:cubicBezTo>
                                    <a:pt x="679" y="9861"/>
                                    <a:pt x="3954" y="4003"/>
                                    <a:pt x="9442" y="621"/>
                                  </a:cubicBezTo>
                                  <a:cubicBezTo>
                                    <a:pt x="9609" y="526"/>
                                    <a:pt x="9657" y="324"/>
                                    <a:pt x="9562" y="157"/>
                                  </a:cubicBezTo>
                                  <a:cubicBezTo>
                                    <a:pt x="9499" y="56"/>
                                    <a:pt x="9387" y="1"/>
                                    <a:pt x="9273"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2" name="Google Shape;1088;p26"/>
                          <wps:cNvSpPr>
                            <a:spLocks/>
                          </wps:cNvSpPr>
                          <wps:spPr bwMode="auto">
                            <a:xfrm>
                              <a:off x="43956" y="13763"/>
                              <a:ext cx="2930" cy="5046"/>
                            </a:xfrm>
                            <a:custGeom>
                              <a:avLst/>
                              <a:gdLst>
                                <a:gd name="T0" fmla="*/ 9311 w 9657"/>
                                <a:gd name="T1" fmla="*/ 1 h 16634"/>
                                <a:gd name="T2" fmla="*/ 8978 w 9657"/>
                                <a:gd name="T3" fmla="*/ 334 h 16634"/>
                                <a:gd name="T4" fmla="*/ 203 w 9657"/>
                                <a:gd name="T5" fmla="*/ 16014 h 16634"/>
                                <a:gd name="T6" fmla="*/ 96 w 9657"/>
                                <a:gd name="T7" fmla="*/ 16479 h 16634"/>
                                <a:gd name="T8" fmla="*/ 382 w 9657"/>
                                <a:gd name="T9" fmla="*/ 16634 h 16634"/>
                                <a:gd name="T10" fmla="*/ 560 w 9657"/>
                                <a:gd name="T11" fmla="*/ 16586 h 16634"/>
                                <a:gd name="T12" fmla="*/ 9657 w 9657"/>
                                <a:gd name="T13" fmla="*/ 334 h 16634"/>
                                <a:gd name="T14" fmla="*/ 9311 w 9657"/>
                                <a:gd name="T15" fmla="*/ 1 h 1663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9657" h="16634" extrusionOk="0">
                                  <a:moveTo>
                                    <a:pt x="9311" y="1"/>
                                  </a:moveTo>
                                  <a:cubicBezTo>
                                    <a:pt x="9121" y="1"/>
                                    <a:pt x="8978" y="143"/>
                                    <a:pt x="8978" y="334"/>
                                  </a:cubicBezTo>
                                  <a:cubicBezTo>
                                    <a:pt x="8978" y="6775"/>
                                    <a:pt x="5692" y="12633"/>
                                    <a:pt x="203" y="16014"/>
                                  </a:cubicBezTo>
                                  <a:cubicBezTo>
                                    <a:pt x="48" y="16110"/>
                                    <a:pt x="1" y="16324"/>
                                    <a:pt x="96" y="16479"/>
                                  </a:cubicBezTo>
                                  <a:cubicBezTo>
                                    <a:pt x="155" y="16586"/>
                                    <a:pt x="274" y="16634"/>
                                    <a:pt x="382" y="16634"/>
                                  </a:cubicBezTo>
                                  <a:cubicBezTo>
                                    <a:pt x="441" y="16634"/>
                                    <a:pt x="501" y="16622"/>
                                    <a:pt x="560" y="16586"/>
                                  </a:cubicBezTo>
                                  <a:cubicBezTo>
                                    <a:pt x="6251" y="13085"/>
                                    <a:pt x="9657" y="7013"/>
                                    <a:pt x="9657" y="334"/>
                                  </a:cubicBezTo>
                                  <a:cubicBezTo>
                                    <a:pt x="9657" y="143"/>
                                    <a:pt x="9502" y="1"/>
                                    <a:pt x="9311"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6" name="Google Shape;1089;p26"/>
                          <wps:cNvSpPr>
                            <a:spLocks/>
                          </wps:cNvSpPr>
                          <wps:spPr bwMode="auto">
                            <a:xfrm>
                              <a:off x="36206" y="8971"/>
                              <a:ext cx="9787" cy="9787"/>
                            </a:xfrm>
                            <a:custGeom>
                              <a:avLst/>
                              <a:gdLst>
                                <a:gd name="T0" fmla="*/ 16134 w 32267"/>
                                <a:gd name="T1" fmla="*/ 334 h 32267"/>
                                <a:gd name="T2" fmla="*/ 31933 w 32267"/>
                                <a:gd name="T3" fmla="*/ 16134 h 32267"/>
                                <a:gd name="T4" fmla="*/ 16134 w 32267"/>
                                <a:gd name="T5" fmla="*/ 31933 h 32267"/>
                                <a:gd name="T6" fmla="*/ 346 w 32267"/>
                                <a:gd name="T7" fmla="*/ 16134 h 32267"/>
                                <a:gd name="T8" fmla="*/ 16134 w 32267"/>
                                <a:gd name="T9" fmla="*/ 334 h 32267"/>
                                <a:gd name="T10" fmla="*/ 16134 w 32267"/>
                                <a:gd name="T11" fmla="*/ 1 h 32267"/>
                                <a:gd name="T12" fmla="*/ 1 w 32267"/>
                                <a:gd name="T13" fmla="*/ 16134 h 32267"/>
                                <a:gd name="T14" fmla="*/ 16134 w 32267"/>
                                <a:gd name="T15" fmla="*/ 32267 h 32267"/>
                                <a:gd name="T16" fmla="*/ 32267 w 32267"/>
                                <a:gd name="T17" fmla="*/ 16134 h 32267"/>
                                <a:gd name="T18" fmla="*/ 16134 w 32267"/>
                                <a:gd name="T19" fmla="*/ 1 h 32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2267" h="32267" extrusionOk="0">
                                  <a:moveTo>
                                    <a:pt x="16134" y="334"/>
                                  </a:moveTo>
                                  <a:cubicBezTo>
                                    <a:pt x="24849" y="334"/>
                                    <a:pt x="31933" y="7430"/>
                                    <a:pt x="31933" y="16134"/>
                                  </a:cubicBezTo>
                                  <a:cubicBezTo>
                                    <a:pt x="31933" y="24849"/>
                                    <a:pt x="24849" y="31933"/>
                                    <a:pt x="16134" y="31933"/>
                                  </a:cubicBezTo>
                                  <a:cubicBezTo>
                                    <a:pt x="7430" y="31933"/>
                                    <a:pt x="346" y="24849"/>
                                    <a:pt x="346" y="16134"/>
                                  </a:cubicBezTo>
                                  <a:cubicBezTo>
                                    <a:pt x="346" y="7430"/>
                                    <a:pt x="7430" y="334"/>
                                    <a:pt x="16134" y="334"/>
                                  </a:cubicBezTo>
                                  <a:close/>
                                  <a:moveTo>
                                    <a:pt x="16134" y="1"/>
                                  </a:moveTo>
                                  <a:cubicBezTo>
                                    <a:pt x="7240" y="1"/>
                                    <a:pt x="1" y="7240"/>
                                    <a:pt x="1" y="16134"/>
                                  </a:cubicBezTo>
                                  <a:cubicBezTo>
                                    <a:pt x="1" y="25028"/>
                                    <a:pt x="7240" y="32267"/>
                                    <a:pt x="16134" y="32267"/>
                                  </a:cubicBezTo>
                                  <a:cubicBezTo>
                                    <a:pt x="25028" y="32267"/>
                                    <a:pt x="32267" y="25028"/>
                                    <a:pt x="32267" y="16134"/>
                                  </a:cubicBezTo>
                                  <a:cubicBezTo>
                                    <a:pt x="32267" y="7240"/>
                                    <a:pt x="25028" y="1"/>
                                    <a:pt x="16134"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7" name="Google Shape;1090;p26"/>
                          <wps:cNvSpPr>
                            <a:spLocks/>
                          </wps:cNvSpPr>
                          <wps:spPr bwMode="auto">
                            <a:xfrm>
                              <a:off x="40999" y="9736"/>
                              <a:ext cx="4229" cy="4233"/>
                            </a:xfrm>
                            <a:custGeom>
                              <a:avLst/>
                              <a:gdLst>
                                <a:gd name="T0" fmla="*/ 334 w 13943"/>
                                <a:gd name="T1" fmla="*/ 0 h 13955"/>
                                <a:gd name="T2" fmla="*/ 0 w 13943"/>
                                <a:gd name="T3" fmla="*/ 333 h 13955"/>
                                <a:gd name="T4" fmla="*/ 334 w 13943"/>
                                <a:gd name="T5" fmla="*/ 679 h 13955"/>
                                <a:gd name="T6" fmla="*/ 13264 w 13943"/>
                                <a:gd name="T7" fmla="*/ 13609 h 13955"/>
                                <a:gd name="T8" fmla="*/ 13609 w 13943"/>
                                <a:gd name="T9" fmla="*/ 13954 h 13955"/>
                                <a:gd name="T10" fmla="*/ 13943 w 13943"/>
                                <a:gd name="T11" fmla="*/ 13609 h 13955"/>
                                <a:gd name="T12" fmla="*/ 334 w 13943"/>
                                <a:gd name="T13" fmla="*/ 0 h 13955"/>
                              </a:gdLst>
                              <a:ahLst/>
                              <a:cxnLst>
                                <a:cxn ang="0">
                                  <a:pos x="T0" y="T1"/>
                                </a:cxn>
                                <a:cxn ang="0">
                                  <a:pos x="T2" y="T3"/>
                                </a:cxn>
                                <a:cxn ang="0">
                                  <a:pos x="T4" y="T5"/>
                                </a:cxn>
                                <a:cxn ang="0">
                                  <a:pos x="T6" y="T7"/>
                                </a:cxn>
                                <a:cxn ang="0">
                                  <a:pos x="T8" y="T9"/>
                                </a:cxn>
                                <a:cxn ang="0">
                                  <a:pos x="T10" y="T11"/>
                                </a:cxn>
                                <a:cxn ang="0">
                                  <a:pos x="T12" y="T13"/>
                                </a:cxn>
                              </a:cxnLst>
                              <a:rect l="0" t="0" r="r" b="b"/>
                              <a:pathLst>
                                <a:path w="13943" h="13955" extrusionOk="0">
                                  <a:moveTo>
                                    <a:pt x="334" y="0"/>
                                  </a:moveTo>
                                  <a:cubicBezTo>
                                    <a:pt x="155" y="0"/>
                                    <a:pt x="0" y="155"/>
                                    <a:pt x="0" y="333"/>
                                  </a:cubicBezTo>
                                  <a:cubicBezTo>
                                    <a:pt x="0" y="524"/>
                                    <a:pt x="155" y="679"/>
                                    <a:pt x="334" y="679"/>
                                  </a:cubicBezTo>
                                  <a:cubicBezTo>
                                    <a:pt x="7466" y="679"/>
                                    <a:pt x="13264" y="6477"/>
                                    <a:pt x="13264" y="13609"/>
                                  </a:cubicBezTo>
                                  <a:cubicBezTo>
                                    <a:pt x="13264" y="13799"/>
                                    <a:pt x="13419" y="13954"/>
                                    <a:pt x="13609" y="13954"/>
                                  </a:cubicBezTo>
                                  <a:cubicBezTo>
                                    <a:pt x="13800" y="13954"/>
                                    <a:pt x="13943" y="13799"/>
                                    <a:pt x="13943" y="13609"/>
                                  </a:cubicBezTo>
                                  <a:cubicBezTo>
                                    <a:pt x="13943" y="6108"/>
                                    <a:pt x="7847" y="0"/>
                                    <a:pt x="334" y="0"/>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8" name="Google Shape;1091;p26"/>
                          <wps:cNvSpPr>
                            <a:spLocks/>
                          </wps:cNvSpPr>
                          <wps:spPr bwMode="auto">
                            <a:xfrm>
                              <a:off x="36650" y="13401"/>
                              <a:ext cx="3980" cy="4715"/>
                            </a:xfrm>
                            <a:custGeom>
                              <a:avLst/>
                              <a:gdLst>
                                <a:gd name="T0" fmla="*/ 1301 w 13121"/>
                                <a:gd name="T1" fmla="*/ 0 h 15544"/>
                                <a:gd name="T2" fmla="*/ 965 w 13121"/>
                                <a:gd name="T3" fmla="*/ 301 h 15544"/>
                                <a:gd name="T4" fmla="*/ 12716 w 13121"/>
                                <a:gd name="T5" fmla="*/ 15541 h 15544"/>
                                <a:gd name="T6" fmla="*/ 12761 w 13121"/>
                                <a:gd name="T7" fmla="*/ 15543 h 15544"/>
                                <a:gd name="T8" fmla="*/ 13097 w 13121"/>
                                <a:gd name="T9" fmla="*/ 15243 h 15544"/>
                                <a:gd name="T10" fmla="*/ 12811 w 13121"/>
                                <a:gd name="T11" fmla="*/ 14862 h 15544"/>
                                <a:gd name="T12" fmla="*/ 1643 w 13121"/>
                                <a:gd name="T13" fmla="*/ 384 h 15544"/>
                                <a:gd name="T14" fmla="*/ 1346 w 13121"/>
                                <a:gd name="T15" fmla="*/ 3 h 15544"/>
                                <a:gd name="T16" fmla="*/ 1301 w 13121"/>
                                <a:gd name="T17" fmla="*/ 0 h 15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21" h="15544" extrusionOk="0">
                                  <a:moveTo>
                                    <a:pt x="1301" y="0"/>
                                  </a:moveTo>
                                  <a:cubicBezTo>
                                    <a:pt x="1130" y="0"/>
                                    <a:pt x="987" y="125"/>
                                    <a:pt x="965" y="301"/>
                                  </a:cubicBezTo>
                                  <a:cubicBezTo>
                                    <a:pt x="0" y="7742"/>
                                    <a:pt x="5275" y="14576"/>
                                    <a:pt x="12716" y="15541"/>
                                  </a:cubicBezTo>
                                  <a:cubicBezTo>
                                    <a:pt x="12731" y="15542"/>
                                    <a:pt x="12746" y="15543"/>
                                    <a:pt x="12761" y="15543"/>
                                  </a:cubicBezTo>
                                  <a:cubicBezTo>
                                    <a:pt x="12932" y="15543"/>
                                    <a:pt x="13075" y="15418"/>
                                    <a:pt x="13097" y="15243"/>
                                  </a:cubicBezTo>
                                  <a:cubicBezTo>
                                    <a:pt x="13121" y="15064"/>
                                    <a:pt x="12990" y="14886"/>
                                    <a:pt x="12811" y="14862"/>
                                  </a:cubicBezTo>
                                  <a:cubicBezTo>
                                    <a:pt x="5739" y="13957"/>
                                    <a:pt x="727" y="7456"/>
                                    <a:pt x="1643" y="384"/>
                                  </a:cubicBezTo>
                                  <a:cubicBezTo>
                                    <a:pt x="1667" y="205"/>
                                    <a:pt x="1536" y="27"/>
                                    <a:pt x="1346" y="3"/>
                                  </a:cubicBezTo>
                                  <a:cubicBezTo>
                                    <a:pt x="1331" y="1"/>
                                    <a:pt x="1316" y="0"/>
                                    <a:pt x="1301" y="0"/>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9" name="Google Shape;1092;p26"/>
                          <wps:cNvSpPr>
                            <a:spLocks/>
                          </wps:cNvSpPr>
                          <wps:spPr bwMode="auto">
                            <a:xfrm>
                              <a:off x="37766" y="10534"/>
                              <a:ext cx="6667" cy="6671"/>
                            </a:xfrm>
                            <a:custGeom>
                              <a:avLst/>
                              <a:gdLst>
                                <a:gd name="T0" fmla="*/ 10990 w 21980"/>
                                <a:gd name="T1" fmla="*/ 0 h 21992"/>
                                <a:gd name="T2" fmla="*/ 0 w 21980"/>
                                <a:gd name="T3" fmla="*/ 11002 h 21992"/>
                                <a:gd name="T4" fmla="*/ 10990 w 21980"/>
                                <a:gd name="T5" fmla="*/ 21991 h 21992"/>
                                <a:gd name="T6" fmla="*/ 21979 w 21980"/>
                                <a:gd name="T7" fmla="*/ 11002 h 21992"/>
                                <a:gd name="T8" fmla="*/ 10990 w 21980"/>
                                <a:gd name="T9" fmla="*/ 0 h 21992"/>
                                <a:gd name="T10" fmla="*/ 0 w 21980"/>
                                <a:gd name="T11" fmla="*/ 0 h 21992"/>
                                <a:gd name="T12" fmla="*/ 21980 w 21980"/>
                                <a:gd name="T13" fmla="*/ 21992 h 21992"/>
                              </a:gdLst>
                              <a:ahLst/>
                              <a:cxnLst>
                                <a:cxn ang="0">
                                  <a:pos x="T0" y="T1"/>
                                </a:cxn>
                                <a:cxn ang="0">
                                  <a:pos x="T2" y="T3"/>
                                </a:cxn>
                                <a:cxn ang="0">
                                  <a:pos x="T4" y="T5"/>
                                </a:cxn>
                                <a:cxn ang="0">
                                  <a:pos x="T6" y="T7"/>
                                </a:cxn>
                                <a:cxn ang="0">
                                  <a:pos x="T8" y="T9"/>
                                </a:cxn>
                              </a:cxnLst>
                              <a:rect l="T10" t="T11" r="T12" b="T13"/>
                              <a:pathLst>
                                <a:path w="21980" h="21992" extrusionOk="0">
                                  <a:moveTo>
                                    <a:pt x="10990" y="0"/>
                                  </a:moveTo>
                                  <a:cubicBezTo>
                                    <a:pt x="4918" y="0"/>
                                    <a:pt x="0" y="4930"/>
                                    <a:pt x="0" y="11002"/>
                                  </a:cubicBezTo>
                                  <a:cubicBezTo>
                                    <a:pt x="0" y="17062"/>
                                    <a:pt x="4918" y="21991"/>
                                    <a:pt x="10990" y="21991"/>
                                  </a:cubicBezTo>
                                  <a:cubicBezTo>
                                    <a:pt x="17062" y="21991"/>
                                    <a:pt x="21979" y="17062"/>
                                    <a:pt x="21979" y="11002"/>
                                  </a:cubicBezTo>
                                  <a:cubicBezTo>
                                    <a:pt x="21979" y="4930"/>
                                    <a:pt x="17062" y="0"/>
                                    <a:pt x="10990" y="0"/>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bidi w:val="0"/>
                                  <w:jc w:val="center"/>
                                  <w:rPr>
                                    <w:rFonts w:ascii="Fira Sans Extra Condensed" w:eastAsia="Fira Sans Extra Condensed" w:hAnsi="Fira Sans Extra Condensed" w:cs="Fira Sans Extra Condensed"/>
                                    <w:color w:val="FFFFFF"/>
                                    <w:szCs w:val="28"/>
                                  </w:rPr>
                                </w:pPr>
                                <w:r>
                                  <w:rPr>
                                    <w:rFonts w:ascii="Fira Sans Extra Condensed" w:eastAsia="Fira Sans Extra Condensed" w:hAnsi="Fira Sans Extra Condensed" w:cs="Fira Sans Extra Condensed"/>
                                    <w:color w:val="FFFFFF"/>
                                    <w:szCs w:val="28"/>
                                  </w:rPr>
                                  <w:t>2</w:t>
                                </w:r>
                              </w:p>
                            </w:txbxContent>
                          </wps:txbx>
                          <wps:bodyPr rot="0" vert="horz" wrap="square" lIns="91425" tIns="91425" rIns="91425" bIns="91425" anchor="ctr" anchorCtr="0" upright="1">
                            <a:noAutofit/>
                          </wps:bodyPr>
                        </wps:wsp>
                        <wps:wsp>
                          <wps:cNvPr id="1800" name="Google Shape;1093;p26"/>
                          <wps:cNvSpPr>
                            <a:spLocks/>
                          </wps:cNvSpPr>
                          <wps:spPr bwMode="auto">
                            <a:xfrm>
                              <a:off x="40396" y="20990"/>
                              <a:ext cx="1589" cy="1589"/>
                            </a:xfrm>
                            <a:custGeom>
                              <a:avLst/>
                              <a:gdLst>
                                <a:gd name="T0" fmla="*/ 2619 w 5239"/>
                                <a:gd name="T1" fmla="*/ 489 h 5240"/>
                                <a:gd name="T2" fmla="*/ 4751 w 5239"/>
                                <a:gd name="T3" fmla="*/ 2620 h 5240"/>
                                <a:gd name="T4" fmla="*/ 2619 w 5239"/>
                                <a:gd name="T5" fmla="*/ 4740 h 5240"/>
                                <a:gd name="T6" fmla="*/ 488 w 5239"/>
                                <a:gd name="T7" fmla="*/ 2620 h 5240"/>
                                <a:gd name="T8" fmla="*/ 2619 w 5239"/>
                                <a:gd name="T9" fmla="*/ 489 h 5240"/>
                                <a:gd name="T10" fmla="*/ 2619 w 5239"/>
                                <a:gd name="T11" fmla="*/ 1 h 5240"/>
                                <a:gd name="T12" fmla="*/ 0 w 5239"/>
                                <a:gd name="T13" fmla="*/ 2620 h 5240"/>
                                <a:gd name="T14" fmla="*/ 2619 w 5239"/>
                                <a:gd name="T15" fmla="*/ 5240 h 5240"/>
                                <a:gd name="T16" fmla="*/ 5239 w 5239"/>
                                <a:gd name="T17" fmla="*/ 2620 h 5240"/>
                                <a:gd name="T18" fmla="*/ 2619 w 5239"/>
                                <a:gd name="T19" fmla="*/ 1 h 52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239" h="5240" extrusionOk="0">
                                  <a:moveTo>
                                    <a:pt x="2619" y="489"/>
                                  </a:moveTo>
                                  <a:cubicBezTo>
                                    <a:pt x="3786" y="489"/>
                                    <a:pt x="4751" y="1442"/>
                                    <a:pt x="4751" y="2620"/>
                                  </a:cubicBezTo>
                                  <a:cubicBezTo>
                                    <a:pt x="4751" y="3787"/>
                                    <a:pt x="3786" y="4740"/>
                                    <a:pt x="2619" y="4740"/>
                                  </a:cubicBezTo>
                                  <a:cubicBezTo>
                                    <a:pt x="1441" y="4740"/>
                                    <a:pt x="488" y="3787"/>
                                    <a:pt x="488" y="2620"/>
                                  </a:cubicBezTo>
                                  <a:cubicBezTo>
                                    <a:pt x="488" y="1442"/>
                                    <a:pt x="1441" y="489"/>
                                    <a:pt x="2619" y="489"/>
                                  </a:cubicBezTo>
                                  <a:close/>
                                  <a:moveTo>
                                    <a:pt x="2619" y="1"/>
                                  </a:moveTo>
                                  <a:cubicBezTo>
                                    <a:pt x="1179" y="1"/>
                                    <a:pt x="0" y="1180"/>
                                    <a:pt x="0" y="2620"/>
                                  </a:cubicBezTo>
                                  <a:cubicBezTo>
                                    <a:pt x="0" y="4061"/>
                                    <a:pt x="1179" y="5240"/>
                                    <a:pt x="2619" y="5240"/>
                                  </a:cubicBezTo>
                                  <a:cubicBezTo>
                                    <a:pt x="4060" y="5240"/>
                                    <a:pt x="5239" y="4061"/>
                                    <a:pt x="5239" y="2620"/>
                                  </a:cubicBezTo>
                                  <a:cubicBezTo>
                                    <a:pt x="5239" y="1180"/>
                                    <a:pt x="4060" y="1"/>
                                    <a:pt x="2619"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01" name="Google Shape;1094;p26"/>
                          <wps:cNvSpPr>
                            <a:spLocks/>
                          </wps:cNvSpPr>
                          <wps:spPr bwMode="auto">
                            <a:xfrm>
                              <a:off x="40793" y="21387"/>
                              <a:ext cx="795" cy="795"/>
                            </a:xfrm>
                            <a:custGeom>
                              <a:avLst/>
                              <a:gdLst>
                                <a:gd name="T0" fmla="*/ 1310 w 2621"/>
                                <a:gd name="T1" fmla="*/ 1 h 2620"/>
                                <a:gd name="T2" fmla="*/ 1 w 2621"/>
                                <a:gd name="T3" fmla="*/ 1310 h 2620"/>
                                <a:gd name="T4" fmla="*/ 1310 w 2621"/>
                                <a:gd name="T5" fmla="*/ 2620 h 2620"/>
                                <a:gd name="T6" fmla="*/ 2620 w 2621"/>
                                <a:gd name="T7" fmla="*/ 1310 h 2620"/>
                                <a:gd name="T8" fmla="*/ 1310 w 2621"/>
                                <a:gd name="T9" fmla="*/ 1 h 2620"/>
                              </a:gdLst>
                              <a:ahLst/>
                              <a:cxnLst>
                                <a:cxn ang="0">
                                  <a:pos x="T0" y="T1"/>
                                </a:cxn>
                                <a:cxn ang="0">
                                  <a:pos x="T2" y="T3"/>
                                </a:cxn>
                                <a:cxn ang="0">
                                  <a:pos x="T4" y="T5"/>
                                </a:cxn>
                                <a:cxn ang="0">
                                  <a:pos x="T6" y="T7"/>
                                </a:cxn>
                                <a:cxn ang="0">
                                  <a:pos x="T8" y="T9"/>
                                </a:cxn>
                              </a:cxnLst>
                              <a:rect l="0" t="0" r="r" b="b"/>
                              <a:pathLst>
                                <a:path w="2621" h="2620" extrusionOk="0">
                                  <a:moveTo>
                                    <a:pt x="1310" y="1"/>
                                  </a:moveTo>
                                  <a:cubicBezTo>
                                    <a:pt x="584" y="1"/>
                                    <a:pt x="1" y="584"/>
                                    <a:pt x="1" y="1310"/>
                                  </a:cubicBezTo>
                                  <a:cubicBezTo>
                                    <a:pt x="1" y="2037"/>
                                    <a:pt x="584" y="2620"/>
                                    <a:pt x="1310" y="2620"/>
                                  </a:cubicBezTo>
                                  <a:cubicBezTo>
                                    <a:pt x="2037" y="2620"/>
                                    <a:pt x="2620" y="2037"/>
                                    <a:pt x="2620" y="1310"/>
                                  </a:cubicBezTo>
                                  <a:cubicBezTo>
                                    <a:pt x="2620" y="584"/>
                                    <a:pt x="2037" y="1"/>
                                    <a:pt x="1310"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02" name="Google Shape;1095;p26"/>
                          <wps:cNvSpPr>
                            <a:spLocks/>
                          </wps:cNvSpPr>
                          <wps:spPr bwMode="auto">
                            <a:xfrm>
                              <a:off x="37373" y="21709"/>
                              <a:ext cx="10149" cy="5247"/>
                            </a:xfrm>
                            <a:custGeom>
                              <a:avLst/>
                              <a:gdLst>
                                <a:gd name="T0" fmla="*/ 1810 w 28457"/>
                                <a:gd name="T1" fmla="*/ 0 h 17300"/>
                                <a:gd name="T2" fmla="*/ 0 w 28457"/>
                                <a:gd name="T3" fmla="*/ 1810 h 17300"/>
                                <a:gd name="T4" fmla="*/ 0 w 28457"/>
                                <a:gd name="T5" fmla="*/ 15478 h 17300"/>
                                <a:gd name="T6" fmla="*/ 1810 w 28457"/>
                                <a:gd name="T7" fmla="*/ 17300 h 17300"/>
                                <a:gd name="T8" fmla="*/ 26647 w 28457"/>
                                <a:gd name="T9" fmla="*/ 17300 h 17300"/>
                                <a:gd name="T10" fmla="*/ 28456 w 28457"/>
                                <a:gd name="T11" fmla="*/ 15478 h 17300"/>
                                <a:gd name="T12" fmla="*/ 28456 w 28457"/>
                                <a:gd name="T13" fmla="*/ 1810 h 17300"/>
                                <a:gd name="T14" fmla="*/ 26647 w 28457"/>
                                <a:gd name="T15" fmla="*/ 0 h 17300"/>
                                <a:gd name="T16" fmla="*/ 20967 w 28457"/>
                                <a:gd name="T17" fmla="*/ 0 h 17300"/>
                                <a:gd name="T18" fmla="*/ 20729 w 28457"/>
                                <a:gd name="T19" fmla="*/ 250 h 17300"/>
                                <a:gd name="T20" fmla="*/ 20967 w 28457"/>
                                <a:gd name="T21" fmla="*/ 488 h 17300"/>
                                <a:gd name="T22" fmla="*/ 26647 w 28457"/>
                                <a:gd name="T23" fmla="*/ 488 h 17300"/>
                                <a:gd name="T24" fmla="*/ 27968 w 28457"/>
                                <a:gd name="T25" fmla="*/ 1810 h 17300"/>
                                <a:gd name="T26" fmla="*/ 27968 w 28457"/>
                                <a:gd name="T27" fmla="*/ 15478 h 17300"/>
                                <a:gd name="T28" fmla="*/ 26647 w 28457"/>
                                <a:gd name="T29" fmla="*/ 16800 h 17300"/>
                                <a:gd name="T30" fmla="*/ 1810 w 28457"/>
                                <a:gd name="T31" fmla="*/ 16800 h 17300"/>
                                <a:gd name="T32" fmla="*/ 489 w 28457"/>
                                <a:gd name="T33" fmla="*/ 15478 h 17300"/>
                                <a:gd name="T34" fmla="*/ 489 w 28457"/>
                                <a:gd name="T35" fmla="*/ 1810 h 17300"/>
                                <a:gd name="T36" fmla="*/ 1810 w 28457"/>
                                <a:gd name="T37" fmla="*/ 488 h 17300"/>
                                <a:gd name="T38" fmla="*/ 10097 w 28457"/>
                                <a:gd name="T39" fmla="*/ 488 h 17300"/>
                                <a:gd name="T40" fmla="*/ 10335 w 28457"/>
                                <a:gd name="T41" fmla="*/ 250 h 17300"/>
                                <a:gd name="T42" fmla="*/ 10097 w 28457"/>
                                <a:gd name="T43" fmla="*/ 0 h 17300"/>
                                <a:gd name="T44" fmla="*/ 1810 w 28457"/>
                                <a:gd name="T45" fmla="*/ 0 h 17300"/>
                                <a:gd name="T46" fmla="*/ 0 w 28457"/>
                                <a:gd name="T47" fmla="*/ 0 h 17300"/>
                                <a:gd name="T48" fmla="*/ 28457 w 28457"/>
                                <a:gd name="T49" fmla="*/ 17300 h 17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T46" t="T47" r="T48" b="T49"/>
                              <a:pathLst>
                                <a:path w="28457" h="17300" extrusionOk="0">
                                  <a:moveTo>
                                    <a:pt x="1810" y="0"/>
                                  </a:moveTo>
                                  <a:cubicBezTo>
                                    <a:pt x="810" y="0"/>
                                    <a:pt x="0" y="810"/>
                                    <a:pt x="0" y="1810"/>
                                  </a:cubicBezTo>
                                  <a:lnTo>
                                    <a:pt x="0" y="15478"/>
                                  </a:lnTo>
                                  <a:cubicBezTo>
                                    <a:pt x="0" y="16478"/>
                                    <a:pt x="810" y="17300"/>
                                    <a:pt x="1810" y="17300"/>
                                  </a:cubicBezTo>
                                  <a:lnTo>
                                    <a:pt x="26647" y="17300"/>
                                  </a:lnTo>
                                  <a:cubicBezTo>
                                    <a:pt x="27647" y="17300"/>
                                    <a:pt x="28456" y="16478"/>
                                    <a:pt x="28456" y="15478"/>
                                  </a:cubicBezTo>
                                  <a:lnTo>
                                    <a:pt x="28456" y="1810"/>
                                  </a:lnTo>
                                  <a:cubicBezTo>
                                    <a:pt x="28456" y="810"/>
                                    <a:pt x="27647" y="0"/>
                                    <a:pt x="26647" y="0"/>
                                  </a:cubicBezTo>
                                  <a:lnTo>
                                    <a:pt x="20967" y="0"/>
                                  </a:lnTo>
                                  <a:cubicBezTo>
                                    <a:pt x="20836" y="0"/>
                                    <a:pt x="20729" y="107"/>
                                    <a:pt x="20729" y="250"/>
                                  </a:cubicBezTo>
                                  <a:cubicBezTo>
                                    <a:pt x="20729" y="381"/>
                                    <a:pt x="20836" y="488"/>
                                    <a:pt x="20967" y="488"/>
                                  </a:cubicBezTo>
                                  <a:lnTo>
                                    <a:pt x="26647" y="488"/>
                                  </a:lnTo>
                                  <a:cubicBezTo>
                                    <a:pt x="27385" y="488"/>
                                    <a:pt x="27968" y="1084"/>
                                    <a:pt x="27968" y="1810"/>
                                  </a:cubicBezTo>
                                  <a:lnTo>
                                    <a:pt x="27968" y="15478"/>
                                  </a:lnTo>
                                  <a:cubicBezTo>
                                    <a:pt x="27968" y="16217"/>
                                    <a:pt x="27385" y="16800"/>
                                    <a:pt x="26647" y="16800"/>
                                  </a:cubicBezTo>
                                  <a:lnTo>
                                    <a:pt x="1810" y="16800"/>
                                  </a:lnTo>
                                  <a:cubicBezTo>
                                    <a:pt x="1084" y="16800"/>
                                    <a:pt x="489" y="16217"/>
                                    <a:pt x="489" y="15478"/>
                                  </a:cubicBezTo>
                                  <a:lnTo>
                                    <a:pt x="489" y="1810"/>
                                  </a:lnTo>
                                  <a:cubicBezTo>
                                    <a:pt x="489" y="1084"/>
                                    <a:pt x="1084" y="488"/>
                                    <a:pt x="1810" y="488"/>
                                  </a:cubicBezTo>
                                  <a:lnTo>
                                    <a:pt x="10097" y="488"/>
                                  </a:lnTo>
                                  <a:cubicBezTo>
                                    <a:pt x="10228" y="488"/>
                                    <a:pt x="10335" y="381"/>
                                    <a:pt x="10335" y="250"/>
                                  </a:cubicBezTo>
                                  <a:cubicBezTo>
                                    <a:pt x="10335" y="107"/>
                                    <a:pt x="10228" y="0"/>
                                    <a:pt x="10097" y="0"/>
                                  </a:cubicBezTo>
                                  <a:lnTo>
                                    <a:pt x="1810" y="0"/>
                                  </a:ln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755FDC" w:rsidRDefault="00693FEF" w:rsidP="00A5444F">
                                <w:pPr>
                                  <w:bidi w:val="0"/>
                                  <w:jc w:val="center"/>
                                  <w:rPr>
                                    <w:rFonts w:ascii="Fira Sans Extra Condensed" w:eastAsia="Fira Sans Extra Condensed" w:hAnsi="Fira Sans Extra Condensed" w:cs="Arial"/>
                                    <w:color w:val="000000"/>
                                    <w:szCs w:val="28"/>
                                    <w:lang w:bidi="ar-SY"/>
                                  </w:rPr>
                                </w:pPr>
                                <w:r>
                                  <w:rPr>
                                    <w:rFonts w:ascii="Adobe Arabic" w:eastAsia="Fira Sans Extra Condensed" w:hAnsi="Adobe Arabic" w:cs="Adobe Arabic" w:hint="cs"/>
                                    <w:b/>
                                    <w:bCs/>
                                    <w:color w:val="000000"/>
                                    <w:sz w:val="36"/>
                                    <w:szCs w:val="36"/>
                                    <w:rtl/>
                                    <w:lang w:bidi="ar-SY"/>
                                  </w:rPr>
                                  <w:t>الحساسة</w:t>
                                </w:r>
                              </w:p>
                            </w:txbxContent>
                          </wps:txbx>
                          <wps:bodyPr rot="0" vert="horz" wrap="square" lIns="91425" tIns="91425" rIns="91425" bIns="91425" anchor="ctr" anchorCtr="0" upright="1">
                            <a:noAutofit/>
                          </wps:bodyPr>
                        </wps:wsp>
                        <wps:wsp>
                          <wps:cNvPr id="1803" name="Google Shape;1096;p26"/>
                          <wps:cNvSpPr>
                            <a:spLocks/>
                          </wps:cNvSpPr>
                          <wps:spPr bwMode="auto">
                            <a:xfrm>
                              <a:off x="44318" y="18570"/>
                              <a:ext cx="148" cy="3287"/>
                            </a:xfrm>
                            <a:custGeom>
                              <a:avLst/>
                              <a:gdLst>
                                <a:gd name="T0" fmla="*/ 238 w 489"/>
                                <a:gd name="T1" fmla="*/ 1 h 10836"/>
                                <a:gd name="T2" fmla="*/ 0 w 489"/>
                                <a:gd name="T3" fmla="*/ 251 h 10836"/>
                                <a:gd name="T4" fmla="*/ 0 w 489"/>
                                <a:gd name="T5" fmla="*/ 10597 h 10836"/>
                                <a:gd name="T6" fmla="*/ 238 w 489"/>
                                <a:gd name="T7" fmla="*/ 10835 h 10836"/>
                                <a:gd name="T8" fmla="*/ 488 w 489"/>
                                <a:gd name="T9" fmla="*/ 10597 h 10836"/>
                                <a:gd name="T10" fmla="*/ 488 w 489"/>
                                <a:gd name="T11" fmla="*/ 251 h 10836"/>
                                <a:gd name="T12" fmla="*/ 238 w 489"/>
                                <a:gd name="T13" fmla="*/ 1 h 10836"/>
                              </a:gdLst>
                              <a:ahLst/>
                              <a:cxnLst>
                                <a:cxn ang="0">
                                  <a:pos x="T0" y="T1"/>
                                </a:cxn>
                                <a:cxn ang="0">
                                  <a:pos x="T2" y="T3"/>
                                </a:cxn>
                                <a:cxn ang="0">
                                  <a:pos x="T4" y="T5"/>
                                </a:cxn>
                                <a:cxn ang="0">
                                  <a:pos x="T6" y="T7"/>
                                </a:cxn>
                                <a:cxn ang="0">
                                  <a:pos x="T8" y="T9"/>
                                </a:cxn>
                                <a:cxn ang="0">
                                  <a:pos x="T10" y="T11"/>
                                </a:cxn>
                                <a:cxn ang="0">
                                  <a:pos x="T12" y="T13"/>
                                </a:cxn>
                              </a:cxnLst>
                              <a:rect l="0" t="0" r="r" b="b"/>
                              <a:pathLst>
                                <a:path w="489" h="10836" extrusionOk="0">
                                  <a:moveTo>
                                    <a:pt x="238" y="1"/>
                                  </a:moveTo>
                                  <a:cubicBezTo>
                                    <a:pt x="107" y="1"/>
                                    <a:pt x="0" y="108"/>
                                    <a:pt x="0" y="251"/>
                                  </a:cubicBezTo>
                                  <a:lnTo>
                                    <a:pt x="0" y="10597"/>
                                  </a:lnTo>
                                  <a:cubicBezTo>
                                    <a:pt x="0" y="10728"/>
                                    <a:pt x="107" y="10835"/>
                                    <a:pt x="238" y="10835"/>
                                  </a:cubicBezTo>
                                  <a:cubicBezTo>
                                    <a:pt x="381" y="10835"/>
                                    <a:pt x="488" y="10728"/>
                                    <a:pt x="488" y="10597"/>
                                  </a:cubicBezTo>
                                  <a:lnTo>
                                    <a:pt x="488" y="251"/>
                                  </a:lnTo>
                                  <a:cubicBezTo>
                                    <a:pt x="488" y="108"/>
                                    <a:pt x="381" y="1"/>
                                    <a:pt x="238"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04" name="Google Shape;1097;p26"/>
                          <wps:cNvSpPr txBox="1">
                            <a:spLocks noChangeArrowheads="1"/>
                          </wps:cNvSpPr>
                          <wps:spPr bwMode="auto">
                            <a:xfrm>
                              <a:off x="38478" y="-1747"/>
                              <a:ext cx="12277" cy="1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755FDC" w:rsidRDefault="00693FEF" w:rsidP="00A5444F">
                                <w:pPr>
                                  <w:jc w:val="center"/>
                                  <w:rPr>
                                    <w:rFonts w:ascii="Roboto" w:eastAsia="Roboto" w:hAnsi="Roboto" w:cs="Times New Roman"/>
                                    <w:color w:val="434343"/>
                                    <w:sz w:val="24"/>
                                    <w:szCs w:val="24"/>
                                    <w:lang w:bidi="ar-SY"/>
                                  </w:rPr>
                                </w:pPr>
                                <w:r>
                                  <w:rPr>
                                    <w:rFonts w:ascii="Adobe Arabic" w:eastAsia="Roboto" w:hAnsi="Adobe Arabic" w:cs="Adobe Arabic" w:hint="cs"/>
                                    <w:color w:val="434343"/>
                                    <w:rtl/>
                                    <w:lang w:bidi="ar-SY"/>
                                  </w:rPr>
                                  <w:t>التي تتعلق بسلوك الموظفين أو المتطوعين</w:t>
                                </w:r>
                              </w:p>
                            </w:txbxContent>
                          </wps:txbx>
                          <wps:bodyPr rot="0" vert="horz" wrap="square" lIns="91425" tIns="91425" rIns="91425" bIns="91425" anchor="t" anchorCtr="0" upright="1">
                            <a:noAutofit/>
                          </wps:bodyPr>
                        </wps:wsp>
                      </wpg:grpSp>
                      <wpg:grpSp>
                        <wpg:cNvPr id="1805" name="Google Shape;1098;p26"/>
                        <wpg:cNvGrpSpPr>
                          <a:grpSpLocks/>
                        </wpg:cNvGrpSpPr>
                        <wpg:grpSpPr bwMode="auto">
                          <a:xfrm>
                            <a:off x="53150" y="866"/>
                            <a:ext cx="13907" cy="27054"/>
                            <a:chOff x="53150" y="866"/>
                            <a:chExt cx="13906" cy="27054"/>
                          </a:xfrm>
                        </wpg:grpSpPr>
                        <wps:wsp>
                          <wps:cNvPr id="1806" name="Google Shape;1099;p26"/>
                          <wps:cNvSpPr>
                            <a:spLocks/>
                          </wps:cNvSpPr>
                          <wps:spPr bwMode="auto">
                            <a:xfrm>
                              <a:off x="55793" y="18758"/>
                              <a:ext cx="148" cy="7667"/>
                            </a:xfrm>
                            <a:custGeom>
                              <a:avLst/>
                              <a:gdLst>
                                <a:gd name="T0" fmla="*/ 0 w 489"/>
                                <a:gd name="T1" fmla="*/ 1 h 25278"/>
                                <a:gd name="T2" fmla="*/ 0 w 489"/>
                                <a:gd name="T3" fmla="*/ 25278 h 25278"/>
                                <a:gd name="T4" fmla="*/ 489 w 489"/>
                                <a:gd name="T5" fmla="*/ 25278 h 25278"/>
                                <a:gd name="T6" fmla="*/ 489 w 489"/>
                                <a:gd name="T7" fmla="*/ 1 h 25278"/>
                                <a:gd name="T8" fmla="*/ 0 w 489"/>
                                <a:gd name="T9" fmla="*/ 1 h 25278"/>
                              </a:gdLst>
                              <a:ahLst/>
                              <a:cxnLst>
                                <a:cxn ang="0">
                                  <a:pos x="T0" y="T1"/>
                                </a:cxn>
                                <a:cxn ang="0">
                                  <a:pos x="T2" y="T3"/>
                                </a:cxn>
                                <a:cxn ang="0">
                                  <a:pos x="T4" y="T5"/>
                                </a:cxn>
                                <a:cxn ang="0">
                                  <a:pos x="T6" y="T7"/>
                                </a:cxn>
                                <a:cxn ang="0">
                                  <a:pos x="T8" y="T9"/>
                                </a:cxn>
                              </a:cxnLst>
                              <a:rect l="0" t="0" r="r" b="b"/>
                              <a:pathLst>
                                <a:path w="489" h="25278" extrusionOk="0">
                                  <a:moveTo>
                                    <a:pt x="0" y="1"/>
                                  </a:moveTo>
                                  <a:lnTo>
                                    <a:pt x="0" y="25278"/>
                                  </a:lnTo>
                                  <a:lnTo>
                                    <a:pt x="489" y="25278"/>
                                  </a:lnTo>
                                  <a:lnTo>
                                    <a:pt x="489" y="1"/>
                                  </a:lnTo>
                                  <a:lnTo>
                                    <a:pt x="0" y="1"/>
                                  </a:ln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07" name="Google Shape;1100;p26"/>
                          <wps:cNvSpPr>
                            <a:spLocks/>
                          </wps:cNvSpPr>
                          <wps:spPr bwMode="auto">
                            <a:xfrm>
                              <a:off x="55071" y="26331"/>
                              <a:ext cx="1589" cy="1589"/>
                            </a:xfrm>
                            <a:custGeom>
                              <a:avLst/>
                              <a:gdLst>
                                <a:gd name="T0" fmla="*/ 2620 w 5239"/>
                                <a:gd name="T1" fmla="*/ 488 h 5239"/>
                                <a:gd name="T2" fmla="*/ 4751 w 5239"/>
                                <a:gd name="T3" fmla="*/ 2620 h 5239"/>
                                <a:gd name="T4" fmla="*/ 2620 w 5239"/>
                                <a:gd name="T5" fmla="*/ 4751 h 5239"/>
                                <a:gd name="T6" fmla="*/ 500 w 5239"/>
                                <a:gd name="T7" fmla="*/ 2620 h 5239"/>
                                <a:gd name="T8" fmla="*/ 2620 w 5239"/>
                                <a:gd name="T9" fmla="*/ 488 h 5239"/>
                                <a:gd name="T10" fmla="*/ 2620 w 5239"/>
                                <a:gd name="T11" fmla="*/ 0 h 5239"/>
                                <a:gd name="T12" fmla="*/ 0 w 5239"/>
                                <a:gd name="T13" fmla="*/ 2620 h 5239"/>
                                <a:gd name="T14" fmla="*/ 2620 w 5239"/>
                                <a:gd name="T15" fmla="*/ 5239 h 5239"/>
                                <a:gd name="T16" fmla="*/ 5239 w 5239"/>
                                <a:gd name="T17" fmla="*/ 2620 h 5239"/>
                                <a:gd name="T18" fmla="*/ 2620 w 5239"/>
                                <a:gd name="T19" fmla="*/ 0 h 52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239" h="5239" extrusionOk="0">
                                  <a:moveTo>
                                    <a:pt x="2620" y="488"/>
                                  </a:moveTo>
                                  <a:cubicBezTo>
                                    <a:pt x="3798" y="488"/>
                                    <a:pt x="4751" y="1453"/>
                                    <a:pt x="4751" y="2620"/>
                                  </a:cubicBezTo>
                                  <a:cubicBezTo>
                                    <a:pt x="4751" y="3798"/>
                                    <a:pt x="3798" y="4751"/>
                                    <a:pt x="2620" y="4751"/>
                                  </a:cubicBezTo>
                                  <a:cubicBezTo>
                                    <a:pt x="1453" y="4751"/>
                                    <a:pt x="500" y="3798"/>
                                    <a:pt x="500" y="2620"/>
                                  </a:cubicBezTo>
                                  <a:cubicBezTo>
                                    <a:pt x="500" y="1453"/>
                                    <a:pt x="1453" y="488"/>
                                    <a:pt x="2620" y="488"/>
                                  </a:cubicBezTo>
                                  <a:close/>
                                  <a:moveTo>
                                    <a:pt x="2620" y="0"/>
                                  </a:moveTo>
                                  <a:cubicBezTo>
                                    <a:pt x="1179" y="0"/>
                                    <a:pt x="0" y="1179"/>
                                    <a:pt x="0" y="2620"/>
                                  </a:cubicBezTo>
                                  <a:cubicBezTo>
                                    <a:pt x="0" y="4060"/>
                                    <a:pt x="1179" y="5239"/>
                                    <a:pt x="2620" y="5239"/>
                                  </a:cubicBezTo>
                                  <a:cubicBezTo>
                                    <a:pt x="4060" y="5239"/>
                                    <a:pt x="5239" y="4060"/>
                                    <a:pt x="5239" y="2620"/>
                                  </a:cubicBezTo>
                                  <a:cubicBezTo>
                                    <a:pt x="5239" y="1179"/>
                                    <a:pt x="4060" y="0"/>
                                    <a:pt x="2620" y="0"/>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08" name="Google Shape;1101;p26"/>
                          <wps:cNvSpPr>
                            <a:spLocks/>
                          </wps:cNvSpPr>
                          <wps:spPr bwMode="auto">
                            <a:xfrm>
                              <a:off x="55468" y="26728"/>
                              <a:ext cx="795" cy="795"/>
                            </a:xfrm>
                            <a:custGeom>
                              <a:avLst/>
                              <a:gdLst>
                                <a:gd name="T0" fmla="*/ 1311 w 2621"/>
                                <a:gd name="T1" fmla="*/ 1 h 2621"/>
                                <a:gd name="T2" fmla="*/ 1 w 2621"/>
                                <a:gd name="T3" fmla="*/ 1311 h 2621"/>
                                <a:gd name="T4" fmla="*/ 1311 w 2621"/>
                                <a:gd name="T5" fmla="*/ 2620 h 2621"/>
                                <a:gd name="T6" fmla="*/ 2620 w 2621"/>
                                <a:gd name="T7" fmla="*/ 1311 h 2621"/>
                                <a:gd name="T8" fmla="*/ 1311 w 2621"/>
                                <a:gd name="T9" fmla="*/ 1 h 2621"/>
                              </a:gdLst>
                              <a:ahLst/>
                              <a:cxnLst>
                                <a:cxn ang="0">
                                  <a:pos x="T0" y="T1"/>
                                </a:cxn>
                                <a:cxn ang="0">
                                  <a:pos x="T2" y="T3"/>
                                </a:cxn>
                                <a:cxn ang="0">
                                  <a:pos x="T4" y="T5"/>
                                </a:cxn>
                                <a:cxn ang="0">
                                  <a:pos x="T6" y="T7"/>
                                </a:cxn>
                                <a:cxn ang="0">
                                  <a:pos x="T8" y="T9"/>
                                </a:cxn>
                              </a:cxnLst>
                              <a:rect l="0" t="0" r="r" b="b"/>
                              <a:pathLst>
                                <a:path w="2621" h="2621" extrusionOk="0">
                                  <a:moveTo>
                                    <a:pt x="1311" y="1"/>
                                  </a:moveTo>
                                  <a:cubicBezTo>
                                    <a:pt x="584" y="1"/>
                                    <a:pt x="1" y="584"/>
                                    <a:pt x="1" y="1311"/>
                                  </a:cubicBezTo>
                                  <a:cubicBezTo>
                                    <a:pt x="1" y="2037"/>
                                    <a:pt x="584" y="2620"/>
                                    <a:pt x="1311" y="2620"/>
                                  </a:cubicBezTo>
                                  <a:cubicBezTo>
                                    <a:pt x="2037" y="2620"/>
                                    <a:pt x="2620" y="2037"/>
                                    <a:pt x="2620" y="1311"/>
                                  </a:cubicBezTo>
                                  <a:cubicBezTo>
                                    <a:pt x="2620" y="584"/>
                                    <a:pt x="2037" y="1"/>
                                    <a:pt x="1311" y="1"/>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09" name="Google Shape;1102;p26"/>
                          <wps:cNvSpPr>
                            <a:spLocks/>
                          </wps:cNvSpPr>
                          <wps:spPr bwMode="auto">
                            <a:xfrm>
                              <a:off x="61788" y="8920"/>
                              <a:ext cx="2929" cy="5049"/>
                            </a:xfrm>
                            <a:custGeom>
                              <a:avLst/>
                              <a:gdLst>
                                <a:gd name="T0" fmla="*/ 384 w 9657"/>
                                <a:gd name="T1" fmla="*/ 1 h 16648"/>
                                <a:gd name="T2" fmla="*/ 96 w 9657"/>
                                <a:gd name="T3" fmla="*/ 157 h 16648"/>
                                <a:gd name="T4" fmla="*/ 203 w 9657"/>
                                <a:gd name="T5" fmla="*/ 621 h 16648"/>
                                <a:gd name="T6" fmla="*/ 8978 w 9657"/>
                                <a:gd name="T7" fmla="*/ 16302 h 16648"/>
                                <a:gd name="T8" fmla="*/ 9311 w 9657"/>
                                <a:gd name="T9" fmla="*/ 16647 h 16648"/>
                                <a:gd name="T10" fmla="*/ 9657 w 9657"/>
                                <a:gd name="T11" fmla="*/ 16302 h 16648"/>
                                <a:gd name="T12" fmla="*/ 560 w 9657"/>
                                <a:gd name="T13" fmla="*/ 50 h 16648"/>
                                <a:gd name="T14" fmla="*/ 384 w 9657"/>
                                <a:gd name="T15" fmla="*/ 1 h 1664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9657" h="16648" extrusionOk="0">
                                  <a:moveTo>
                                    <a:pt x="384" y="1"/>
                                  </a:moveTo>
                                  <a:cubicBezTo>
                                    <a:pt x="271" y="1"/>
                                    <a:pt x="158" y="56"/>
                                    <a:pt x="96" y="157"/>
                                  </a:cubicBezTo>
                                  <a:cubicBezTo>
                                    <a:pt x="1" y="324"/>
                                    <a:pt x="48" y="526"/>
                                    <a:pt x="203" y="621"/>
                                  </a:cubicBezTo>
                                  <a:cubicBezTo>
                                    <a:pt x="5704" y="4003"/>
                                    <a:pt x="8978" y="9861"/>
                                    <a:pt x="8978" y="16302"/>
                                  </a:cubicBezTo>
                                  <a:cubicBezTo>
                                    <a:pt x="8978" y="16492"/>
                                    <a:pt x="9133" y="16647"/>
                                    <a:pt x="9311" y="16647"/>
                                  </a:cubicBezTo>
                                  <a:cubicBezTo>
                                    <a:pt x="9502" y="16647"/>
                                    <a:pt x="9657" y="16492"/>
                                    <a:pt x="9657" y="16302"/>
                                  </a:cubicBezTo>
                                  <a:cubicBezTo>
                                    <a:pt x="9657" y="9623"/>
                                    <a:pt x="6252" y="3550"/>
                                    <a:pt x="560" y="50"/>
                                  </a:cubicBezTo>
                                  <a:cubicBezTo>
                                    <a:pt x="506" y="17"/>
                                    <a:pt x="445" y="1"/>
                                    <a:pt x="384" y="1"/>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0" name="Google Shape;1103;p26"/>
                          <wps:cNvSpPr>
                            <a:spLocks/>
                          </wps:cNvSpPr>
                          <wps:spPr bwMode="auto">
                            <a:xfrm>
                              <a:off x="53150" y="8920"/>
                              <a:ext cx="2928" cy="9889"/>
                            </a:xfrm>
                            <a:custGeom>
                              <a:avLst/>
                              <a:gdLst>
                                <a:gd name="T0" fmla="*/ 9272 w 9656"/>
                                <a:gd name="T1" fmla="*/ 1 h 32602"/>
                                <a:gd name="T2" fmla="*/ 9096 w 9656"/>
                                <a:gd name="T3" fmla="*/ 50 h 32602"/>
                                <a:gd name="T4" fmla="*/ 0 w 9656"/>
                                <a:gd name="T5" fmla="*/ 16302 h 32602"/>
                                <a:gd name="T6" fmla="*/ 9096 w 9656"/>
                                <a:gd name="T7" fmla="*/ 32554 h 32602"/>
                                <a:gd name="T8" fmla="*/ 9275 w 9656"/>
                                <a:gd name="T9" fmla="*/ 32602 h 32602"/>
                                <a:gd name="T10" fmla="*/ 9561 w 9656"/>
                                <a:gd name="T11" fmla="*/ 32447 h 32602"/>
                                <a:gd name="T12" fmla="*/ 9454 w 9656"/>
                                <a:gd name="T13" fmla="*/ 31982 h 32602"/>
                                <a:gd name="T14" fmla="*/ 679 w 9656"/>
                                <a:gd name="T15" fmla="*/ 16302 h 32602"/>
                                <a:gd name="T16" fmla="*/ 9454 w 9656"/>
                                <a:gd name="T17" fmla="*/ 621 h 32602"/>
                                <a:gd name="T18" fmla="*/ 9561 w 9656"/>
                                <a:gd name="T19" fmla="*/ 157 h 32602"/>
                                <a:gd name="T20" fmla="*/ 9272 w 9656"/>
                                <a:gd name="T21" fmla="*/ 1 h 326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656" h="32602" extrusionOk="0">
                                  <a:moveTo>
                                    <a:pt x="9272" y="1"/>
                                  </a:moveTo>
                                  <a:cubicBezTo>
                                    <a:pt x="9212" y="1"/>
                                    <a:pt x="9150" y="17"/>
                                    <a:pt x="9096" y="50"/>
                                  </a:cubicBezTo>
                                  <a:cubicBezTo>
                                    <a:pt x="3393" y="3550"/>
                                    <a:pt x="0" y="9623"/>
                                    <a:pt x="0" y="16302"/>
                                  </a:cubicBezTo>
                                  <a:cubicBezTo>
                                    <a:pt x="0" y="22981"/>
                                    <a:pt x="3393" y="29053"/>
                                    <a:pt x="9096" y="32554"/>
                                  </a:cubicBezTo>
                                  <a:cubicBezTo>
                                    <a:pt x="9144" y="32590"/>
                                    <a:pt x="9215" y="32602"/>
                                    <a:pt x="9275" y="32602"/>
                                  </a:cubicBezTo>
                                  <a:cubicBezTo>
                                    <a:pt x="9382" y="32602"/>
                                    <a:pt x="9501" y="32554"/>
                                    <a:pt x="9561" y="32447"/>
                                  </a:cubicBezTo>
                                  <a:cubicBezTo>
                                    <a:pt x="9656" y="32292"/>
                                    <a:pt x="9608" y="32078"/>
                                    <a:pt x="9454" y="31982"/>
                                  </a:cubicBezTo>
                                  <a:cubicBezTo>
                                    <a:pt x="3953" y="28601"/>
                                    <a:pt x="679" y="22743"/>
                                    <a:pt x="679" y="16302"/>
                                  </a:cubicBezTo>
                                  <a:cubicBezTo>
                                    <a:pt x="679" y="9861"/>
                                    <a:pt x="3953" y="4003"/>
                                    <a:pt x="9454" y="621"/>
                                  </a:cubicBezTo>
                                  <a:cubicBezTo>
                                    <a:pt x="9608" y="526"/>
                                    <a:pt x="9656" y="324"/>
                                    <a:pt x="9561" y="157"/>
                                  </a:cubicBezTo>
                                  <a:cubicBezTo>
                                    <a:pt x="9499" y="56"/>
                                    <a:pt x="9386" y="1"/>
                                    <a:pt x="9272" y="1"/>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1" name="Google Shape;1104;p26"/>
                          <wps:cNvSpPr>
                            <a:spLocks/>
                          </wps:cNvSpPr>
                          <wps:spPr bwMode="auto">
                            <a:xfrm>
                              <a:off x="61788" y="13763"/>
                              <a:ext cx="2929" cy="5046"/>
                            </a:xfrm>
                            <a:custGeom>
                              <a:avLst/>
                              <a:gdLst>
                                <a:gd name="T0" fmla="*/ 9311 w 9657"/>
                                <a:gd name="T1" fmla="*/ 1 h 16634"/>
                                <a:gd name="T2" fmla="*/ 8978 w 9657"/>
                                <a:gd name="T3" fmla="*/ 334 h 16634"/>
                                <a:gd name="T4" fmla="*/ 203 w 9657"/>
                                <a:gd name="T5" fmla="*/ 16014 h 16634"/>
                                <a:gd name="T6" fmla="*/ 96 w 9657"/>
                                <a:gd name="T7" fmla="*/ 16479 h 16634"/>
                                <a:gd name="T8" fmla="*/ 382 w 9657"/>
                                <a:gd name="T9" fmla="*/ 16634 h 16634"/>
                                <a:gd name="T10" fmla="*/ 560 w 9657"/>
                                <a:gd name="T11" fmla="*/ 16586 h 16634"/>
                                <a:gd name="T12" fmla="*/ 9657 w 9657"/>
                                <a:gd name="T13" fmla="*/ 334 h 16634"/>
                                <a:gd name="T14" fmla="*/ 9311 w 9657"/>
                                <a:gd name="T15" fmla="*/ 1 h 1663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9657" h="16634" extrusionOk="0">
                                  <a:moveTo>
                                    <a:pt x="9311" y="1"/>
                                  </a:moveTo>
                                  <a:cubicBezTo>
                                    <a:pt x="9133" y="1"/>
                                    <a:pt x="8978" y="143"/>
                                    <a:pt x="8978" y="334"/>
                                  </a:cubicBezTo>
                                  <a:cubicBezTo>
                                    <a:pt x="8978" y="6775"/>
                                    <a:pt x="5704" y="12633"/>
                                    <a:pt x="203" y="16014"/>
                                  </a:cubicBezTo>
                                  <a:cubicBezTo>
                                    <a:pt x="48" y="16110"/>
                                    <a:pt x="1" y="16324"/>
                                    <a:pt x="96" y="16479"/>
                                  </a:cubicBezTo>
                                  <a:cubicBezTo>
                                    <a:pt x="167" y="16586"/>
                                    <a:pt x="275" y="16634"/>
                                    <a:pt x="382" y="16634"/>
                                  </a:cubicBezTo>
                                  <a:cubicBezTo>
                                    <a:pt x="441" y="16634"/>
                                    <a:pt x="513" y="16622"/>
                                    <a:pt x="560" y="16586"/>
                                  </a:cubicBezTo>
                                  <a:cubicBezTo>
                                    <a:pt x="6252" y="13085"/>
                                    <a:pt x="9657" y="7013"/>
                                    <a:pt x="9657" y="334"/>
                                  </a:cubicBezTo>
                                  <a:cubicBezTo>
                                    <a:pt x="9657" y="143"/>
                                    <a:pt x="9502" y="1"/>
                                    <a:pt x="9311" y="1"/>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2" name="Google Shape;1105;p26"/>
                          <wps:cNvSpPr>
                            <a:spLocks/>
                          </wps:cNvSpPr>
                          <wps:spPr bwMode="auto">
                            <a:xfrm>
                              <a:off x="54038" y="8971"/>
                              <a:ext cx="9791" cy="9787"/>
                            </a:xfrm>
                            <a:custGeom>
                              <a:avLst/>
                              <a:gdLst>
                                <a:gd name="T0" fmla="*/ 16134 w 32279"/>
                                <a:gd name="T1" fmla="*/ 334 h 32267"/>
                                <a:gd name="T2" fmla="*/ 31934 w 32279"/>
                                <a:gd name="T3" fmla="*/ 16134 h 32267"/>
                                <a:gd name="T4" fmla="*/ 16134 w 32279"/>
                                <a:gd name="T5" fmla="*/ 31933 h 32267"/>
                                <a:gd name="T6" fmla="*/ 346 w 32279"/>
                                <a:gd name="T7" fmla="*/ 16134 h 32267"/>
                                <a:gd name="T8" fmla="*/ 16134 w 32279"/>
                                <a:gd name="T9" fmla="*/ 334 h 32267"/>
                                <a:gd name="T10" fmla="*/ 16134 w 32279"/>
                                <a:gd name="T11" fmla="*/ 1 h 32267"/>
                                <a:gd name="T12" fmla="*/ 1 w 32279"/>
                                <a:gd name="T13" fmla="*/ 16134 h 32267"/>
                                <a:gd name="T14" fmla="*/ 16134 w 32279"/>
                                <a:gd name="T15" fmla="*/ 32267 h 32267"/>
                                <a:gd name="T16" fmla="*/ 32279 w 32279"/>
                                <a:gd name="T17" fmla="*/ 16134 h 32267"/>
                                <a:gd name="T18" fmla="*/ 16134 w 32279"/>
                                <a:gd name="T19" fmla="*/ 1 h 32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2279" h="32267" extrusionOk="0">
                                  <a:moveTo>
                                    <a:pt x="16134" y="334"/>
                                  </a:moveTo>
                                  <a:cubicBezTo>
                                    <a:pt x="24849" y="334"/>
                                    <a:pt x="31934" y="7430"/>
                                    <a:pt x="31934" y="16134"/>
                                  </a:cubicBezTo>
                                  <a:cubicBezTo>
                                    <a:pt x="31934" y="24849"/>
                                    <a:pt x="24849" y="31933"/>
                                    <a:pt x="16134" y="31933"/>
                                  </a:cubicBezTo>
                                  <a:cubicBezTo>
                                    <a:pt x="7430" y="31933"/>
                                    <a:pt x="346" y="24849"/>
                                    <a:pt x="346" y="16134"/>
                                  </a:cubicBezTo>
                                  <a:cubicBezTo>
                                    <a:pt x="346" y="7430"/>
                                    <a:pt x="7430" y="334"/>
                                    <a:pt x="16134" y="334"/>
                                  </a:cubicBezTo>
                                  <a:close/>
                                  <a:moveTo>
                                    <a:pt x="16134" y="1"/>
                                  </a:moveTo>
                                  <a:cubicBezTo>
                                    <a:pt x="7240" y="1"/>
                                    <a:pt x="1" y="7240"/>
                                    <a:pt x="1" y="16134"/>
                                  </a:cubicBezTo>
                                  <a:cubicBezTo>
                                    <a:pt x="1" y="25028"/>
                                    <a:pt x="7240" y="32267"/>
                                    <a:pt x="16134" y="32267"/>
                                  </a:cubicBezTo>
                                  <a:cubicBezTo>
                                    <a:pt x="25040" y="32267"/>
                                    <a:pt x="32279" y="25028"/>
                                    <a:pt x="32279" y="16134"/>
                                  </a:cubicBezTo>
                                  <a:cubicBezTo>
                                    <a:pt x="32279" y="7240"/>
                                    <a:pt x="25040" y="1"/>
                                    <a:pt x="16134" y="1"/>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3" name="Google Shape;1106;p26"/>
                          <wps:cNvSpPr>
                            <a:spLocks/>
                          </wps:cNvSpPr>
                          <wps:spPr bwMode="auto">
                            <a:xfrm>
                              <a:off x="58830" y="9736"/>
                              <a:ext cx="4233" cy="4233"/>
                            </a:xfrm>
                            <a:custGeom>
                              <a:avLst/>
                              <a:gdLst>
                                <a:gd name="T0" fmla="*/ 334 w 13955"/>
                                <a:gd name="T1" fmla="*/ 0 h 13955"/>
                                <a:gd name="T2" fmla="*/ 1 w 13955"/>
                                <a:gd name="T3" fmla="*/ 333 h 13955"/>
                                <a:gd name="T4" fmla="*/ 334 w 13955"/>
                                <a:gd name="T5" fmla="*/ 679 h 13955"/>
                                <a:gd name="T6" fmla="*/ 13276 w 13955"/>
                                <a:gd name="T7" fmla="*/ 13609 h 13955"/>
                                <a:gd name="T8" fmla="*/ 13609 w 13955"/>
                                <a:gd name="T9" fmla="*/ 13954 h 13955"/>
                                <a:gd name="T10" fmla="*/ 13955 w 13955"/>
                                <a:gd name="T11" fmla="*/ 13609 h 13955"/>
                                <a:gd name="T12" fmla="*/ 334 w 13955"/>
                                <a:gd name="T13" fmla="*/ 0 h 13955"/>
                              </a:gdLst>
                              <a:ahLst/>
                              <a:cxnLst>
                                <a:cxn ang="0">
                                  <a:pos x="T0" y="T1"/>
                                </a:cxn>
                                <a:cxn ang="0">
                                  <a:pos x="T2" y="T3"/>
                                </a:cxn>
                                <a:cxn ang="0">
                                  <a:pos x="T4" y="T5"/>
                                </a:cxn>
                                <a:cxn ang="0">
                                  <a:pos x="T6" y="T7"/>
                                </a:cxn>
                                <a:cxn ang="0">
                                  <a:pos x="T8" y="T9"/>
                                </a:cxn>
                                <a:cxn ang="0">
                                  <a:pos x="T10" y="T11"/>
                                </a:cxn>
                                <a:cxn ang="0">
                                  <a:pos x="T12" y="T13"/>
                                </a:cxn>
                              </a:cxnLst>
                              <a:rect l="0" t="0" r="r" b="b"/>
                              <a:pathLst>
                                <a:path w="13955" h="13955" extrusionOk="0">
                                  <a:moveTo>
                                    <a:pt x="334" y="0"/>
                                  </a:moveTo>
                                  <a:cubicBezTo>
                                    <a:pt x="155" y="0"/>
                                    <a:pt x="1" y="155"/>
                                    <a:pt x="1" y="333"/>
                                  </a:cubicBezTo>
                                  <a:cubicBezTo>
                                    <a:pt x="1" y="524"/>
                                    <a:pt x="155" y="679"/>
                                    <a:pt x="334" y="679"/>
                                  </a:cubicBezTo>
                                  <a:cubicBezTo>
                                    <a:pt x="7466" y="679"/>
                                    <a:pt x="13276" y="6477"/>
                                    <a:pt x="13276" y="13609"/>
                                  </a:cubicBezTo>
                                  <a:cubicBezTo>
                                    <a:pt x="13276" y="13799"/>
                                    <a:pt x="13419" y="13954"/>
                                    <a:pt x="13609" y="13954"/>
                                  </a:cubicBezTo>
                                  <a:cubicBezTo>
                                    <a:pt x="13800" y="13954"/>
                                    <a:pt x="13955" y="13799"/>
                                    <a:pt x="13955" y="13609"/>
                                  </a:cubicBezTo>
                                  <a:cubicBezTo>
                                    <a:pt x="13955" y="6108"/>
                                    <a:pt x="7847" y="0"/>
                                    <a:pt x="334" y="0"/>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4" name="Google Shape;1107;p26"/>
                          <wps:cNvSpPr>
                            <a:spLocks/>
                          </wps:cNvSpPr>
                          <wps:spPr bwMode="auto">
                            <a:xfrm>
                              <a:off x="54486" y="13401"/>
                              <a:ext cx="3980" cy="4715"/>
                            </a:xfrm>
                            <a:custGeom>
                              <a:avLst/>
                              <a:gdLst>
                                <a:gd name="T0" fmla="*/ 1292 w 13122"/>
                                <a:gd name="T1" fmla="*/ 0 h 15544"/>
                                <a:gd name="T2" fmla="*/ 953 w 13122"/>
                                <a:gd name="T3" fmla="*/ 301 h 15544"/>
                                <a:gd name="T4" fmla="*/ 12716 w 13122"/>
                                <a:gd name="T5" fmla="*/ 15541 h 15544"/>
                                <a:gd name="T6" fmla="*/ 12758 w 13122"/>
                                <a:gd name="T7" fmla="*/ 15543 h 15544"/>
                                <a:gd name="T8" fmla="*/ 13097 w 13122"/>
                                <a:gd name="T9" fmla="*/ 15243 h 15544"/>
                                <a:gd name="T10" fmla="*/ 12800 w 13122"/>
                                <a:gd name="T11" fmla="*/ 14862 h 15544"/>
                                <a:gd name="T12" fmla="*/ 1632 w 13122"/>
                                <a:gd name="T13" fmla="*/ 384 h 15544"/>
                                <a:gd name="T14" fmla="*/ 1334 w 13122"/>
                                <a:gd name="T15" fmla="*/ 3 h 15544"/>
                                <a:gd name="T16" fmla="*/ 1292 w 13122"/>
                                <a:gd name="T17" fmla="*/ 0 h 15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22" h="15544" extrusionOk="0">
                                  <a:moveTo>
                                    <a:pt x="1292" y="0"/>
                                  </a:moveTo>
                                  <a:cubicBezTo>
                                    <a:pt x="1128" y="0"/>
                                    <a:pt x="975" y="125"/>
                                    <a:pt x="953" y="301"/>
                                  </a:cubicBezTo>
                                  <a:cubicBezTo>
                                    <a:pt x="0" y="7742"/>
                                    <a:pt x="5275" y="14576"/>
                                    <a:pt x="12716" y="15541"/>
                                  </a:cubicBezTo>
                                  <a:cubicBezTo>
                                    <a:pt x="12730" y="15542"/>
                                    <a:pt x="12744" y="15543"/>
                                    <a:pt x="12758" y="15543"/>
                                  </a:cubicBezTo>
                                  <a:cubicBezTo>
                                    <a:pt x="12920" y="15543"/>
                                    <a:pt x="13064" y="15418"/>
                                    <a:pt x="13097" y="15243"/>
                                  </a:cubicBezTo>
                                  <a:cubicBezTo>
                                    <a:pt x="13121" y="15064"/>
                                    <a:pt x="12990" y="14886"/>
                                    <a:pt x="12800" y="14862"/>
                                  </a:cubicBezTo>
                                  <a:cubicBezTo>
                                    <a:pt x="5727" y="13957"/>
                                    <a:pt x="715" y="7456"/>
                                    <a:pt x="1632" y="384"/>
                                  </a:cubicBezTo>
                                  <a:cubicBezTo>
                                    <a:pt x="1655" y="205"/>
                                    <a:pt x="1524" y="27"/>
                                    <a:pt x="1334" y="3"/>
                                  </a:cubicBezTo>
                                  <a:cubicBezTo>
                                    <a:pt x="1320" y="1"/>
                                    <a:pt x="1306" y="0"/>
                                    <a:pt x="1292" y="0"/>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5" name="Google Shape;1108;p26"/>
                          <wps:cNvSpPr>
                            <a:spLocks/>
                          </wps:cNvSpPr>
                          <wps:spPr bwMode="auto">
                            <a:xfrm>
                              <a:off x="55598" y="10534"/>
                              <a:ext cx="6667" cy="6671"/>
                            </a:xfrm>
                            <a:custGeom>
                              <a:avLst/>
                              <a:gdLst>
                                <a:gd name="T0" fmla="*/ 10990 w 21980"/>
                                <a:gd name="T1" fmla="*/ 0 h 21992"/>
                                <a:gd name="T2" fmla="*/ 0 w 21980"/>
                                <a:gd name="T3" fmla="*/ 11002 h 21992"/>
                                <a:gd name="T4" fmla="*/ 10990 w 21980"/>
                                <a:gd name="T5" fmla="*/ 21991 h 21992"/>
                                <a:gd name="T6" fmla="*/ 21979 w 21980"/>
                                <a:gd name="T7" fmla="*/ 11002 h 21992"/>
                                <a:gd name="T8" fmla="*/ 10990 w 21980"/>
                                <a:gd name="T9" fmla="*/ 0 h 21992"/>
                                <a:gd name="T10" fmla="*/ 0 w 21980"/>
                                <a:gd name="T11" fmla="*/ 0 h 21992"/>
                                <a:gd name="T12" fmla="*/ 21980 w 21980"/>
                                <a:gd name="T13" fmla="*/ 21992 h 21992"/>
                              </a:gdLst>
                              <a:ahLst/>
                              <a:cxnLst>
                                <a:cxn ang="0">
                                  <a:pos x="T0" y="T1"/>
                                </a:cxn>
                                <a:cxn ang="0">
                                  <a:pos x="T2" y="T3"/>
                                </a:cxn>
                                <a:cxn ang="0">
                                  <a:pos x="T4" y="T5"/>
                                </a:cxn>
                                <a:cxn ang="0">
                                  <a:pos x="T6" y="T7"/>
                                </a:cxn>
                                <a:cxn ang="0">
                                  <a:pos x="T8" y="T9"/>
                                </a:cxn>
                              </a:cxnLst>
                              <a:rect l="T10" t="T11" r="T12" b="T13"/>
                              <a:pathLst>
                                <a:path w="21980" h="21992" extrusionOk="0">
                                  <a:moveTo>
                                    <a:pt x="10990" y="0"/>
                                  </a:moveTo>
                                  <a:cubicBezTo>
                                    <a:pt x="4930" y="0"/>
                                    <a:pt x="0" y="4930"/>
                                    <a:pt x="0" y="11002"/>
                                  </a:cubicBezTo>
                                  <a:cubicBezTo>
                                    <a:pt x="0" y="17062"/>
                                    <a:pt x="4930" y="21991"/>
                                    <a:pt x="10990" y="21991"/>
                                  </a:cubicBezTo>
                                  <a:cubicBezTo>
                                    <a:pt x="17062" y="21991"/>
                                    <a:pt x="21979" y="17062"/>
                                    <a:pt x="21979" y="11002"/>
                                  </a:cubicBezTo>
                                  <a:cubicBezTo>
                                    <a:pt x="21979" y="4930"/>
                                    <a:pt x="17062" y="0"/>
                                    <a:pt x="10990" y="0"/>
                                  </a:cubicBez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bidi w:val="0"/>
                                  <w:jc w:val="center"/>
                                  <w:rPr>
                                    <w:rFonts w:ascii="Fira Sans Extra Condensed" w:eastAsia="Fira Sans Extra Condensed" w:hAnsi="Fira Sans Extra Condensed" w:cs="Fira Sans Extra Condensed"/>
                                    <w:color w:val="FFFFFF"/>
                                    <w:szCs w:val="28"/>
                                  </w:rPr>
                                </w:pPr>
                                <w:r>
                                  <w:rPr>
                                    <w:rFonts w:ascii="Fira Sans Extra Condensed" w:eastAsia="Fira Sans Extra Condensed" w:hAnsi="Fira Sans Extra Condensed" w:cs="Fira Sans Extra Condensed"/>
                                    <w:color w:val="FFFFFF"/>
                                    <w:szCs w:val="28"/>
                                  </w:rPr>
                                  <w:t>1</w:t>
                                </w:r>
                              </w:p>
                            </w:txbxContent>
                          </wps:txbx>
                          <wps:bodyPr rot="0" vert="horz" wrap="square" lIns="91425" tIns="91425" rIns="91425" bIns="91425" anchor="ctr" anchorCtr="0" upright="1">
                            <a:noAutofit/>
                          </wps:bodyPr>
                        </wps:wsp>
                        <wps:wsp>
                          <wps:cNvPr id="1816" name="Google Shape;1109;p26"/>
                          <wps:cNvSpPr>
                            <a:spLocks/>
                          </wps:cNvSpPr>
                          <wps:spPr bwMode="auto">
                            <a:xfrm>
                              <a:off x="58220" y="5243"/>
                              <a:ext cx="1589" cy="1590"/>
                            </a:xfrm>
                            <a:custGeom>
                              <a:avLst/>
                              <a:gdLst>
                                <a:gd name="T0" fmla="*/ 2620 w 5240"/>
                                <a:gd name="T1" fmla="*/ 501 h 5240"/>
                                <a:gd name="T2" fmla="*/ 4739 w 5240"/>
                                <a:gd name="T3" fmla="*/ 2620 h 5240"/>
                                <a:gd name="T4" fmla="*/ 2620 w 5240"/>
                                <a:gd name="T5" fmla="*/ 4751 h 5240"/>
                                <a:gd name="T6" fmla="*/ 489 w 5240"/>
                                <a:gd name="T7" fmla="*/ 2620 h 5240"/>
                                <a:gd name="T8" fmla="*/ 2620 w 5240"/>
                                <a:gd name="T9" fmla="*/ 501 h 5240"/>
                                <a:gd name="T10" fmla="*/ 2620 w 5240"/>
                                <a:gd name="T11" fmla="*/ 1 h 5240"/>
                                <a:gd name="T12" fmla="*/ 0 w 5240"/>
                                <a:gd name="T13" fmla="*/ 2620 h 5240"/>
                                <a:gd name="T14" fmla="*/ 2620 w 5240"/>
                                <a:gd name="T15" fmla="*/ 5239 h 5240"/>
                                <a:gd name="T16" fmla="*/ 5239 w 5240"/>
                                <a:gd name="T17" fmla="*/ 2620 h 5240"/>
                                <a:gd name="T18" fmla="*/ 2620 w 5240"/>
                                <a:gd name="T19" fmla="*/ 1 h 52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240" h="5240" extrusionOk="0">
                                  <a:moveTo>
                                    <a:pt x="2620" y="501"/>
                                  </a:moveTo>
                                  <a:cubicBezTo>
                                    <a:pt x="3787" y="501"/>
                                    <a:pt x="4739" y="1453"/>
                                    <a:pt x="4739" y="2620"/>
                                  </a:cubicBezTo>
                                  <a:cubicBezTo>
                                    <a:pt x="4739" y="3799"/>
                                    <a:pt x="3787" y="4751"/>
                                    <a:pt x="2620" y="4751"/>
                                  </a:cubicBezTo>
                                  <a:cubicBezTo>
                                    <a:pt x="1441" y="4751"/>
                                    <a:pt x="489" y="3799"/>
                                    <a:pt x="489" y="2620"/>
                                  </a:cubicBezTo>
                                  <a:cubicBezTo>
                                    <a:pt x="489" y="1453"/>
                                    <a:pt x="1441" y="501"/>
                                    <a:pt x="2620" y="501"/>
                                  </a:cubicBezTo>
                                  <a:close/>
                                  <a:moveTo>
                                    <a:pt x="2620" y="1"/>
                                  </a:moveTo>
                                  <a:cubicBezTo>
                                    <a:pt x="1167" y="1"/>
                                    <a:pt x="0" y="1179"/>
                                    <a:pt x="0" y="2620"/>
                                  </a:cubicBezTo>
                                  <a:cubicBezTo>
                                    <a:pt x="0" y="4061"/>
                                    <a:pt x="1167" y="5239"/>
                                    <a:pt x="2620" y="5239"/>
                                  </a:cubicBezTo>
                                  <a:cubicBezTo>
                                    <a:pt x="4060" y="5239"/>
                                    <a:pt x="5239" y="4061"/>
                                    <a:pt x="5239" y="2620"/>
                                  </a:cubicBezTo>
                                  <a:cubicBezTo>
                                    <a:pt x="5239" y="1179"/>
                                    <a:pt x="4060" y="1"/>
                                    <a:pt x="2620" y="1"/>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7" name="Google Shape;1110;p26"/>
                          <wps:cNvSpPr>
                            <a:spLocks/>
                          </wps:cNvSpPr>
                          <wps:spPr bwMode="auto">
                            <a:xfrm>
                              <a:off x="58617" y="5641"/>
                              <a:ext cx="795" cy="795"/>
                            </a:xfrm>
                            <a:custGeom>
                              <a:avLst/>
                              <a:gdLst>
                                <a:gd name="T0" fmla="*/ 1310 w 2620"/>
                                <a:gd name="T1" fmla="*/ 0 h 2620"/>
                                <a:gd name="T2" fmla="*/ 0 w 2620"/>
                                <a:gd name="T3" fmla="*/ 1310 h 2620"/>
                                <a:gd name="T4" fmla="*/ 1310 w 2620"/>
                                <a:gd name="T5" fmla="*/ 2620 h 2620"/>
                                <a:gd name="T6" fmla="*/ 2619 w 2620"/>
                                <a:gd name="T7" fmla="*/ 1310 h 2620"/>
                                <a:gd name="T8" fmla="*/ 1310 w 2620"/>
                                <a:gd name="T9" fmla="*/ 0 h 2620"/>
                              </a:gdLst>
                              <a:ahLst/>
                              <a:cxnLst>
                                <a:cxn ang="0">
                                  <a:pos x="T0" y="T1"/>
                                </a:cxn>
                                <a:cxn ang="0">
                                  <a:pos x="T2" y="T3"/>
                                </a:cxn>
                                <a:cxn ang="0">
                                  <a:pos x="T4" y="T5"/>
                                </a:cxn>
                                <a:cxn ang="0">
                                  <a:pos x="T6" y="T7"/>
                                </a:cxn>
                                <a:cxn ang="0">
                                  <a:pos x="T8" y="T9"/>
                                </a:cxn>
                              </a:cxnLst>
                              <a:rect l="0" t="0" r="r" b="b"/>
                              <a:pathLst>
                                <a:path w="2620" h="2620" extrusionOk="0">
                                  <a:moveTo>
                                    <a:pt x="1310" y="0"/>
                                  </a:moveTo>
                                  <a:cubicBezTo>
                                    <a:pt x="584" y="0"/>
                                    <a:pt x="0" y="584"/>
                                    <a:pt x="0" y="1310"/>
                                  </a:cubicBezTo>
                                  <a:cubicBezTo>
                                    <a:pt x="0" y="2036"/>
                                    <a:pt x="584" y="2620"/>
                                    <a:pt x="1310" y="2620"/>
                                  </a:cubicBezTo>
                                  <a:cubicBezTo>
                                    <a:pt x="2024" y="2620"/>
                                    <a:pt x="2619" y="2036"/>
                                    <a:pt x="2619" y="1310"/>
                                  </a:cubicBezTo>
                                  <a:cubicBezTo>
                                    <a:pt x="2619" y="584"/>
                                    <a:pt x="2024" y="0"/>
                                    <a:pt x="1310" y="0"/>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8" name="Google Shape;1111;p26"/>
                          <wps:cNvSpPr>
                            <a:spLocks/>
                          </wps:cNvSpPr>
                          <wps:spPr bwMode="auto">
                            <a:xfrm>
                              <a:off x="53843" y="866"/>
                              <a:ext cx="9986" cy="5248"/>
                            </a:xfrm>
                            <a:custGeom>
                              <a:avLst/>
                              <a:gdLst>
                                <a:gd name="T0" fmla="*/ 1811 w 28457"/>
                                <a:gd name="T1" fmla="*/ 0 h 17301"/>
                                <a:gd name="T2" fmla="*/ 1 w 28457"/>
                                <a:gd name="T3" fmla="*/ 1822 h 17301"/>
                                <a:gd name="T4" fmla="*/ 1 w 28457"/>
                                <a:gd name="T5" fmla="*/ 15490 h 17301"/>
                                <a:gd name="T6" fmla="*/ 1811 w 28457"/>
                                <a:gd name="T7" fmla="*/ 17300 h 17301"/>
                                <a:gd name="T8" fmla="*/ 10097 w 28457"/>
                                <a:gd name="T9" fmla="*/ 17300 h 17301"/>
                                <a:gd name="T10" fmla="*/ 10336 w 28457"/>
                                <a:gd name="T11" fmla="*/ 17050 h 17301"/>
                                <a:gd name="T12" fmla="*/ 10097 w 28457"/>
                                <a:gd name="T13" fmla="*/ 16812 h 17301"/>
                                <a:gd name="T14" fmla="*/ 1811 w 28457"/>
                                <a:gd name="T15" fmla="*/ 16812 h 17301"/>
                                <a:gd name="T16" fmla="*/ 489 w 28457"/>
                                <a:gd name="T17" fmla="*/ 15490 h 17301"/>
                                <a:gd name="T18" fmla="*/ 489 w 28457"/>
                                <a:gd name="T19" fmla="*/ 1822 h 17301"/>
                                <a:gd name="T20" fmla="*/ 1811 w 28457"/>
                                <a:gd name="T21" fmla="*/ 500 h 17301"/>
                                <a:gd name="T22" fmla="*/ 26647 w 28457"/>
                                <a:gd name="T23" fmla="*/ 500 h 17301"/>
                                <a:gd name="T24" fmla="*/ 27969 w 28457"/>
                                <a:gd name="T25" fmla="*/ 1822 h 17301"/>
                                <a:gd name="T26" fmla="*/ 27969 w 28457"/>
                                <a:gd name="T27" fmla="*/ 15490 h 17301"/>
                                <a:gd name="T28" fmla="*/ 26647 w 28457"/>
                                <a:gd name="T29" fmla="*/ 16812 h 17301"/>
                                <a:gd name="T30" fmla="*/ 20968 w 28457"/>
                                <a:gd name="T31" fmla="*/ 16812 h 17301"/>
                                <a:gd name="T32" fmla="*/ 20730 w 28457"/>
                                <a:gd name="T33" fmla="*/ 17050 h 17301"/>
                                <a:gd name="T34" fmla="*/ 20968 w 28457"/>
                                <a:gd name="T35" fmla="*/ 17300 h 17301"/>
                                <a:gd name="T36" fmla="*/ 26647 w 28457"/>
                                <a:gd name="T37" fmla="*/ 17300 h 17301"/>
                                <a:gd name="T38" fmla="*/ 28457 w 28457"/>
                                <a:gd name="T39" fmla="*/ 15490 h 17301"/>
                                <a:gd name="T40" fmla="*/ 28457 w 28457"/>
                                <a:gd name="T41" fmla="*/ 1822 h 17301"/>
                                <a:gd name="T42" fmla="*/ 26647 w 28457"/>
                                <a:gd name="T43" fmla="*/ 0 h 17301"/>
                                <a:gd name="T44" fmla="*/ 1811 w 28457"/>
                                <a:gd name="T45" fmla="*/ 0 h 17301"/>
                                <a:gd name="T46" fmla="*/ 0 w 28457"/>
                                <a:gd name="T47" fmla="*/ 0 h 17301"/>
                                <a:gd name="T48" fmla="*/ 28457 w 28457"/>
                                <a:gd name="T49" fmla="*/ 17301 h 17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T46" t="T47" r="T48" b="T49"/>
                              <a:pathLst>
                                <a:path w="28457" h="17301" extrusionOk="0">
                                  <a:moveTo>
                                    <a:pt x="1811" y="0"/>
                                  </a:moveTo>
                                  <a:cubicBezTo>
                                    <a:pt x="811" y="0"/>
                                    <a:pt x="1" y="822"/>
                                    <a:pt x="1" y="1822"/>
                                  </a:cubicBezTo>
                                  <a:lnTo>
                                    <a:pt x="1" y="15490"/>
                                  </a:lnTo>
                                  <a:cubicBezTo>
                                    <a:pt x="1" y="16491"/>
                                    <a:pt x="811" y="17300"/>
                                    <a:pt x="1811" y="17300"/>
                                  </a:cubicBezTo>
                                  <a:lnTo>
                                    <a:pt x="10097" y="17300"/>
                                  </a:lnTo>
                                  <a:cubicBezTo>
                                    <a:pt x="10228" y="17300"/>
                                    <a:pt x="10336" y="17193"/>
                                    <a:pt x="10336" y="17050"/>
                                  </a:cubicBezTo>
                                  <a:cubicBezTo>
                                    <a:pt x="10336" y="16919"/>
                                    <a:pt x="10228" y="16812"/>
                                    <a:pt x="10097" y="16812"/>
                                  </a:cubicBezTo>
                                  <a:lnTo>
                                    <a:pt x="1811" y="16812"/>
                                  </a:lnTo>
                                  <a:cubicBezTo>
                                    <a:pt x="1084" y="16812"/>
                                    <a:pt x="489" y="16217"/>
                                    <a:pt x="489" y="15490"/>
                                  </a:cubicBezTo>
                                  <a:lnTo>
                                    <a:pt x="489" y="1822"/>
                                  </a:lnTo>
                                  <a:cubicBezTo>
                                    <a:pt x="489" y="1084"/>
                                    <a:pt x="1084" y="500"/>
                                    <a:pt x="1811" y="500"/>
                                  </a:cubicBezTo>
                                  <a:lnTo>
                                    <a:pt x="26647" y="500"/>
                                  </a:lnTo>
                                  <a:cubicBezTo>
                                    <a:pt x="27373" y="500"/>
                                    <a:pt x="27969" y="1084"/>
                                    <a:pt x="27969" y="1822"/>
                                  </a:cubicBezTo>
                                  <a:lnTo>
                                    <a:pt x="27969" y="15490"/>
                                  </a:lnTo>
                                  <a:cubicBezTo>
                                    <a:pt x="27969" y="16217"/>
                                    <a:pt x="27373" y="16812"/>
                                    <a:pt x="26647" y="16812"/>
                                  </a:cubicBezTo>
                                  <a:lnTo>
                                    <a:pt x="20968" y="16812"/>
                                  </a:lnTo>
                                  <a:cubicBezTo>
                                    <a:pt x="20837" y="16812"/>
                                    <a:pt x="20730" y="16919"/>
                                    <a:pt x="20730" y="17050"/>
                                  </a:cubicBezTo>
                                  <a:cubicBezTo>
                                    <a:pt x="20730" y="17193"/>
                                    <a:pt x="20837" y="17300"/>
                                    <a:pt x="20968" y="17300"/>
                                  </a:cubicBezTo>
                                  <a:lnTo>
                                    <a:pt x="26647" y="17300"/>
                                  </a:lnTo>
                                  <a:cubicBezTo>
                                    <a:pt x="27647" y="17300"/>
                                    <a:pt x="28457" y="16491"/>
                                    <a:pt x="28457" y="15490"/>
                                  </a:cubicBezTo>
                                  <a:lnTo>
                                    <a:pt x="28457" y="1822"/>
                                  </a:lnTo>
                                  <a:cubicBezTo>
                                    <a:pt x="28457" y="822"/>
                                    <a:pt x="27647" y="0"/>
                                    <a:pt x="26647" y="0"/>
                                  </a:cubicBezTo>
                                  <a:lnTo>
                                    <a:pt x="1811" y="0"/>
                                  </a:ln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Pr="00755FDC" w:rsidRDefault="00693FEF" w:rsidP="00A5444F">
                                <w:pPr>
                                  <w:bidi w:val="0"/>
                                  <w:jc w:val="right"/>
                                  <w:rPr>
                                    <w:rFonts w:ascii="Adobe Arabic" w:eastAsia="Fira Sans Extra Condensed" w:hAnsi="Adobe Arabic" w:cs="Adobe Arabic"/>
                                    <w:b/>
                                    <w:bCs/>
                                    <w:color w:val="000000"/>
                                    <w:sz w:val="36"/>
                                    <w:szCs w:val="36"/>
                                    <w:rtl/>
                                    <w:lang w:bidi="ar-SY"/>
                                  </w:rPr>
                                </w:pPr>
                                <w:r>
                                  <w:rPr>
                                    <w:rFonts w:ascii="Adobe Arabic" w:eastAsia="Fira Sans Extra Condensed" w:hAnsi="Adobe Arabic" w:cs="Adobe Arabic" w:hint="cs"/>
                                    <w:b/>
                                    <w:bCs/>
                                    <w:color w:val="000000"/>
                                    <w:sz w:val="36"/>
                                    <w:szCs w:val="36"/>
                                    <w:rtl/>
                                    <w:lang w:bidi="ar-SY"/>
                                  </w:rPr>
                                  <w:t>غير الحساسة</w:t>
                                </w:r>
                              </w:p>
                            </w:txbxContent>
                          </wps:txbx>
                          <wps:bodyPr rot="0" vert="horz" wrap="square" lIns="91425" tIns="91425" rIns="91425" bIns="91425" anchor="ctr" anchorCtr="0" upright="1">
                            <a:noAutofit/>
                          </wps:bodyPr>
                        </wps:wsp>
                        <wps:wsp>
                          <wps:cNvPr id="1819" name="Google Shape;1112;p26"/>
                          <wps:cNvSpPr>
                            <a:spLocks/>
                          </wps:cNvSpPr>
                          <wps:spPr bwMode="auto">
                            <a:xfrm>
                              <a:off x="62138" y="5966"/>
                              <a:ext cx="152" cy="3287"/>
                            </a:xfrm>
                            <a:custGeom>
                              <a:avLst/>
                              <a:gdLst>
                                <a:gd name="T0" fmla="*/ 251 w 501"/>
                                <a:gd name="T1" fmla="*/ 1 h 10836"/>
                                <a:gd name="T2" fmla="*/ 1 w 501"/>
                                <a:gd name="T3" fmla="*/ 239 h 10836"/>
                                <a:gd name="T4" fmla="*/ 1 w 501"/>
                                <a:gd name="T5" fmla="*/ 10586 h 10836"/>
                                <a:gd name="T6" fmla="*/ 251 w 501"/>
                                <a:gd name="T7" fmla="*/ 10836 h 10836"/>
                                <a:gd name="T8" fmla="*/ 501 w 501"/>
                                <a:gd name="T9" fmla="*/ 10586 h 10836"/>
                                <a:gd name="T10" fmla="*/ 501 w 501"/>
                                <a:gd name="T11" fmla="*/ 239 h 10836"/>
                                <a:gd name="T12" fmla="*/ 251 w 501"/>
                                <a:gd name="T13" fmla="*/ 1 h 10836"/>
                              </a:gdLst>
                              <a:ahLst/>
                              <a:cxnLst>
                                <a:cxn ang="0">
                                  <a:pos x="T0" y="T1"/>
                                </a:cxn>
                                <a:cxn ang="0">
                                  <a:pos x="T2" y="T3"/>
                                </a:cxn>
                                <a:cxn ang="0">
                                  <a:pos x="T4" y="T5"/>
                                </a:cxn>
                                <a:cxn ang="0">
                                  <a:pos x="T6" y="T7"/>
                                </a:cxn>
                                <a:cxn ang="0">
                                  <a:pos x="T8" y="T9"/>
                                </a:cxn>
                                <a:cxn ang="0">
                                  <a:pos x="T10" y="T11"/>
                                </a:cxn>
                                <a:cxn ang="0">
                                  <a:pos x="T12" y="T13"/>
                                </a:cxn>
                              </a:cxnLst>
                              <a:rect l="0" t="0" r="r" b="b"/>
                              <a:pathLst>
                                <a:path w="501" h="10836" extrusionOk="0">
                                  <a:moveTo>
                                    <a:pt x="251" y="1"/>
                                  </a:moveTo>
                                  <a:cubicBezTo>
                                    <a:pt x="120" y="1"/>
                                    <a:pt x="1" y="108"/>
                                    <a:pt x="1" y="239"/>
                                  </a:cubicBezTo>
                                  <a:lnTo>
                                    <a:pt x="1" y="10586"/>
                                  </a:lnTo>
                                  <a:cubicBezTo>
                                    <a:pt x="1" y="10728"/>
                                    <a:pt x="120" y="10836"/>
                                    <a:pt x="251" y="10836"/>
                                  </a:cubicBezTo>
                                  <a:cubicBezTo>
                                    <a:pt x="382" y="10836"/>
                                    <a:pt x="501" y="10728"/>
                                    <a:pt x="501" y="10586"/>
                                  </a:cubicBezTo>
                                  <a:lnTo>
                                    <a:pt x="501" y="239"/>
                                  </a:lnTo>
                                  <a:cubicBezTo>
                                    <a:pt x="501" y="108"/>
                                    <a:pt x="382" y="1"/>
                                    <a:pt x="251" y="1"/>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20" name="Google Shape;1113;p26"/>
                          <wps:cNvSpPr txBox="1">
                            <a:spLocks noChangeArrowheads="1"/>
                          </wps:cNvSpPr>
                          <wps:spPr bwMode="auto">
                            <a:xfrm>
                              <a:off x="56743" y="19524"/>
                              <a:ext cx="10313" cy="7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755FDC" w:rsidRDefault="00693FEF" w:rsidP="00A5444F">
                                <w:pPr>
                                  <w:jc w:val="center"/>
                                  <w:rPr>
                                    <w:rFonts w:ascii="Adobe Arabic" w:eastAsia="Roboto" w:hAnsi="Adobe Arabic" w:cs="Adobe Arabic"/>
                                    <w:color w:val="434343"/>
                                    <w:sz w:val="24"/>
                                    <w:szCs w:val="24"/>
                                    <w:lang w:bidi="ar-SY"/>
                                  </w:rPr>
                                </w:pPr>
                                <w:r>
                                  <w:rPr>
                                    <w:rFonts w:ascii="Adobe Arabic" w:eastAsia="Roboto" w:hAnsi="Adobe Arabic" w:cs="Adobe Arabic" w:hint="cs"/>
                                    <w:color w:val="434343"/>
                                    <w:rtl/>
                                    <w:lang w:bidi="ar-SY"/>
                                  </w:rPr>
                                  <w:t>التي تتعلق بجودة البرامج</w:t>
                                </w:r>
                              </w:p>
                            </w:txbxContent>
                          </wps:txbx>
                          <wps:bodyPr rot="0" vert="horz" wrap="square" lIns="91425" tIns="91425" rIns="91425" bIns="91425" anchor="t" anchorCtr="0" upright="1">
                            <a:noAutofit/>
                          </wps:bodyPr>
                        </wps:wsp>
                      </wpg:grpSp>
                    </wpg:wgp>
                  </a:graphicData>
                </a:graphic>
                <wp14:sizeRelH relativeFrom="margin">
                  <wp14:pctWidth>0</wp14:pctWidth>
                </wp14:sizeRelH>
                <wp14:sizeRelV relativeFrom="page">
                  <wp14:pctHeight>0</wp14:pctHeight>
                </wp14:sizeRelV>
              </wp:anchor>
            </w:drawing>
          </mc:Choice>
          <mc:Fallback>
            <w:pict>
              <v:group id="Group 2429" o:spid="_x0000_s2230" style="position:absolute;left:0;text-align:left;margin-left:100.95pt;margin-top:12.6pt;width:249.9pt;height:210.6pt;z-index:252324864;mso-position-horizontal-relative:margin;mso-position-vertical-relative:text;mso-width-relative:margin" coordorigin="35317,-1747" coordsize="31740,29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">
                <v:shape id="Google Shape;1050;p26" o:spid="_x0000_s2231" style="position:absolute;left:47523;top:12485;width:4283;height:3016;flip:x;visibility:visible;mso-wrap-style:square;v-text-anchor:middle" coordsize="14122,9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CoSMYA&#10;AADeAAAADwAAAGRycy9kb3ducmV2LnhtbESPQWvCQBSE74X+h+UVvNVNIhRJXUUKlir0YCw5P7LP&#10;JJp9L2S3Mf77bqHQ4zAz3zCrzeQ6NdLgW2ED6TwBRVyJbbk28HXaPS9B+YBssRMmA3fysFk/Pqww&#10;t3LjI41FqFWEsM/RQBNCn2vtq4Yc+rn0xNE7y+AwRDnU2g54i3DX6SxJXrTDluNCgz29NVRdi29n&#10;YC/v4/Wyk7Isl3KyfLifj5+FMbOnafsKKtAU/sN/7Q9rYJGlWQq/d+IV0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9CoSMYAAADeAAAADwAAAAAAAAAAAAAAAACYAgAAZHJz&#10;L2Rvd25yZXYueG1sUEsFBgAAAAAEAAQA9QAAAIsDAAAAAA==&#10;" path="m9097,489v24,,47,12,71,24l13538,4894v47,48,47,107,,155l9168,9419v-24,23,-47,35,-71,35c9049,9454,8990,9430,8990,9347r,-1417c8990,7597,8716,7335,8394,7335r-7798,c548,7335,500,7287,500,7228r,-4525c500,2644,548,2608,596,2608r7798,c8716,2608,8990,2334,8990,2013r,-1417c8990,513,9049,489,9097,489xm9097,1v-334,,-608,262,-608,595l8489,2013v,48,-35,95,-95,95l596,2108c274,2108,,2382,,2703l,7228v,333,274,595,596,595l8394,7823v60,,95,48,95,107l8489,9347v,333,274,595,608,595c9251,9942,9394,9883,9513,9764l13883,5394v238,-238,238,-619,,-845l9513,167c9394,60,9251,1,9097,1xe" fillcolor="#869fb2" stroked="f">
                  <v:path arrowok="t" o:extrusionok="f" o:connecttype="custom" o:connectlocs="2759,148;2781,156;4106,1484;4106,1532;2781,2857;2759,2868;2727,2835;2727,2405;2546,2225;181,2225;152,2192;152,820;181,791;2546,791;2727,611;2727,181;2759,148;2759,0;2575,181;2575,611;2546,639;181,639;0,820;0,2192;181,2373;2546,2373;2575,2405;2575,2835;2759,3016;2885,2962;4211,1636;4211,1380;2885,51;2759,0" o:connectangles="0,0,0,0,0,0,0,0,0,0,0,0,0,0,0,0,0,0,0,0,0,0,0,0,0,0,0,0,0,0,0,0,0,0"/>
                </v:shape>
                <v:group id="Google Shape;1082;p26" o:spid="_x0000_s2232" style="position:absolute;left:35317;top:-1747;width:15439;height:28703" coordorigin="35317,-1747" coordsize="15438,28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pQExMUAAADdAAAADwAAAGRycy9kb3ducmV2LnhtbERPTWvCQBC9F/wPywi9&#10;1U0stpK6CUFUPEihWii9DdkxCcnOhuyaxH/fLRR6m8f7nE02mVYM1LvasoJ4EYEgLqyuuVTwedk/&#10;rUE4j6yxtUwK7uQgS2cPG0y0HfmDhrMvRQhhl6CCyvsukdIVFRl0C9sRB+5qe4M+wL6UuscxhJtW&#10;LqPoRRqsOTRU2NG2oqI534yCw4hj/hzvhlNz3d6/L6v3r1NMSj3Op/wNhKfJ/4v/3Ecd5r+u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UBMTFAAAA3QAA&#10;AA8AAAAAAAAAAAAAAAAAqgIAAGRycy9kb3ducmV2LnhtbFBLBQYAAAAABAAEAPoAAACcAwAAAAA=&#10;">
                  <v:shape id="Google Shape;1083;p26" o:spid="_x0000_s2233" style="position:absolute;left:38008;top:1495;width:149;height:7664;visibility:visible;mso-wrap-style:square;v-text-anchor:middle" coordsize="490,25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uu58QA&#10;AADdAAAADwAAAGRycy9kb3ducmV2LnhtbERPS2vCQBC+C/0PyxS81U21+Iiu4iOFerNW8Tpkp0k0&#10;Oxuya4z/3i0UvM3H95zZojWlaKh2hWUF770IBHFqdcGZgsPP59sYhPPIGkvLpOBODhbzl84MY21v&#10;/E3N3mcihLCLUUHufRVL6dKcDLqerYgD92trgz7AOpO6xlsIN6XsR9FQGiw4NORY0Tqn9LK/GgXy&#10;vNomk12TbD6aY8LH0ymbpAOluq/tcgrCU+uf4n/3lw7zR+Mh/H0TTp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rufEAAAA3QAAAA8AAAAAAAAAAAAAAAAAmAIAAGRycy9k&#10;b3ducmV2LnhtbFBLBQYAAAAABAAEAPUAAACJAwAAAAA=&#10;" path="m1,r,25265l489,25265,489,,1,xe" fillcolor="#fcbd24" stroked="f">
                    <v:path arrowok="t" o:extrusionok="f" o:connecttype="custom" o:connectlocs="0,0;0,7664;149,7664;149,0;0,0" o:connectangles="0,0,0,0,0"/>
                  </v:shape>
                  <v:shape id="Google Shape;1084;p26" o:spid="_x0000_s2234" style="position:absolute;left:37289;width:1586;height:1585;visibility:visible;mso-wrap-style:square;v-text-anchor:middle" coordsize="5228,5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S/0cMA&#10;AADdAAAADwAAAGRycy9kb3ducmV2LnhtbERPTWsCMRC9C/0PYQreNNse1K5GaQVBSg+tlZ7HzbhZ&#10;3ExCEt3d/vqmUOhtHu9zVpvetuJGITaOFTxMCxDEldMN1wqOn7vJAkRMyBpbx6RgoAib9d1ohaV2&#10;HX/Q7ZBqkUM4lqjApORLKWNlyGKcOk+cubMLFlOGoZY6YJfDbSsfi2ImLTacGwx62hqqLoerVdD5&#10;99f65U02x6cvf9qF7601w6DU+L5/XoJI1Kd/8Z97r/P8+WIOv9/kE+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S/0cMAAADdAAAADwAAAAAAAAAAAAAAAACYAgAAZHJzL2Rv&#10;d25yZXYueG1sUEsFBgAAAAAEAAQA9QAAAIgDAAAAAA==&#10;" path="m2608,489v1179,,2131,953,2131,2131c4739,3787,3787,4740,2608,4740,1441,4740,489,3787,489,2620,489,1442,1441,489,2608,489xm2608,1c1167,1,1,1168,1,2620v,1441,1166,2608,2607,2608c4061,5228,5227,4061,5227,2620,5227,1168,4061,1,2608,1xe" fillcolor="#fcbd24" stroked="f">
                    <v:path arrowok="t" o:extrusionok="f" o:connecttype="custom" o:connectlocs="791,148;1438,794;791,1437;148,794;791,148;791,0;0,794;791,1585;1586,794;791,0" o:connectangles="0,0,0,0,0,0,0,0,0,0"/>
                  </v:shape>
                  <v:shape id="Google Shape;1085;p26" o:spid="_x0000_s2235" style="position:absolute;left:37683;top:393;width:795;height:799;visibility:visible;mso-wrap-style:square;v-text-anchor:middle" coordsize="2620,2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ZbMcUA&#10;AADdAAAADwAAAGRycy9kb3ducmV2LnhtbESPQU/DMAyF70j7D5GRuLG0HLapLJsQ0gSHDYltP8Bq&#10;TFPaOFUSurJfjw+TuNl6z+99Xm8n36uRYmoDGyjnBSjiOtiWGwPn0+5xBSplZIt9YDLwSwm2m9nd&#10;GisbLvxJ4zE3SkI4VWjA5TxUWqfakcc0DwOxaF8hesyyxkbbiBcJ971+KoqF9tiyNDgc6NVR3R1/&#10;vIF4Lcvu7N4S7w8dfXTjqdbDtzEP99PLM6hMU/43367freAvV4Ir38gIe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dlsxxQAAAN0AAAAPAAAAAAAAAAAAAAAAAJgCAABkcnMv&#10;ZG93bnJldi54bWxQSwUGAAAAAAQABAD1AAAAigMAAAAA&#10;" path="m1310,1c596,1,,596,,1322v,715,596,1310,1310,1310c2036,2632,2620,2037,2620,1322,2620,596,2036,1,1310,1xe" fillcolor="#fcbd24" stroked="f">
                    <v:path arrowok="t" o:extrusionok="f" o:connecttype="custom" o:connectlocs="397,0;0,401;397,799;795,401;397,0" o:connectangles="0,0,0,0,0"/>
                  </v:shape>
                  <v:shape id="Google Shape;1086;p26" o:spid="_x0000_s2236" style="position:absolute;left:43956;top:8920;width:2930;height:5049;visibility:visible;mso-wrap-style:square;v-text-anchor:middle" coordsize="9657,16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4GucQA&#10;AADdAAAADwAAAGRycy9kb3ducmV2LnhtbERPTWvCQBC9F/wPywi91U2lmDTNRkQq9STUCl7H7GQT&#10;mp0N2a2m/npXKPQ2j/c5xXK0nTjT4FvHCp5nCQjiyumWjYLD1+YpA+EDssbOMSn4JQ/LcvJQYK7d&#10;hT/pvA9GxBD2OSpoQuhzKX3VkEU/cz1x5Go3WAwRDkbqAS8x3HZyniQLabHl2NBgT+uGqu/9j1Vg&#10;dpv0lF7t6WrN0czfX+p++1Er9TgdV28gAo3hX/zn3uo4P81e4f5NPEGW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rnEAAAA3QAAAA8AAAAAAAAAAAAAAAAAmAIAAGRycy9k&#10;b3ducmV2LnhtbFBLBQYAAAAABAAEAPUAAACJAwAAAAA=&#10;" path="m384,1c270,1,158,56,96,157,1,324,48,526,203,621,5692,4003,8978,9861,8978,16302v,190,143,345,333,345c9502,16647,9657,16492,9657,16302,9657,9623,6251,3550,560,50,506,17,445,1,384,1xe" fillcolor="#fcbd24" stroked="f">
                    <v:path arrowok="t" o:extrusionok="f" o:connecttype="custom" o:connectlocs="117,0;29,48;62,188;2724,4944;2825,5049;2930,4944;170,15;117,0" o:connectangles="0,0,0,0,0,0,0,0"/>
                  </v:shape>
                  <v:shape id="Google Shape;1087;p26" o:spid="_x0000_s2237" style="position:absolute;left:35317;top:8920;width:2930;height:9889;visibility:visible;mso-wrap-style:square;v-text-anchor:middle" coordsize="9657,32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kuqsUA&#10;AADdAAAADwAAAGRycy9kb3ducmV2LnhtbESPS2sDMQyE74X+B6NCb403gb62cUISCIT2lMchR7FW&#10;10tsebHd7PbfR4dCbxIzmvk0X47Bqyul3EU2MJ1UoIibaDtuDZyO26c3ULkgW/SRycAvZVgu7u/m&#10;WNs48J6uh9IqCeFcowFXSl9rnRtHAfMk9sSifccUsMiaWm0TDhIevJ5V1YsO2LE0OOxp46i5HH6C&#10;gedy9mu7cV85fYb1edj7Kp22xjw+jKsPUIXG8m/+u95ZwX99F375Rkb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qS6qxQAAAN0AAAAPAAAAAAAAAAAAAAAAAJgCAABkcnMv&#10;ZG93bnJldi54bWxQSwUGAAAAAAQABAD1AAAAigMAAAAA&#10;" path="m9273,1v-61,,-122,16,-176,49c3394,3550,1,9623,1,16302v,6679,3393,12751,9096,16252c9145,32590,9204,32602,9264,32602v119,,226,-48,298,-155c9657,32292,9609,32078,9442,31982,3954,28601,679,22743,679,16302,679,9861,3954,4003,9442,621v167,-95,215,-297,120,-464c9499,56,9387,1,9273,1xe" fillcolor="#fcbd24" stroked="f">
                    <v:path arrowok="t" o:extrusionok="f" o:connecttype="custom" o:connectlocs="2813,0;2760,15;0,4945;2760,9874;2811,9889;2901,9842;2865,9701;206,4945;2865,188;2901,48;2813,0" o:connectangles="0,0,0,0,0,0,0,0,0,0,0"/>
                  </v:shape>
                  <v:shape id="Google Shape;1088;p26" o:spid="_x0000_s2238" style="position:absolute;left:43956;top:13763;width:2930;height:5046;visibility:visible;mso-wrap-style:square;v-text-anchor:middle" coordsize="9657,16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DJzMMA&#10;AADdAAAADwAAAGRycy9kb3ducmV2LnhtbERPS2rDMBDdB3oHMYXuEjmh5ONaCSFQKIUW4uQAgzW1&#10;haWRY6m2c/uqUOhuHu87xWFyVgzUB+NZwXKRgSCuvDZcK7heXudbECEia7SeScGdAhz2D7MCc+1H&#10;PtNQxlqkEA45Kmhi7HIpQ9WQw7DwHXHivnzvMCbY11L3OKZwZ+Uqy9bSoeHU0GBHp4aqtvx2Ct6v&#10;/mbvg3kePzOz/rDLsj2OpVJPj9PxBUSkKf6L/9xvOs3f7Fbw+006Qe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DJzMMAAADdAAAADwAAAAAAAAAAAAAAAACYAgAAZHJzL2Rv&#10;d25yZXYueG1sUEsFBgAAAAAEAAQA9QAAAIgDAAAAAA==&#10;" path="m9311,1v-190,,-333,142,-333,333c8978,6775,5692,12633,203,16014,48,16110,1,16324,96,16479v59,107,178,155,286,155c441,16634,501,16622,560,16586,6251,13085,9657,7013,9657,334,9657,143,9502,1,9311,1xe" fillcolor="#fcbd24" stroked="f">
                    <v:path arrowok="t" o:extrusionok="f" o:connecttype="custom" o:connectlocs="2825,0;2724,101;62,4858;29,4999;116,5046;170,5031;2930,101;2825,0" o:connectangles="0,0,0,0,0,0,0,0"/>
                  </v:shape>
                  <v:shape id="Google Shape;1089;p26" o:spid="_x0000_s2239" style="position:absolute;left:36206;top:8971;width:9787;height:9787;visibility:visible;mso-wrap-style:square;v-text-anchor:middle" coordsize="32267,32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eYjsQA&#10;AADdAAAADwAAAGRycy9kb3ducmV2LnhtbERPTWvCQBC9F/wPywje6sYi1sZsxIot1oOoLRRvQ3ZM&#10;gtnZkF2T9N93CwVv83ifkyx7U4mWGldaVjAZRyCIM6tLzhV8fb49zkE4j6yxskwKfsjBMh08JBhr&#10;2/GR2pPPRQhhF6OCwvs6ltJlBRl0Y1sTB+5iG4M+wCaXusEuhJtKPkXRTBosOTQUWNO6oOx6uhkF&#10;u9f9h4k65K05t9/7g7tt3qek1GjYrxYgPPX+Lv53b3WY//wyg79vwgk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3mI7EAAAA3QAAAA8AAAAAAAAAAAAAAAAAmAIAAGRycy9k&#10;b3ducmV2LnhtbFBLBQYAAAAABAAEAPUAAACJAwAAAAA=&#10;" path="m16134,334v8715,,15799,7096,15799,15800c31933,24849,24849,31933,16134,31933,7430,31933,346,24849,346,16134,346,7430,7430,334,16134,334xm16134,1c7240,1,1,7240,1,16134v,8894,7239,16133,16133,16133c25028,32267,32267,25028,32267,16134,32267,7240,25028,1,16134,1xe" fillcolor="#fcbd24" stroked="f">
                    <v:path arrowok="t" o:extrusionok="f" o:connecttype="custom" o:connectlocs="4894,101;9686,4894;4894,9686;105,4894;4894,101;4894,0;0,4894;4894,9787;9787,4894;4894,0" o:connectangles="0,0,0,0,0,0,0,0,0,0"/>
                  </v:shape>
                  <v:shape id="Google Shape;1090;p26" o:spid="_x0000_s2240" style="position:absolute;left:40999;top:9736;width:4229;height:4233;visibility:visible;mso-wrap-style:square;v-text-anchor:middle" coordsize="13943,139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OLJMQA&#10;AADdAAAADwAAAGRycy9kb3ducmV2LnhtbERPTWvCQBC9F/oflin0Vjd6MBrdhCIIYmnR2GKPQ3a6&#10;Cc3Ohuyq6b/vCoK3ebzPWRaDbcWZet84VjAeJSCIK6cbNgo+D+uXGQgfkDW2jknBH3ko8seHJWba&#10;XXhP5zIYEUPYZ6igDqHLpPRVTRb9yHXEkftxvcUQYW+k7vESw20rJ0kylRYbjg01drSqqfotT1aB&#10;abfrt49dcxx/J19devLvE2fmSj0/Da8LEIGGcBff3Bsd56fzFK7fxB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jiyTEAAAA3QAAAA8AAAAAAAAAAAAAAAAAmAIAAGRycy9k&#10;b3ducmV2LnhtbFBLBQYAAAAABAAEAPUAAACJAwAAAAA=&#10;" path="m334,c155,,,155,,333,,524,155,679,334,679v7132,,12930,5798,12930,12930c13264,13799,13419,13954,13609,13954v191,,334,-155,334,-345c13943,6108,7847,,334,xe" fillcolor="#fcbd24" stroked="f">
                    <v:path arrowok="t" o:extrusionok="f" o:connecttype="custom" o:connectlocs="101,0;0,101;101,206;4023,4128;4128,4233;4229,4128;101,0" o:connectangles="0,0,0,0,0,0,0"/>
                  </v:shape>
                  <v:shape id="Google Shape;1091;p26" o:spid="_x0000_s2241" style="position:absolute;left:36650;top:13401;width:3980;height:4715;visibility:visible;mso-wrap-style:square;v-text-anchor:middle" coordsize="13121,15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7efsYA&#10;AADdAAAADwAAAGRycy9kb3ducmV2LnhtbESPS2vDMBCE74X8B7GB3hopOfThRgkhodBDoTQxPS/W&#10;1nZsrYwlP/Lvu4dCb7vM7My32/3sWzVSH+vAFtYrA4q4CK7m0kJ+eXt4BhUTssM2MFm4UYT9bnG3&#10;xcyFib9oPKdSSQjHDC1UKXWZ1rGoyGNchY5YtJ/Qe0yy9qV2PU4S7lu9MeZRe6xZGirs6FhR0ZwH&#10;b+H7ozkV46Yx0zVvruYzH24mDNbeL+fDK6hEc/o3/12/O8F/ehFc+UZG0L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7efsYAAADdAAAADwAAAAAAAAAAAAAAAACYAgAAZHJz&#10;L2Rvd25yZXYueG1sUEsFBgAAAAAEAAQA9QAAAIsDAAAAAA==&#10;" path="m1301,c1130,,987,125,965,301,,7742,5275,14576,12716,15541v15,1,30,2,45,2c12932,15543,13075,15418,13097,15243v24,-179,-107,-357,-286,-381c5739,13957,727,7456,1643,384,1667,205,1536,27,1346,3,1331,1,1316,,1301,xe" fillcolor="#fcbd24" stroked="f">
                    <v:path arrowok="t" o:extrusionok="f" o:connecttype="custom" o:connectlocs="395,0;293,91;3857,4714;3871,4715;3973,4624;3886,4508;498,116;408,1;395,0" o:connectangles="0,0,0,0,0,0,0,0,0"/>
                  </v:shape>
                  <v:shape id="Google Shape;1092;p26" o:spid="_x0000_s2242" style="position:absolute;left:37766;top:10534;width:6667;height:6671;visibility:visible;mso-wrap-style:square;v-text-anchor:middle" coordsize="21980,219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2kZcQA&#10;AADdAAAADwAAAGRycy9kb3ducmV2LnhtbERPTWvCQBC9C/6HZYTedKMUa1JXUUvRYqGYWLyO2TEJ&#10;ZmdDdqvpv+8WCr3N433OfNmZWtyodZVlBeNRBII4t7riQsExex3OQDiPrLG2TAq+ycFy0e/NMdH2&#10;zge6pb4QIYRdggpK75tESpeXZNCNbEMcuIttDfoA20LqFu8h3NRyEkVTabDi0FBiQ5uS8mv6ZRQ4&#10;bGz2cvo068nHNs2mb+fH2fteqYdBt3oG4anz/+I/906H+U9xDL/fhBP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NpGXEAAAA3QAAAA8AAAAAAAAAAAAAAAAAmAIAAGRycy9k&#10;b3ducmV2LnhtbFBLBQYAAAAABAAEAPUAAACJAwAAAAA=&#10;" adj="-11796480,,5400" path="m10990,c4918,,,4930,,11002v,6060,4918,10989,10990,10989c17062,21991,21979,17062,21979,11002,21979,4930,17062,,10990,xe" fillcolor="#fcbd24" stroked="f">
                    <v:stroke joinstyle="miter"/>
                    <v:formulas/>
                    <v:path arrowok="t" o:extrusionok="f" o:connecttype="custom" o:connectlocs="3334,0;0,3337;3334,6671;6667,3337;3334,0" o:connectangles="0,0,0,0,0" textboxrect="0,0,21980,21992"/>
                    <v:textbox inset="2.53958mm,2.53958mm,2.53958mm,2.53958mm">
                      <w:txbxContent>
                        <w:p w:rsidR="00693FEF" w:rsidRDefault="00693FEF" w:rsidP="00A5444F">
                          <w:pPr>
                            <w:bidi w:val="0"/>
                            <w:jc w:val="center"/>
                            <w:rPr>
                              <w:rFonts w:ascii="Fira Sans Extra Condensed" w:eastAsia="Fira Sans Extra Condensed" w:hAnsi="Fira Sans Extra Condensed" w:cs="Fira Sans Extra Condensed"/>
                              <w:color w:val="FFFFFF"/>
                              <w:szCs w:val="28"/>
                            </w:rPr>
                          </w:pPr>
                          <w:r>
                            <w:rPr>
                              <w:rFonts w:ascii="Fira Sans Extra Condensed" w:eastAsia="Fira Sans Extra Condensed" w:hAnsi="Fira Sans Extra Condensed" w:cs="Fira Sans Extra Condensed"/>
                              <w:color w:val="FFFFFF"/>
                              <w:szCs w:val="28"/>
                            </w:rPr>
                            <w:t>2</w:t>
                          </w:r>
                        </w:p>
                      </w:txbxContent>
                    </v:textbox>
                  </v:shape>
                  <v:shape id="Google Shape;1093;p26" o:spid="_x0000_s2243" style="position:absolute;left:40396;top:20990;width:1589;height:1589;visibility:visible;mso-wrap-style:square;v-text-anchor:middle" coordsize="5239,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4RwMYA&#10;AADdAAAADwAAAGRycy9kb3ducmV2LnhtbESPQWvCQBCF74L/YRmhN90oIhpdRRShh1zUQtvbmB2T&#10;YHY2ZFdN++udQ6G3Gd6b975ZbTpXqwe1ofJsYDxKQBHn3lZcGPg4H4ZzUCEiW6w9k4EfCrBZ93sr&#10;TK1/8pEep1goCeGQooEyxibVOuQlOQwj3xCLdvWtwyhrW2jb4lPCXa0nSTLTDiuWhhIb2pWU3053&#10;Z+A7XLHLvi7Z+XNx3E8Xv9l0cg/GvA267RJUpC7+m/+u363gzxPhl29kBL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4RwMYAAADdAAAADwAAAAAAAAAAAAAAAACYAgAAZHJz&#10;L2Rvd25yZXYueG1sUEsFBgAAAAAEAAQA9QAAAIsDAAAAAA==&#10;" path="m2619,489v1167,,2132,953,2132,2131c4751,3787,3786,4740,2619,4740,1441,4740,488,3787,488,2620,488,1442,1441,489,2619,489xm2619,1c1179,1,,1180,,2620,,4061,1179,5240,2619,5240v1441,,2620,-1179,2620,-2620c5239,1180,4060,1,2619,1xe" fillcolor="#fcbd24" stroked="f">
                    <v:path arrowok="t" o:extrusionok="f" o:connecttype="custom" o:connectlocs="794,148;1441,795;794,1437;148,795;794,148;794,0;0,795;794,1589;1589,795;794,0" o:connectangles="0,0,0,0,0,0,0,0,0,0"/>
                  </v:shape>
                  <v:shape id="Google Shape;1094;p26" o:spid="_x0000_s2244" style="position:absolute;left:40793;top:21387;width:795;height:795;visibility:visible;mso-wrap-style:square;v-text-anchor:middle" coordsize="2621,2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0B8IA&#10;AADdAAAADwAAAGRycy9kb3ducmV2LnhtbERPTYvCMBC9C/6HMMLeNK2CaNcoRRD2tqwrBW+zzdhW&#10;m0ltoq3/3ggL3ubxPme16U0t7tS6yrKCeBKBIM6trrhQcPjdjRcgnEfWWFsmBQ9ysFkPBytMtO34&#10;h+57X4gQwi5BBaX3TSKly0sy6Ca2IQ7cybYGfYBtIXWLXQg3tZxG0VwarDg0lNjQtqT8sr8ZBWk1&#10;Wx5vy6zL4vPscT11+P2XzpX6GPXpJwhPvX+L/91fOsxfRDG8vgkn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z/QHwgAAAN0AAAAPAAAAAAAAAAAAAAAAAJgCAABkcnMvZG93&#10;bnJldi54bWxQSwUGAAAAAAQABAD1AAAAhwMAAAAA&#10;" path="m1310,1c584,1,1,584,1,1310v,727,583,1310,1309,1310c2037,2620,2620,2037,2620,1310,2620,584,2037,1,1310,1xe" fillcolor="#fcbd24" stroked="f">
                    <v:path arrowok="t" o:extrusionok="f" o:connecttype="custom" o:connectlocs="397,0;0,397;397,795;795,397;397,0" o:connectangles="0,0,0,0,0"/>
                  </v:shape>
                  <v:shape id="Google Shape;1095;p26" o:spid="_x0000_s2245" style="position:absolute;left:37373;top:21709;width:10149;height:5247;visibility:visible;mso-wrap-style:square;v-text-anchor:middle" coordsize="28457,173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xI6MMA&#10;AADdAAAADwAAAGRycy9kb3ducmV2LnhtbERPTWsCMRC9F/wPYYTealbBdl2NIoLYHqsieBs2092l&#10;m0lMorv665tCobd5vM9ZrHrTihv50FhWMB5lIIhLqxuuFBwP25ccRIjIGlvLpOBOAVbLwdMCC207&#10;/qTbPlYihXAoUEEdoyukDGVNBsPIOuLEfVlvMCboK6k9dinctHKSZa/SYMOpoUZHm5rK7/3VKMi5&#10;6Wg8nb3168dl5/zp47yZOqWeh/16DiJSH//Ff+53nebn2QR+v0kn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xI6MMAAADdAAAADwAAAAAAAAAAAAAAAACYAgAAZHJzL2Rv&#10;d25yZXYueG1sUEsFBgAAAAAEAAQA9QAAAIgDAAAAAA==&#10;" adj="-11796480,,5400" path="m1810,c810,,,810,,1810l,15478v,1000,810,1822,1810,1822l26647,17300v1000,,1809,-822,1809,-1822l28456,1810c28456,810,27647,,26647,l20967,v-131,,-238,107,-238,250c20729,381,20836,488,20967,488r5680,c27385,488,27968,1084,27968,1810r,13668c27968,16217,27385,16800,26647,16800r-24837,c1084,16800,489,16217,489,15478r,-13668c489,1084,1084,488,1810,488r8287,c10228,488,10335,381,10335,250,10335,107,10228,,10097,l1810,xe" fillcolor="#fcbd24" stroked="f">
                    <v:stroke joinstyle="miter"/>
                    <v:formulas/>
                    <v:path arrowok="t" o:extrusionok="f" o:connecttype="custom" o:connectlocs="646,0;0,549;0,4694;646,5247;9503,5247;10149,4694;10149,549;9503,0;7478,0;7393,76;7478,148;9503,148;9975,549;9975,4694;9503,5095;646,5095;174,4694;174,549;646,148;3601,148;3686,76;3601,0;646,0" o:connectangles="0,0,0,0,0,0,0,0,0,0,0,0,0,0,0,0,0,0,0,0,0,0,0" textboxrect="0,0,28457,17300"/>
                    <v:textbox inset="2.53958mm,2.53958mm,2.53958mm,2.53958mm">
                      <w:txbxContent>
                        <w:p w:rsidR="00693FEF" w:rsidRPr="00755FDC" w:rsidRDefault="00693FEF" w:rsidP="00A5444F">
                          <w:pPr>
                            <w:bidi w:val="0"/>
                            <w:jc w:val="center"/>
                            <w:rPr>
                              <w:rFonts w:ascii="Fira Sans Extra Condensed" w:eastAsia="Fira Sans Extra Condensed" w:hAnsi="Fira Sans Extra Condensed" w:cs="Arial"/>
                              <w:color w:val="000000"/>
                              <w:szCs w:val="28"/>
                              <w:lang w:bidi="ar-SY"/>
                            </w:rPr>
                          </w:pPr>
                          <w:r>
                            <w:rPr>
                              <w:rFonts w:ascii="Adobe Arabic" w:eastAsia="Fira Sans Extra Condensed" w:hAnsi="Adobe Arabic" w:cs="Adobe Arabic" w:hint="cs"/>
                              <w:b/>
                              <w:bCs/>
                              <w:color w:val="000000"/>
                              <w:sz w:val="36"/>
                              <w:szCs w:val="36"/>
                              <w:rtl/>
                              <w:lang w:bidi="ar-SY"/>
                            </w:rPr>
                            <w:t>الحساسة</w:t>
                          </w:r>
                        </w:p>
                      </w:txbxContent>
                    </v:textbox>
                  </v:shape>
                  <v:shape id="Google Shape;1096;p26" o:spid="_x0000_s2246" style="position:absolute;left:44318;top:18570;width:148;height:3287;visibility:visible;mso-wrap-style:square;v-text-anchor:middle" coordsize="489,108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L7PMIA&#10;AADdAAAADwAAAGRycy9kb3ducmV2LnhtbERP22rCQBB9F/oPywh9040tiERXKYVAsSDWy/uQHTfB&#10;7GySnWr6926h0Lc5nOusNoNv1I36WAc2MJtmoIjLYGt2Bk7HYrIAFQXZYhOYDPxQhM36abTC3IY7&#10;f9HtIE6lEI45GqhE2lzrWFbkMU5DS5y4S+g9SoK907bHewr3jX7Jsrn2WHNqqLCl94rK6+HbG9hh&#10;vbNbkf3Vu2N3OnfzTyy2xjyPh7clKKFB/sV/7g+b5i+yV/j9Jp2g1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Mvs8wgAAAN0AAAAPAAAAAAAAAAAAAAAAAJgCAABkcnMvZG93&#10;bnJldi54bWxQSwUGAAAAAAQABAD1AAAAhwMAAAAA&#10;" path="m238,1c107,1,,108,,251l,10597v,131,107,238,238,238c381,10835,488,10728,488,10597l488,251c488,108,381,1,238,1xe" fillcolor="#fcbd24" stroked="f">
                    <v:path arrowok="t" o:extrusionok="f" o:connecttype="custom" o:connectlocs="72,0;0,76;0,3215;72,3287;148,3215;148,76;72,0" o:connectangles="0,0,0,0,0,0,0"/>
                  </v:shape>
                  <v:shape id="Google Shape;1097;p26" o:spid="_x0000_s2247" type="#_x0000_t202" style="position:absolute;left:38478;top:-1747;width:12277;height:13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JdMcA&#10;AADdAAAADwAAAGRycy9kb3ducmV2LnhtbERP30vDMBB+F/wfwgl7kS3dkLHVZWMMNoYwZFVE347m&#10;2kSbS9fErfrXG0Hw7T6+n7dY9a4RZ+qC9axgPMpAEJdeW64VPD9thzMQISJrbDyTgi8KsFpeXy0w&#10;1/7CRzoXsRYphEOOCkyMbS5lKA05DCPfEieu8p3DmGBXS93hJYW7Rk6ybCodWk4NBlvaGCo/ik+n&#10;YP7yelu9WfNd7x7fp9W+ONjTw0GpwU2/vgcRqY//4j/3Xqf5s+wOfr9JJ8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SXTHAAAA3QAAAA8AAAAAAAAAAAAAAAAAmAIAAGRy&#10;cy9kb3ducmV2LnhtbFBLBQYAAAAABAAEAPUAAACMAwAAAAA=&#10;" filled="f" stroked="f">
                    <v:textbox inset="2.53958mm,2.53958mm,2.53958mm,2.53958mm">
                      <w:txbxContent>
                        <w:p w:rsidR="00693FEF" w:rsidRPr="00755FDC" w:rsidRDefault="00693FEF" w:rsidP="00A5444F">
                          <w:pPr>
                            <w:jc w:val="center"/>
                            <w:rPr>
                              <w:rFonts w:ascii="Roboto" w:eastAsia="Roboto" w:hAnsi="Roboto" w:cs="Times New Roman"/>
                              <w:color w:val="434343"/>
                              <w:sz w:val="24"/>
                              <w:szCs w:val="24"/>
                              <w:lang w:bidi="ar-SY"/>
                            </w:rPr>
                          </w:pPr>
                          <w:r>
                            <w:rPr>
                              <w:rFonts w:ascii="Adobe Arabic" w:eastAsia="Roboto" w:hAnsi="Adobe Arabic" w:cs="Adobe Arabic" w:hint="cs"/>
                              <w:color w:val="434343"/>
                              <w:rtl/>
                              <w:lang w:bidi="ar-SY"/>
                            </w:rPr>
                            <w:t>التي تتعلق بسلوك الموظفين أو المتطوعين</w:t>
                          </w:r>
                        </w:p>
                      </w:txbxContent>
                    </v:textbox>
                  </v:shape>
                </v:group>
                <v:group id="Google Shape;1098;p26" o:spid="_x0000_s2248" style="position:absolute;left:53150;top:866;width:13907;height:27054" coordorigin="53150,866" coordsize="13906,2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OTyMQAAADdAAAADwAAAGRycy9kb3ducmV2LnhtbERPS2vCQBC+F/oflil4&#10;q5tULCF1FZFWegiFGkG8DdkxCWZnQ3bN4993C4K3+fies9qMphE9da62rCCeRyCIC6trLhUc86/X&#10;BITzyBoby6RgIgeb9fPTClNtB/6l/uBLEULYpaig8r5NpXRFRQbd3LbEgbvYzqAPsCul7nAI4aaR&#10;b1H0Lg3WHBoqbGlXUXE93IyC/YDDdhF/9tn1spvO+fLnlMWk1Oxl3H6A8DT6h/ju/tZhfhIt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fOTyMQAAADdAAAA&#10;DwAAAAAAAAAAAAAAAACqAgAAZHJzL2Rvd25yZXYueG1sUEsFBgAAAAAEAAQA+gAAAJsDAAAAAA==&#10;">
                  <v:shape id="Google Shape;1099;p26" o:spid="_x0000_s2249" style="position:absolute;left:55793;top:18758;width:148;height:7667;visibility:visible;mso-wrap-style:square;v-text-anchor:middle" coordsize="489,25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xdOsQA&#10;AADdAAAADwAAAGRycy9kb3ducmV2LnhtbERP32vCMBB+H/g/hBP2MjR1D0WqaRkDRQbSTQXx7Whu&#10;TVlzKUmm9b9fBoO93cf389bVaHtxJR86xwoW8wwEceN0x62C03EzW4IIEVlj75gU3ClAVU4e1lho&#10;d+MPuh5iK1IIhwIVmBiHQsrQGLIY5m4gTtyn8xZjgr6V2uMthdtePmdZLi12nBoMDvRqqPk6fFsF&#10;7QYXxtfjJdTv+3geLtu3p84q9TgdX1YgIo3xX/zn3uk0f5nl8PtNOkG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cXTrEAAAA3QAAAA8AAAAAAAAAAAAAAAAAmAIAAGRycy9k&#10;b3ducmV2LnhtbFBLBQYAAAAABAAEAPUAAACJAwAAAAA=&#10;" path="m,1l,25278r489,l489,1,,1xe" fillcolor="#4949e7" stroked="f">
                    <v:path arrowok="t" o:extrusionok="f" o:connecttype="custom" o:connectlocs="0,0;0,7667;148,7667;148,0;0,0" o:connectangles="0,0,0,0,0"/>
                  </v:shape>
                  <v:shape id="Google Shape;1100;p26" o:spid="_x0000_s2250" style="position:absolute;left:55071;top:26331;width:1589;height:1589;visibility:visible;mso-wrap-style:square;v-text-anchor:middle" coordsize="5239,5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w0qcEA&#10;AADdAAAADwAAAGRycy9kb3ducmV2LnhtbERPS27CMBDdV+IO1iB1V2y64BMwCCIVseimhAOM4iGO&#10;Eo8j24X09jVSpe7m6X1nux9dL+4UYutZw3ymQBDX3rTcaLhWH28rEDEhG+w9k4YfirDfTV62WBj/&#10;4C+6X1IjcgjHAjXYlIZCylhbchhnfiDO3M0HhynD0EgT8JHDXS/flVpIhy3nBosDlZbq7vLtNARb&#10;Lru5P7mqbHt/NZ/dsVorrV+n42EDItGY/sV/7rPJ81dqCc9v8gly9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MNKnBAAAA3QAAAA8AAAAAAAAAAAAAAAAAmAIAAGRycy9kb3du&#10;cmV2LnhtbFBLBQYAAAAABAAEAPUAAACGAwAAAAA=&#10;" path="m2620,488v1178,,2131,965,2131,2132c4751,3798,3798,4751,2620,4751,1453,4751,500,3798,500,2620,500,1453,1453,488,2620,488xm2620,c1179,,,1179,,2620,,4060,1179,5239,2620,5239v1440,,2619,-1179,2619,-2619c5239,1179,4060,,2620,xe" fillcolor="#4949e7" stroked="f">
                    <v:path arrowok="t" o:extrusionok="f" o:connecttype="custom" o:connectlocs="795,148;1441,795;795,1441;152,795;795,148;795,0;0,795;795,1589;1589,795;795,0" o:connectangles="0,0,0,0,0,0,0,0,0,0"/>
                  </v:shape>
                  <v:shape id="Google Shape;1101;p26" o:spid="_x0000_s2251" style="position:absolute;left:55468;top:26728;width:795;height:795;visibility:visible;mso-wrap-style:square;v-text-anchor:middle" coordsize="2621,2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P8UA&#10;AADdAAAADwAAAGRycy9kb3ducmV2LnhtbESPQW/CMAyF75P2HyJP2gWNFA5bVQhooCGxI7BpV6sx&#10;TbXGqZqs7fj1+IDEzdZ7fu/zcj36RvXUxTqwgdk0A0VcBltzZeDrtHvJQcWEbLEJTAb+KcJ69fiw&#10;xMKGgQ/UH1OlJIRjgQZcSm2hdSwdeYzT0BKLdg6dxyRrV2nb4SDhvtHzLHvVHmuWBoctbR2Vv8c/&#10;b+DbbYafz0PZv13y9BEuE5o148SY56fxfQEq0Zju5tv13gp+ngmufCMj6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IgQ/xQAAAN0AAAAPAAAAAAAAAAAAAAAAAJgCAABkcnMv&#10;ZG93bnJldi54bWxQSwUGAAAAAAQABAD1AAAAigMAAAAA&#10;" path="m1311,1c584,1,1,584,1,1311v,726,583,1309,1310,1309c2037,2620,2620,2037,2620,1311,2620,584,2037,1,1311,1xe" fillcolor="#4949e7" stroked="f">
                    <v:path arrowok="t" o:extrusionok="f" o:connecttype="custom" o:connectlocs="398,0;0,398;398,795;795,398;398,0" o:connectangles="0,0,0,0,0"/>
                  </v:shape>
                  <v:shape id="Google Shape;1102;p26" o:spid="_x0000_s2252" style="position:absolute;left:61788;top:8920;width:2929;height:5049;visibility:visible;mso-wrap-style:square;v-text-anchor:middle" coordsize="9657,16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ut0sQA&#10;AADdAAAADwAAAGRycy9kb3ducmV2LnhtbERPzWoCMRC+C75DGMGL1MSliN0apRVsCx5E2weYbqa7&#10;WzeTJYnr9u0bQfA2H9/vLNe9bURHPtSONcymCgRx4UzNpYavz+3DAkSIyAYbx6ThjwKsV8PBEnPj&#10;Lnyg7hhLkUI45KihirHNpQxFRRbD1LXEiftx3mJM0JfSeLykcNvITKm5tFhzaqiwpU1Fxel4thqy&#10;xzm/T6g87d9+5TfWrzt/2Oy0Ho/6l2cQkfp4F9/cHybNX6gnuH6TTp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brdLEAAAA3QAAAA8AAAAAAAAAAAAAAAAAmAIAAGRycy9k&#10;b3ducmV2LnhtbFBLBQYAAAAABAAEAPUAAACJAwAAAAA=&#10;" path="m384,1c271,1,158,56,96,157,1,324,48,526,203,621,5704,4003,8978,9861,8978,16302v,190,155,345,333,345c9502,16647,9657,16492,9657,16302,9657,9623,6252,3550,560,50,506,17,445,1,384,1xe" fillcolor="#4949e7" stroked="f">
                    <v:path arrowok="t" o:extrusionok="f" o:connecttype="custom" o:connectlocs="116,0;29,48;62,188;2723,4944;2824,5049;2929,4944;170,15;116,0" o:connectangles="0,0,0,0,0,0,0,0"/>
                  </v:shape>
                  <v:shape id="Google Shape;1103;p26" o:spid="_x0000_s2253" style="position:absolute;left:53150;top:8920;width:2928;height:9889;visibility:visible;mso-wrap-style:square;v-text-anchor:middle" coordsize="9656,32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IECcIA&#10;AADdAAAADwAAAGRycy9kb3ducmV2LnhtbESPQW/CMAyF70j8h8hIu0EKh6nqCGiAkBA3yn6A13hN&#10;t8apkgDl38+HSbvZes/vfV5vR9+rO8XUBTawXBSgiJtgO24NfFyP8xJUysgW+8Bk4EkJtpvpZI2V&#10;DQ++0L3OrZIQThUacDkPldapceQxLcJALNpXiB6zrLHVNuJDwn2vV0Xxqj12LA0OB9o7an7qmzdw&#10;odrxmL0tzztfd7t0iN+fV2NeZuP7G6hMY/43/12frOCXS+GXb2QE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8gQJwgAAAN0AAAAPAAAAAAAAAAAAAAAAAJgCAABkcnMvZG93&#10;bnJldi54bWxQSwUGAAAAAAQABAD1AAAAhwMAAAAA&#10;" path="m9272,1v-60,,-122,16,-176,49c3393,3550,,9623,,16302v,6679,3393,12751,9096,16252c9144,32590,9215,32602,9275,32602v107,,226,-48,286,-155c9656,32292,9608,32078,9454,31982,3953,28601,679,22743,679,16302,679,9861,3953,4003,9454,621v154,-95,202,-297,107,-464c9499,56,9386,1,9272,1xe" fillcolor="#4949e7" stroked="f">
                    <v:path arrowok="t" o:extrusionok="f" o:connecttype="custom" o:connectlocs="2812,0;2758,15;0,4945;2758,9874;2812,9889;2899,9842;2867,9701;206,4945;2867,188;2899,48;2812,0" o:connectangles="0,0,0,0,0,0,0,0,0,0,0"/>
                  </v:shape>
                  <v:shape id="Google Shape;1104;p26" o:spid="_x0000_s2254" style="position:absolute;left:61788;top:13763;width:2929;height:5046;visibility:visible;mso-wrap-style:square;v-text-anchor:middle" coordsize="9657,16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BlAMQA&#10;AADdAAAADwAAAGRycy9kb3ducmV2LnhtbESP0WoCMRBF34X+Qxihb5rdUhfZGkVKC0V86eoHDJtp&#10;sriZLEmqW7/eCELfZrh37rmz2oyuF2cKsfOsoJwXIIhbrzs2Co6Hz9kSREzIGnvPpOCPImzWT5MV&#10;1tpf+JvOTTIih3CsUYFNaailjK0lh3HuB+Ks/fjgMOU1GKkDXnK46+VLUVTSYceZYHGgd0vtqfl1&#10;GWJ2bLevi4/xOoTFodtXTWkqpZ6n4/YNRKIx/Zsf118611+WJdy/ySP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AZQDEAAAA3QAAAA8AAAAAAAAAAAAAAAAAmAIAAGRycy9k&#10;b3ducmV2LnhtbFBLBQYAAAAABAAEAPUAAACJAwAAAAA=&#10;" path="m9311,1v-178,,-333,142,-333,333c8978,6775,5704,12633,203,16014,48,16110,1,16324,96,16479v71,107,179,155,286,155c441,16634,513,16622,560,16586,6252,13085,9657,7013,9657,334,9657,143,9502,1,9311,1xe" fillcolor="#4949e7" stroked="f">
                    <v:path arrowok="t" o:extrusionok="f" o:connecttype="custom" o:connectlocs="2824,0;2723,101;62,4858;29,4999;116,5046;170,5031;2929,101;2824,0" o:connectangles="0,0,0,0,0,0,0,0"/>
                  </v:shape>
                  <v:shape id="Google Shape;1105;p26" o:spid="_x0000_s2255" style="position:absolute;left:54038;top:8971;width:9791;height:9787;visibility:visible;mso-wrap-style:square;v-text-anchor:middle" coordsize="32279,32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bJisAA&#10;AADdAAAADwAAAGRycy9kb3ducmV2LnhtbERPTYvCMBC9C/sfwix401QXpHSNIruIq56si+ehGZti&#10;MylNtPXfG0HwNo/3OfNlb2txo9ZXjhVMxgkI4sLpiksF/8f1KAXhA7LG2jEpuJOH5eJjMMdMu44P&#10;dMtDKWII+wwVmBCaTEpfGLLox64hjtzZtRZDhG0pdYtdDLe1nCbJTFqsODYYbOjHUHHJr1bBams4&#10;MebUfe32G0xP5WH9Wxulhp/96htEoD68xS/3n47z08kUnt/EE+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bJisAAAADdAAAADwAAAAAAAAAAAAAAAACYAgAAZHJzL2Rvd25y&#10;ZXYueG1sUEsFBgAAAAAEAAQA9QAAAIUDAAAAAA==&#10;" path="m16134,334v8715,,15800,7096,15800,15800c31934,24849,24849,31933,16134,31933,7430,31933,346,24849,346,16134,346,7430,7430,334,16134,334xm16134,1c7240,1,1,7240,1,16134v,8894,7239,16133,16133,16133c25040,32267,32279,25028,32279,16134,32279,7240,25040,1,16134,1xe" fillcolor="#4949e7" stroked="f">
                    <v:path arrowok="t" o:extrusionok="f" o:connecttype="custom" o:connectlocs="4894,101;9686,4894;4894,9686;105,4894;4894,101;4894,0;0,4894;4894,9787;9791,4894;4894,0" o:connectangles="0,0,0,0,0,0,0,0,0,0"/>
                  </v:shape>
                  <v:shape id="Google Shape;1106;p26" o:spid="_x0000_s2256" style="position:absolute;left:58830;top:9736;width:4233;height:4233;visibility:visible;mso-wrap-style:square;v-text-anchor:middle" coordsize="13955,139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bNMcA&#10;AADdAAAADwAAAGRycy9kb3ducmV2LnhtbESPQWvCQBCF74X+h2UKvYhubEFCdBVRhJYW0Sh4nWan&#10;SUh2NuxuTfrvu4LQ2wzvzfveLFaDacWVnK8tK5hOEhDEhdU1lwrOp904BeEDssbWMin4JQ+r5ePD&#10;AjNtez7SNQ+liCHsM1RQhdBlUvqiIoN+YjviqH1bZzDE1ZVSO+xjuGnlS5LMpMGaI6HCjjYVFU3+&#10;YyJkn4w262347Ef4cWlcev56PzRKPT8N6zmIQEP4N9+v33Ssn05f4fZNHEE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nGzTHAAAA3QAAAA8AAAAAAAAAAAAAAAAAmAIAAGRy&#10;cy9kb3ducmV2LnhtbFBLBQYAAAAABAAEAPUAAACMAwAAAAA=&#10;" path="m334,c155,,1,155,1,333v,191,154,346,333,346c7466,679,13276,6477,13276,13609v,190,143,345,333,345c13800,13954,13955,13799,13955,13609,13955,6108,7847,,334,xe" fillcolor="#4949e7" stroked="f">
                    <v:path arrowok="t" o:extrusionok="f" o:connecttype="custom" o:connectlocs="101,0;0,101;101,206;4027,4128;4128,4233;4233,4128;101,0" o:connectangles="0,0,0,0,0,0,0"/>
                  </v:shape>
                  <v:shape id="Google Shape;1107;p26" o:spid="_x0000_s2257" style="position:absolute;left:54486;top:13401;width:3980;height:4715;visibility:visible;mso-wrap-style:square;v-text-anchor:middle" coordsize="13122,15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vsm8QA&#10;AADdAAAADwAAAGRycy9kb3ducmV2LnhtbERPTWvCQBC9C/0PywjezMaiYlNXqUVRKEirQj0O2TEJ&#10;ZmdDdjXRX+8WhN7m8T5nOm9NKa5Uu8KygkEUgyBOrS44U3DYr/oTEM4jaywtk4IbOZjPXjpTTLRt&#10;+IeuO5+JEMIuQQW591UipUtzMugiWxEH7mRrgz7AOpO6xiaEm1K+xvFYGiw4NORY0WdO6Xl3MQo2&#10;o/tycfxefx3p7ffcbMtqcaeRUr1u+/EOwlPr/8VP90aH+ZPBEP6+CSf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77JvEAAAA3QAAAA8AAAAAAAAAAAAAAAAAmAIAAGRycy9k&#10;b3ducmV2LnhtbFBLBQYAAAAABAAEAPUAAACJAwAAAAA=&#10;" path="m1292,c1128,,975,125,953,301,,7742,5275,14576,12716,15541v14,1,28,2,42,2c12920,15543,13064,15418,13097,15243v24,-179,-107,-357,-297,-381c5727,13957,715,7456,1632,384,1655,205,1524,27,1334,3,1320,1,1306,,1292,xe" fillcolor="#4949e7" stroked="f">
                    <v:path arrowok="t" o:extrusionok="f" o:connecttype="custom" o:connectlocs="392,0;289,91;3857,4714;3870,4715;3972,4624;3882,4508;495,116;405,1;392,0" o:connectangles="0,0,0,0,0,0,0,0,0"/>
                  </v:shape>
                  <v:shape id="Google Shape;1108;p26" o:spid="_x0000_s2258" style="position:absolute;left:55598;top:10534;width:6667;height:6671;visibility:visible;mso-wrap-style:square;v-text-anchor:middle" coordsize="21980,219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2B8QA&#10;AADdAAAADwAAAGRycy9kb3ducmV2LnhtbERPTWvCQBC9F/oflil4q5uItiF1Da0gKujBtAePQ3aa&#10;hGZnw+5q4r/vFgre5vE+Z1mMphNXcr61rCCdJiCIK6tbrhV8fW6eMxA+IGvsLJOCG3koVo8PS8y1&#10;HfhE1zLUIoawz1FBE0KfS+mrhgz6qe2JI/dtncEQoauldjjEcNPJWZK8SIMtx4YGe1o3VP2UF6Ng&#10;yF73H+fDNtsfKufL5Hg+jn6u1ORpfH8DEWgMd/G/e6fj/CxdwN838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fdgfEAAAA3QAAAA8AAAAAAAAAAAAAAAAAmAIAAGRycy9k&#10;b3ducmV2LnhtbFBLBQYAAAAABAAEAPUAAACJAwAAAAA=&#10;" adj="-11796480,,5400" path="m10990,c4930,,,4930,,11002v,6060,4930,10989,10990,10989c17062,21991,21979,17062,21979,11002,21979,4930,17062,,10990,xe" fillcolor="#4949e7" stroked="f">
                    <v:stroke joinstyle="miter"/>
                    <v:formulas/>
                    <v:path arrowok="t" o:extrusionok="f" o:connecttype="custom" o:connectlocs="3334,0;0,3337;3334,6671;6667,3337;3334,0" o:connectangles="0,0,0,0,0" textboxrect="0,0,21980,21992"/>
                    <v:textbox inset="2.53958mm,2.53958mm,2.53958mm,2.53958mm">
                      <w:txbxContent>
                        <w:p w:rsidR="00693FEF" w:rsidRDefault="00693FEF" w:rsidP="00A5444F">
                          <w:pPr>
                            <w:bidi w:val="0"/>
                            <w:jc w:val="center"/>
                            <w:rPr>
                              <w:rFonts w:ascii="Fira Sans Extra Condensed" w:eastAsia="Fira Sans Extra Condensed" w:hAnsi="Fira Sans Extra Condensed" w:cs="Fira Sans Extra Condensed"/>
                              <w:color w:val="FFFFFF"/>
                              <w:szCs w:val="28"/>
                            </w:rPr>
                          </w:pPr>
                          <w:r>
                            <w:rPr>
                              <w:rFonts w:ascii="Fira Sans Extra Condensed" w:eastAsia="Fira Sans Extra Condensed" w:hAnsi="Fira Sans Extra Condensed" w:cs="Fira Sans Extra Condensed"/>
                              <w:color w:val="FFFFFF"/>
                              <w:szCs w:val="28"/>
                            </w:rPr>
                            <w:t>1</w:t>
                          </w:r>
                        </w:p>
                      </w:txbxContent>
                    </v:textbox>
                  </v:shape>
                  <v:shape id="Google Shape;1109;p26" o:spid="_x0000_s2259" style="position:absolute;left:58220;top:5243;width:1589;height:1590;visibility:visible;mso-wrap-style:square;v-text-anchor:middle" coordsize="5240,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5IX8YA&#10;AADdAAAADwAAAGRycy9kb3ducmV2LnhtbESPQWvCQBCF7wX/wzJCb2ZjD6mkWaUUA4Ueitoeehuz&#10;YzaanY3Zjab/visIvc3w3vvmTbEabSsu1PvGsYJ5koIgrpxuuFbwtStnCxA+IGtsHZOCX/KwWk4e&#10;Csy1u/KGLttQiwhhn6MCE0KXS+krQxZ94jriqB1cbzHEta+l7vEa4baVT2maSYsNxwsGO3ozVJ22&#10;g40UPn486889bdYmLX+GkH3Lc6bU43R8fQERaAz/5nv6Xcf6i3kGt2/iCH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5IX8YAAADdAAAADwAAAAAAAAAAAAAAAACYAgAAZHJz&#10;L2Rvd25yZXYueG1sUEsFBgAAAAAEAAQA9QAAAIsDAAAAAA==&#10;" path="m2620,501v1167,,2119,952,2119,2119c4739,3799,3787,4751,2620,4751,1441,4751,489,3799,489,2620,489,1453,1441,501,2620,501xm2620,1c1167,1,,1179,,2620,,4061,1167,5239,2620,5239v1440,,2619,-1178,2619,-2619c5239,1179,4060,1,2620,1xe" fillcolor="#4949e7" stroked="f">
                    <v:path arrowok="t" o:extrusionok="f" o:connecttype="custom" o:connectlocs="795,152;1437,795;795,1442;148,795;795,152;795,0;0,795;795,1590;1589,795;795,0" o:connectangles="0,0,0,0,0,0,0,0,0,0"/>
                  </v:shape>
                  <v:shape id="Google Shape;1110;p26" o:spid="_x0000_s2260" style="position:absolute;left:58617;top:5641;width:795;height:795;visibility:visible;mso-wrap-style:square;v-text-anchor:middle" coordsize="2620,2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MVFMUA&#10;AADdAAAADwAAAGRycy9kb3ducmV2LnhtbERPTWvCQBC9C/0PyxS8SN1E0IboKkUqCB6k2ktvY3aa&#10;BLOzaXaNib/eFQre5vE+Z7HqTCVaalxpWUE8jkAQZ1aXnCv4Pm7eEhDOI2usLJOCnhysli+DBaba&#10;XvmL2oPPRQhhl6KCwvs6ldJlBRl0Y1sTB+7XNgZ9gE0udYPXEG4qOYmimTRYcmgosKZ1Qdn5cDEK&#10;ppNRtNc/f+fRerdNPuPbru/bk1LD1+5jDsJT55/if/dWh/lJ/A6Pb8IJ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cxUUxQAAAN0AAAAPAAAAAAAAAAAAAAAAAJgCAABkcnMv&#10;ZG93bnJldi54bWxQSwUGAAAAAAQABAD1AAAAigMAAAAA&#10;" path="m1310,c584,,,584,,1310v,726,584,1310,1310,1310c2024,2620,2619,2036,2619,1310,2619,584,2024,,1310,xe" fillcolor="#4949e7" stroked="f">
                    <v:path arrowok="t" o:extrusionok="f" o:connecttype="custom" o:connectlocs="397,0;0,397;397,795;795,397;397,0" o:connectangles="0,0,0,0,0"/>
                  </v:shape>
                  <v:shape id="Google Shape;1111;p26" o:spid="_x0000_s2261" style="position:absolute;left:53843;top:866;width:9986;height:5248;visibility:visible;mso-wrap-style:square;v-text-anchor:middle" coordsize="28457,173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ilp8QA&#10;AADdAAAADwAAAGRycy9kb3ducmV2LnhtbESPQWvCQBCF7wX/wzKCt7qxFFmjq4hg6UlaW8HjkB2T&#10;aHY2ZFeN/945FHqb4b1575vFqveNulEX68AWJuMMFHERXM2lhd+f7asBFROywyYwWXhQhNVy8LLA&#10;3IU7f9Ntn0olIRxztFCl1OZax6Iij3EcWmLRTqHzmGTtSu06vEu4b/Rblk21x5qlocKWNhUVl/3V&#10;W8jq6WFzfp/tmuPXxxbRG5OuxtrRsF/PQSXq07/57/rTCb6ZCK58IyPo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YpafEAAAA3QAAAA8AAAAAAAAAAAAAAAAAmAIAAGRycy9k&#10;b3ducmV2LnhtbFBLBQYAAAAABAAEAPUAAACJAwAAAAA=&#10;" adj="-11796480,,5400" path="m1811,c811,,1,822,1,1822r,13668c1,16491,811,17300,1811,17300r8286,c10228,17300,10336,17193,10336,17050v,-131,-108,-238,-239,-238l1811,16812v-727,,-1322,-595,-1322,-1322l489,1822c489,1084,1084,500,1811,500r24836,c27373,500,27969,1084,27969,1822r,13668c27969,16217,27373,16812,26647,16812r-5679,c20837,16812,20730,16919,20730,17050v,143,107,250,238,250l26647,17300v1000,,1810,-809,1810,-1810l28457,1822c28457,822,27647,,26647,l1811,xe" fillcolor="#4949e7" stroked="f">
                    <v:stroke joinstyle="miter"/>
                    <v:formulas/>
                    <v:path arrowok="t" o:extrusionok="f" o:connecttype="custom" o:connectlocs="636,0;0,553;0,4699;636,5248;3543,5248;3627,5172;3543,5100;636,5100;172,4699;172,553;636,152;9351,152;9815,553;9815,4699;9351,5100;7358,5100;7274,5172;7358,5248;9351,5248;9986,4699;9986,553;9351,0;636,0" o:connectangles="0,0,0,0,0,0,0,0,0,0,0,0,0,0,0,0,0,0,0,0,0,0,0" textboxrect="0,0,28457,17301"/>
                    <v:textbox inset="2.53958mm,2.53958mm,2.53958mm,2.53958mm">
                      <w:txbxContent>
                        <w:p w:rsidR="00693FEF" w:rsidRPr="00755FDC" w:rsidRDefault="00693FEF" w:rsidP="00A5444F">
                          <w:pPr>
                            <w:bidi w:val="0"/>
                            <w:jc w:val="right"/>
                            <w:rPr>
                              <w:rFonts w:ascii="Adobe Arabic" w:eastAsia="Fira Sans Extra Condensed" w:hAnsi="Adobe Arabic" w:cs="Adobe Arabic"/>
                              <w:b/>
                              <w:bCs/>
                              <w:color w:val="000000"/>
                              <w:sz w:val="36"/>
                              <w:szCs w:val="36"/>
                              <w:rtl/>
                              <w:lang w:bidi="ar-SY"/>
                            </w:rPr>
                          </w:pPr>
                          <w:r>
                            <w:rPr>
                              <w:rFonts w:ascii="Adobe Arabic" w:eastAsia="Fira Sans Extra Condensed" w:hAnsi="Adobe Arabic" w:cs="Adobe Arabic" w:hint="cs"/>
                              <w:b/>
                              <w:bCs/>
                              <w:color w:val="000000"/>
                              <w:sz w:val="36"/>
                              <w:szCs w:val="36"/>
                              <w:rtl/>
                              <w:lang w:bidi="ar-SY"/>
                            </w:rPr>
                            <w:t>غير الحساسة</w:t>
                          </w:r>
                        </w:p>
                      </w:txbxContent>
                    </v:textbox>
                  </v:shape>
                  <v:shape id="Google Shape;1112;p26" o:spid="_x0000_s2262" style="position:absolute;left:62138;top:5966;width:152;height:3287;visibility:visible;mso-wrap-style:square;v-text-anchor:middle" coordsize="501,108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fcEA&#10;AADdAAAADwAAAGRycy9kb3ducmV2LnhtbERPyWrDMBC9F/IPYgq51XJ6aBw3SggpgV6zQK6DNbWN&#10;rZEqyY7z91GhkNs83jrr7WR6MZIPrWUFiywHQVxZ3XKt4HI+vBUgQkTW2FsmBXcKsN3MXtZYanvj&#10;I42nWIsUwqFEBU2MrpQyVA0ZDJl1xIn7sd5gTNDXUnu8pXDTy/c8/5AGW04NDTraN1R1p8EocPfd&#10;+PsVi0Onr7bqjsPSDs4rNX+ddp8gIk3xKf53f+s0v1is4O+bdIL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BX3BAAAA3QAAAA8AAAAAAAAAAAAAAAAAmAIAAGRycy9kb3du&#10;cmV2LnhtbFBLBQYAAAAABAAEAPUAAACGAwAAAAA=&#10;" path="m251,1c120,1,1,108,1,239r,10347c1,10728,120,10836,251,10836v131,,250,-108,250,-250l501,239c501,108,382,1,251,1xe" fillcolor="#4949e7" stroked="f">
                    <v:path arrowok="t" o:extrusionok="f" o:connecttype="custom" o:connectlocs="76,0;0,72;0,3211;76,3287;152,3211;152,72;76,0" o:connectangles="0,0,0,0,0,0,0"/>
                  </v:shape>
                  <v:shape id="Google Shape;1113;p26" o:spid="_x0000_s2263" type="#_x0000_t202" style="position:absolute;left:56743;top:19524;width:10313;height:7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kTF8kA&#10;AADdAAAADwAAAGRycy9kb3ducmV2LnhtbESPQUsDMRCF70L/Q5iCF7FZeyjt2rSIoBShiGsRvQ2b&#10;2U10M1k3sV399c5B8DbDe/PeN+vtGDp1pCH5yAauZgUo4jpaz62Bw/Pd5RJUysgWu8hk4JsSbDeT&#10;szWWNp74iY5VbpWEcCrRgMu5L7VOtaOAaRZ7YtGaOATMsg6ttgOeJDx0el4UCx3QszQ47OnWUf1R&#10;fQUDq5fXi+bNu5/2/vF90eyqvf982BtzPh1vrkFlGvO/+e96ZwV/ORd++UZG0J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3kTF8kAAADdAAAADwAAAAAAAAAAAAAAAACYAgAA&#10;ZHJzL2Rvd25yZXYueG1sUEsFBgAAAAAEAAQA9QAAAI4DAAAAAA==&#10;" filled="f" stroked="f">
                    <v:textbox inset="2.53958mm,2.53958mm,2.53958mm,2.53958mm">
                      <w:txbxContent>
                        <w:p w:rsidR="00693FEF" w:rsidRPr="00755FDC" w:rsidRDefault="00693FEF" w:rsidP="00A5444F">
                          <w:pPr>
                            <w:jc w:val="center"/>
                            <w:rPr>
                              <w:rFonts w:ascii="Adobe Arabic" w:eastAsia="Roboto" w:hAnsi="Adobe Arabic" w:cs="Adobe Arabic"/>
                              <w:color w:val="434343"/>
                              <w:sz w:val="24"/>
                              <w:szCs w:val="24"/>
                              <w:lang w:bidi="ar-SY"/>
                            </w:rPr>
                          </w:pPr>
                          <w:r>
                            <w:rPr>
                              <w:rFonts w:ascii="Adobe Arabic" w:eastAsia="Roboto" w:hAnsi="Adobe Arabic" w:cs="Adobe Arabic" w:hint="cs"/>
                              <w:color w:val="434343"/>
                              <w:rtl/>
                              <w:lang w:bidi="ar-SY"/>
                            </w:rPr>
                            <w:t>التي تتعلق بجودة البرامج</w:t>
                          </w:r>
                        </w:p>
                      </w:txbxContent>
                    </v:textbox>
                  </v:shape>
                </v:group>
                <w10:wrap type="through" anchorx="margin"/>
              </v:group>
            </w:pict>
          </mc:Fallback>
        </mc:AlternateContent>
      </w:r>
    </w:p>
    <w:p w:rsidR="00A5444F" w:rsidRDefault="00A5444F" w:rsidP="00A5444F">
      <w:pPr>
        <w:rPr>
          <w:rFonts w:ascii="Sakkal Majalla" w:hAnsi="Sakkal Majalla"/>
          <w:sz w:val="34"/>
          <w:rtl/>
        </w:rPr>
      </w:pPr>
    </w:p>
    <w:p w:rsidR="00A5444F" w:rsidRPr="00996861" w:rsidRDefault="00A5444F" w:rsidP="00A5444F">
      <w:pPr>
        <w:rPr>
          <w:rFonts w:ascii="Sakkal Majalla" w:hAnsi="Sakkal Majalla"/>
          <w:sz w:val="34"/>
        </w:rPr>
      </w:pPr>
    </w:p>
    <w:p w:rsidR="00A5444F" w:rsidRPr="00996861" w:rsidRDefault="00A5444F" w:rsidP="00A5444F">
      <w:pPr>
        <w:ind w:left="360"/>
        <w:rPr>
          <w:rFonts w:ascii="Sakkal Majalla" w:hAnsi="Sakkal Majalla"/>
          <w:sz w:val="34"/>
          <w:rtl/>
        </w:rPr>
      </w:pPr>
    </w:p>
    <w:p w:rsidR="00A5444F" w:rsidRDefault="00A5444F" w:rsidP="00A5444F">
      <w:pPr>
        <w:rPr>
          <w:rFonts w:ascii="Adobe Arabic" w:hAnsi="Adobe Arabic" w:cs="Adobe Arabic"/>
          <w:b/>
          <w:bCs/>
          <w:color w:val="002060"/>
          <w:sz w:val="36"/>
          <w:szCs w:val="36"/>
          <w:rtl/>
        </w:rPr>
      </w:pPr>
    </w:p>
    <w:p w:rsidR="00A5444F" w:rsidRDefault="00A5444F" w:rsidP="00A5444F">
      <w:pPr>
        <w:jc w:val="center"/>
        <w:rPr>
          <w:rtl/>
        </w:rPr>
      </w:pPr>
    </w:p>
    <w:p w:rsidR="00A5444F" w:rsidRDefault="00A5444F" w:rsidP="00A5444F">
      <w:pPr>
        <w:jc w:val="center"/>
        <w:rPr>
          <w:rtl/>
        </w:rPr>
      </w:pPr>
    </w:p>
    <w:p w:rsidR="00A5444F" w:rsidRDefault="00A5444F" w:rsidP="00A5444F">
      <w:pPr>
        <w:jc w:val="center"/>
        <w:rPr>
          <w:rtl/>
        </w:rPr>
      </w:pPr>
    </w:p>
    <w:p w:rsidR="00A5444F" w:rsidRDefault="00A5444F" w:rsidP="00A5444F">
      <w:pPr>
        <w:rPr>
          <w:rtl/>
        </w:rPr>
      </w:pPr>
    </w:p>
    <w:p w:rsidR="00A5444F" w:rsidRPr="00C31A41" w:rsidRDefault="00A5444F" w:rsidP="00A5444F">
      <w:pPr>
        <w:rPr>
          <w:rtl/>
        </w:rPr>
      </w:pPr>
      <w:r w:rsidRPr="00C31A41">
        <w:rPr>
          <w:rFonts w:hint="cs"/>
          <w:rtl/>
        </w:rPr>
        <w:t>الشكاوى</w:t>
      </w:r>
      <w:r w:rsidRPr="00C31A41">
        <w:rPr>
          <w:rtl/>
        </w:rPr>
        <w:t xml:space="preserve"> </w:t>
      </w:r>
      <w:r w:rsidRPr="00C31A41">
        <w:rPr>
          <w:rFonts w:hint="cs"/>
          <w:rtl/>
        </w:rPr>
        <w:t>التي</w:t>
      </w:r>
      <w:r w:rsidRPr="00C31A41">
        <w:rPr>
          <w:rtl/>
        </w:rPr>
        <w:t xml:space="preserve"> </w:t>
      </w:r>
      <w:r w:rsidRPr="00C31A41">
        <w:rPr>
          <w:rFonts w:hint="cs"/>
          <w:rtl/>
        </w:rPr>
        <w:t>لا</w:t>
      </w:r>
      <w:r w:rsidRPr="00C31A41">
        <w:rPr>
          <w:rtl/>
        </w:rPr>
        <w:t xml:space="preserve"> </w:t>
      </w:r>
      <w:r w:rsidRPr="00C31A41">
        <w:rPr>
          <w:rFonts w:hint="cs"/>
          <w:rtl/>
        </w:rPr>
        <w:t>يمكن</w:t>
      </w:r>
      <w:r w:rsidRPr="00C31A41">
        <w:rPr>
          <w:rtl/>
        </w:rPr>
        <w:t xml:space="preserve"> </w:t>
      </w:r>
      <w:r w:rsidRPr="00C31A41">
        <w:rPr>
          <w:rFonts w:hint="cs"/>
          <w:rtl/>
        </w:rPr>
        <w:t>أن</w:t>
      </w:r>
      <w:r w:rsidRPr="00C31A41">
        <w:rPr>
          <w:rtl/>
        </w:rPr>
        <w:t xml:space="preserve"> </w:t>
      </w:r>
      <w:r w:rsidRPr="00C31A41">
        <w:rPr>
          <w:rFonts w:hint="cs"/>
          <w:rtl/>
        </w:rPr>
        <w:t>تتولاها</w:t>
      </w:r>
      <w:r w:rsidRPr="00C31A41">
        <w:rPr>
          <w:rtl/>
        </w:rPr>
        <w:t xml:space="preserve"> </w:t>
      </w:r>
      <w:r w:rsidRPr="00C31A41">
        <w:rPr>
          <w:rFonts w:hint="cs"/>
          <w:rtl/>
        </w:rPr>
        <w:t>الآلية،</w:t>
      </w:r>
      <w:r w:rsidRPr="00C31A41">
        <w:rPr>
          <w:rtl/>
        </w:rPr>
        <w:t xml:space="preserve"> </w:t>
      </w:r>
      <w:r w:rsidRPr="00C31A41">
        <w:rPr>
          <w:rFonts w:hint="cs"/>
          <w:rtl/>
        </w:rPr>
        <w:t>وهي</w:t>
      </w:r>
      <w:r w:rsidRPr="00C31A41">
        <w:rPr>
          <w:rtl/>
        </w:rPr>
        <w:t xml:space="preserve"> </w:t>
      </w:r>
      <w:r w:rsidRPr="00C31A41">
        <w:rPr>
          <w:rFonts w:hint="cs"/>
          <w:rtl/>
        </w:rPr>
        <w:t>شكاوى</w:t>
      </w:r>
      <w:r w:rsidRPr="00C31A41">
        <w:rPr>
          <w:rtl/>
        </w:rPr>
        <w:t xml:space="preserve"> </w:t>
      </w:r>
      <w:r w:rsidRPr="00C31A41">
        <w:rPr>
          <w:rFonts w:hint="cs"/>
          <w:rtl/>
        </w:rPr>
        <w:t>حول</w:t>
      </w:r>
      <w:r w:rsidRPr="00C31A41">
        <w:rPr>
          <w:rtl/>
        </w:rPr>
        <w:t xml:space="preserve"> </w:t>
      </w:r>
      <w:r w:rsidRPr="00C31A41">
        <w:rPr>
          <w:rFonts w:hint="cs"/>
          <w:rtl/>
        </w:rPr>
        <w:t>مسائل</w:t>
      </w:r>
      <w:r w:rsidRPr="00C31A41">
        <w:rPr>
          <w:rtl/>
        </w:rPr>
        <w:t xml:space="preserve"> </w:t>
      </w:r>
      <w:r w:rsidRPr="00C31A41">
        <w:rPr>
          <w:rFonts w:hint="cs"/>
          <w:rtl/>
        </w:rPr>
        <w:t>غير</w:t>
      </w:r>
      <w:r w:rsidRPr="00C31A41">
        <w:rPr>
          <w:rtl/>
        </w:rPr>
        <w:t xml:space="preserve"> </w:t>
      </w:r>
      <w:r w:rsidRPr="00C31A41">
        <w:rPr>
          <w:rFonts w:hint="cs"/>
          <w:rtl/>
        </w:rPr>
        <w:t>مرتبطة</w:t>
      </w:r>
      <w:r w:rsidRPr="00C31A41">
        <w:rPr>
          <w:rtl/>
        </w:rPr>
        <w:t xml:space="preserve"> </w:t>
      </w:r>
      <w:r w:rsidRPr="00C31A41">
        <w:rPr>
          <w:rFonts w:hint="cs"/>
          <w:rtl/>
        </w:rPr>
        <w:t>مباشرة</w:t>
      </w:r>
      <w:r w:rsidRPr="00C31A41">
        <w:rPr>
          <w:rtl/>
        </w:rPr>
        <w:t xml:space="preserve"> </w:t>
      </w:r>
      <w:r w:rsidRPr="00C31A41">
        <w:rPr>
          <w:rFonts w:hint="cs"/>
          <w:rtl/>
        </w:rPr>
        <w:t>بالبرنامج</w:t>
      </w:r>
      <w:r w:rsidRPr="00C31A41">
        <w:rPr>
          <w:rtl/>
        </w:rPr>
        <w:t>.</w:t>
      </w:r>
    </w:p>
    <w:p w:rsidR="00A5444F" w:rsidRPr="00BF3ED6" w:rsidRDefault="00A5444F" w:rsidP="00A5444F">
      <w:pPr>
        <w:rPr>
          <w:b/>
          <w:bCs/>
          <w:color w:val="C00000"/>
          <w:rtl/>
        </w:rPr>
      </w:pPr>
      <w:r w:rsidRPr="00BF3ED6">
        <w:rPr>
          <w:rFonts w:hint="cs"/>
          <w:b/>
          <w:bCs/>
          <w:color w:val="C00000"/>
          <w:rtl/>
        </w:rPr>
        <w:lastRenderedPageBreak/>
        <w:t>أنواع</w:t>
      </w:r>
      <w:r w:rsidRPr="00BF3ED6">
        <w:rPr>
          <w:b/>
          <w:bCs/>
          <w:color w:val="C00000"/>
          <w:rtl/>
        </w:rPr>
        <w:t xml:space="preserve"> </w:t>
      </w:r>
      <w:r w:rsidRPr="00BF3ED6">
        <w:rPr>
          <w:rFonts w:hint="cs"/>
          <w:b/>
          <w:bCs/>
          <w:color w:val="C00000"/>
          <w:rtl/>
        </w:rPr>
        <w:t>الشكاوى</w:t>
      </w:r>
      <w:r w:rsidRPr="00BF3ED6">
        <w:rPr>
          <w:b/>
          <w:bCs/>
          <w:color w:val="C00000"/>
          <w:rtl/>
        </w:rPr>
        <w:t xml:space="preserve"> </w:t>
      </w:r>
      <w:r w:rsidRPr="00BF3ED6">
        <w:rPr>
          <w:rFonts w:hint="cs"/>
          <w:b/>
          <w:bCs/>
          <w:color w:val="C00000"/>
          <w:rtl/>
        </w:rPr>
        <w:t>التي</w:t>
      </w:r>
      <w:r w:rsidRPr="00BF3ED6">
        <w:rPr>
          <w:b/>
          <w:bCs/>
          <w:color w:val="C00000"/>
          <w:rtl/>
        </w:rPr>
        <w:t xml:space="preserve"> </w:t>
      </w:r>
      <w:r w:rsidRPr="00BF3ED6">
        <w:rPr>
          <w:rFonts w:hint="cs"/>
          <w:b/>
          <w:bCs/>
          <w:color w:val="C00000"/>
          <w:rtl/>
        </w:rPr>
        <w:t>يمكن</w:t>
      </w:r>
      <w:r w:rsidRPr="00BF3ED6">
        <w:rPr>
          <w:b/>
          <w:bCs/>
          <w:color w:val="C00000"/>
          <w:rtl/>
        </w:rPr>
        <w:t xml:space="preserve"> </w:t>
      </w:r>
      <w:r w:rsidRPr="00BF3ED6">
        <w:rPr>
          <w:rFonts w:hint="cs"/>
          <w:b/>
          <w:bCs/>
          <w:color w:val="C00000"/>
          <w:rtl/>
        </w:rPr>
        <w:t>أن</w:t>
      </w:r>
      <w:r w:rsidRPr="00BF3ED6">
        <w:rPr>
          <w:b/>
          <w:bCs/>
          <w:color w:val="C00000"/>
          <w:rtl/>
        </w:rPr>
        <w:t xml:space="preserve"> </w:t>
      </w:r>
      <w:r w:rsidRPr="00BF3ED6">
        <w:rPr>
          <w:rFonts w:hint="cs"/>
          <w:b/>
          <w:bCs/>
          <w:color w:val="C00000"/>
          <w:rtl/>
        </w:rPr>
        <w:t>تتولاها</w:t>
      </w:r>
      <w:r w:rsidRPr="00BF3ED6">
        <w:rPr>
          <w:b/>
          <w:bCs/>
          <w:color w:val="C00000"/>
          <w:rtl/>
        </w:rPr>
        <w:t xml:space="preserve"> </w:t>
      </w:r>
      <w:r w:rsidRPr="00BF3ED6">
        <w:rPr>
          <w:rFonts w:hint="cs"/>
          <w:b/>
          <w:bCs/>
          <w:color w:val="C00000"/>
          <w:rtl/>
        </w:rPr>
        <w:t>آلية</w:t>
      </w:r>
      <w:r w:rsidRPr="00BF3ED6">
        <w:rPr>
          <w:b/>
          <w:bCs/>
          <w:color w:val="C00000"/>
          <w:rtl/>
        </w:rPr>
        <w:t xml:space="preserve"> </w:t>
      </w:r>
      <w:r w:rsidRPr="00BF3ED6">
        <w:rPr>
          <w:rFonts w:hint="cs"/>
          <w:b/>
          <w:bCs/>
          <w:color w:val="C00000"/>
          <w:rtl/>
        </w:rPr>
        <w:t>تقديم</w:t>
      </w:r>
      <w:r w:rsidRPr="00BF3ED6">
        <w:rPr>
          <w:b/>
          <w:bCs/>
          <w:color w:val="C00000"/>
          <w:rtl/>
        </w:rPr>
        <w:t xml:space="preserve"> </w:t>
      </w:r>
      <w:r w:rsidRPr="00BF3ED6">
        <w:rPr>
          <w:rFonts w:hint="cs"/>
          <w:b/>
          <w:bCs/>
          <w:color w:val="C00000"/>
          <w:rtl/>
        </w:rPr>
        <w:t>الشكاوى والملاحظات؟</w:t>
      </w:r>
    </w:p>
    <w:p w:rsidR="00A5444F" w:rsidRPr="00BF3ED6" w:rsidRDefault="00A5444F" w:rsidP="00A5444F">
      <w:pPr>
        <w:rPr>
          <w:b/>
          <w:bCs/>
          <w:rtl/>
        </w:rPr>
      </w:pPr>
      <w:r w:rsidRPr="00BF3ED6">
        <w:rPr>
          <w:rFonts w:hint="cs"/>
          <w:b/>
          <w:bCs/>
          <w:rtl/>
        </w:rPr>
        <w:t>تتولى</w:t>
      </w:r>
      <w:r w:rsidRPr="00BF3ED6">
        <w:rPr>
          <w:b/>
          <w:bCs/>
          <w:rtl/>
        </w:rPr>
        <w:t xml:space="preserve"> </w:t>
      </w:r>
      <w:r w:rsidRPr="00BF3ED6">
        <w:rPr>
          <w:rFonts w:hint="cs"/>
          <w:b/>
          <w:bCs/>
          <w:rtl/>
        </w:rPr>
        <w:t>الآلية</w:t>
      </w:r>
      <w:r w:rsidRPr="00BF3ED6">
        <w:rPr>
          <w:b/>
          <w:bCs/>
          <w:rtl/>
        </w:rPr>
        <w:t xml:space="preserve"> </w:t>
      </w:r>
      <w:r w:rsidRPr="00BF3ED6">
        <w:rPr>
          <w:rFonts w:hint="cs"/>
          <w:b/>
          <w:bCs/>
          <w:rtl/>
        </w:rPr>
        <w:t>بشكل</w:t>
      </w:r>
      <w:r w:rsidRPr="00BF3ED6">
        <w:rPr>
          <w:b/>
          <w:bCs/>
          <w:rtl/>
        </w:rPr>
        <w:t xml:space="preserve"> </w:t>
      </w:r>
      <w:r w:rsidRPr="00BF3ED6">
        <w:rPr>
          <w:rFonts w:hint="cs"/>
          <w:b/>
          <w:bCs/>
          <w:rtl/>
        </w:rPr>
        <w:t>عام</w:t>
      </w:r>
      <w:r w:rsidRPr="00BF3ED6">
        <w:rPr>
          <w:b/>
          <w:bCs/>
          <w:rtl/>
        </w:rPr>
        <w:t xml:space="preserve"> </w:t>
      </w:r>
    </w:p>
    <w:p w:rsidR="00A5444F" w:rsidRPr="00392090" w:rsidRDefault="00A5444F">
      <w:pPr>
        <w:pStyle w:val="ListParagraph"/>
        <w:numPr>
          <w:ilvl w:val="0"/>
          <w:numId w:val="51"/>
        </w:numPr>
        <w:rPr>
          <w:rFonts w:ascii="Sakkal Majalla" w:hAnsi="Sakkal Majalla" w:cs="Sakkal Majalla"/>
          <w:b/>
          <w:bCs/>
          <w:sz w:val="34"/>
          <w:szCs w:val="34"/>
        </w:rPr>
      </w:pPr>
      <w:r w:rsidRPr="00392090">
        <w:rPr>
          <w:rFonts w:ascii="Sakkal Majalla" w:hAnsi="Sakkal Majalla" w:cs="Sakkal Majalla"/>
          <w:b/>
          <w:bCs/>
          <w:sz w:val="34"/>
          <w:szCs w:val="34"/>
          <w:rtl/>
        </w:rPr>
        <w:t>الشكاوى غير الحساسة المرتبطة بنوعية البرنامج</w:t>
      </w:r>
      <w:r w:rsidRPr="00392090">
        <w:rPr>
          <w:rFonts w:ascii="Sakkal Majalla" w:hAnsi="Sakkal Majalla" w:cs="Sakkal Majalla" w:hint="cs"/>
          <w:b/>
          <w:bCs/>
          <w:sz w:val="34"/>
          <w:szCs w:val="34"/>
          <w:rtl/>
        </w:rPr>
        <w:t>:</w:t>
      </w:r>
    </w:p>
    <w:p w:rsidR="00A5444F" w:rsidRDefault="00A5444F" w:rsidP="00A5444F">
      <w:pPr>
        <w:rPr>
          <w:rtl/>
        </w:rPr>
      </w:pPr>
      <w:r>
        <w:rPr>
          <w:noProof/>
          <w:rtl/>
        </w:rPr>
        <mc:AlternateContent>
          <mc:Choice Requires="wpg">
            <w:drawing>
              <wp:anchor distT="0" distB="0" distL="114300" distR="114300" simplePos="0" relativeHeight="252325888" behindDoc="0" locked="0" layoutInCell="1" allowOverlap="1" wp14:anchorId="510F38E4" wp14:editId="500658B2">
                <wp:simplePos x="0" y="0"/>
                <wp:positionH relativeFrom="column">
                  <wp:posOffset>-201930</wp:posOffset>
                </wp:positionH>
                <wp:positionV relativeFrom="paragraph">
                  <wp:posOffset>862701</wp:posOffset>
                </wp:positionV>
                <wp:extent cx="6233795" cy="3229610"/>
                <wp:effectExtent l="0" t="0" r="0" b="27940"/>
                <wp:wrapSquare wrapText="bothSides"/>
                <wp:docPr id="1822" name="Group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33795" cy="3229610"/>
                          <a:chOff x="0" y="0"/>
                          <a:chExt cx="56288" cy="36062"/>
                        </a:xfrm>
                      </wpg:grpSpPr>
                      <wps:wsp>
                        <wps:cNvPr id="1823" name="TextBox 109"/>
                        <wps:cNvSpPr txBox="1">
                          <a:spLocks noChangeArrowheads="1"/>
                        </wps:cNvSpPr>
                        <wps:spPr bwMode="auto">
                          <a:xfrm>
                            <a:off x="1264" y="0"/>
                            <a:ext cx="16920" cy="49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92090" w:rsidRDefault="00693FEF" w:rsidP="00A5444F">
                              <w:pPr>
                                <w:bidi w:val="0"/>
                                <w:jc w:val="center"/>
                                <w:rPr>
                                  <w:rFonts w:ascii="Sakkal Majalla" w:hAnsi="Sakkal Majalla"/>
                                  <w:b/>
                                  <w:bCs/>
                                  <w:color w:val="FF5969"/>
                                  <w:kern w:val="24"/>
                                  <w:sz w:val="40"/>
                                  <w:szCs w:val="40"/>
                                </w:rPr>
                              </w:pPr>
                              <w:r w:rsidRPr="00392090">
                                <w:rPr>
                                  <w:rFonts w:ascii="Sakkal Majalla" w:hAnsi="Sakkal Majalla" w:hint="cs"/>
                                  <w:b/>
                                  <w:bCs/>
                                  <w:color w:val="FF5969"/>
                                  <w:kern w:val="24"/>
                                  <w:sz w:val="40"/>
                                  <w:szCs w:val="40"/>
                                  <w:rtl/>
                                </w:rPr>
                                <w:t>شكاوى عامة</w:t>
                              </w:r>
                            </w:p>
                          </w:txbxContent>
                        </wps:txbx>
                        <wps:bodyPr rot="0" vert="horz" wrap="square" lIns="91440" tIns="45720" rIns="91440" bIns="45720" anchor="t" anchorCtr="0" upright="1">
                          <a:noAutofit/>
                        </wps:bodyPr>
                      </wps:wsp>
                      <wps:wsp>
                        <wps:cNvPr id="32224" name="TextBox 113"/>
                        <wps:cNvSpPr txBox="1">
                          <a:spLocks noChangeArrowheads="1"/>
                        </wps:cNvSpPr>
                        <wps:spPr bwMode="auto">
                          <a:xfrm>
                            <a:off x="18184" y="2"/>
                            <a:ext cx="19761" cy="49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92090" w:rsidRDefault="00693FEF" w:rsidP="00A5444F">
                              <w:pPr>
                                <w:bidi w:val="0"/>
                                <w:jc w:val="center"/>
                                <w:rPr>
                                  <w:rFonts w:ascii="Sakkal Majalla" w:hAnsi="Sakkal Majalla"/>
                                  <w:b/>
                                  <w:bCs/>
                                  <w:color w:val="52CBBE"/>
                                  <w:kern w:val="24"/>
                                  <w:sz w:val="40"/>
                                  <w:szCs w:val="40"/>
                                </w:rPr>
                              </w:pPr>
                              <w:r w:rsidRPr="00392090">
                                <w:rPr>
                                  <w:rFonts w:ascii="Sakkal Majalla" w:hAnsi="Sakkal Majalla" w:hint="cs"/>
                                  <w:b/>
                                  <w:bCs/>
                                  <w:color w:val="52CBBE"/>
                                  <w:kern w:val="24"/>
                                  <w:sz w:val="40"/>
                                  <w:szCs w:val="40"/>
                                  <w:rtl/>
                                </w:rPr>
                                <w:t>شكاوى غير المستفيدين</w:t>
                              </w:r>
                            </w:p>
                          </w:txbxContent>
                        </wps:txbx>
                        <wps:bodyPr rot="0" vert="horz" wrap="square" lIns="91440" tIns="45720" rIns="91440" bIns="45720" anchor="t" anchorCtr="0" upright="1">
                          <a:noAutofit/>
                        </wps:bodyPr>
                      </wps:wsp>
                      <wps:wsp>
                        <wps:cNvPr id="32225" name="TextBox 117"/>
                        <wps:cNvSpPr txBox="1">
                          <a:spLocks noChangeArrowheads="1"/>
                        </wps:cNvSpPr>
                        <wps:spPr bwMode="auto">
                          <a:xfrm>
                            <a:off x="38132" y="0"/>
                            <a:ext cx="18156" cy="4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392090" w:rsidRDefault="00693FEF" w:rsidP="00A5444F">
                              <w:pPr>
                                <w:bidi w:val="0"/>
                                <w:jc w:val="center"/>
                                <w:rPr>
                                  <w:rFonts w:ascii="Sakkal Majalla" w:hAnsi="Sakkal Majalla"/>
                                  <w:b/>
                                  <w:bCs/>
                                  <w:color w:val="FEC630"/>
                                  <w:kern w:val="24"/>
                                  <w:sz w:val="40"/>
                                  <w:szCs w:val="40"/>
                                </w:rPr>
                              </w:pPr>
                              <w:r w:rsidRPr="00392090">
                                <w:rPr>
                                  <w:rFonts w:ascii="Sakkal Majalla" w:hAnsi="Sakkal Majalla" w:hint="cs"/>
                                  <w:b/>
                                  <w:bCs/>
                                  <w:color w:val="FEC630"/>
                                  <w:kern w:val="24"/>
                                  <w:sz w:val="40"/>
                                  <w:szCs w:val="40"/>
                                  <w:rtl/>
                                </w:rPr>
                                <w:t>شكاوى المستفيدين</w:t>
                              </w:r>
                            </w:p>
                          </w:txbxContent>
                        </wps:txbx>
                        <wps:bodyPr rot="0" vert="horz" wrap="square" lIns="91440" tIns="45720" rIns="91440" bIns="45720" anchor="t" anchorCtr="0" upright="1">
                          <a:noAutofit/>
                        </wps:bodyPr>
                      </wps:wsp>
                      <wps:wsp>
                        <wps:cNvPr id="1888" name="TextBox 116"/>
                        <wps:cNvSpPr txBox="1">
                          <a:spLocks noChangeArrowheads="1"/>
                        </wps:cNvSpPr>
                        <wps:spPr bwMode="auto">
                          <a:xfrm>
                            <a:off x="38766" y="4961"/>
                            <a:ext cx="17107" cy="30968"/>
                          </a:xfrm>
                          <a:prstGeom prst="rect">
                            <a:avLst/>
                          </a:prstGeom>
                          <a:noFill/>
                          <a:ln w="9525">
                            <a:solidFill>
                              <a:srgbClr val="FFC000"/>
                            </a:solidFill>
                            <a:miter lim="800000"/>
                            <a:headEnd/>
                            <a:tailEnd/>
                          </a:ln>
                          <a:extLst>
                            <a:ext uri="{909E8E84-426E-40DD-AFC4-6F175D3DCCD1}">
                              <a14:hiddenFill xmlns:a14="http://schemas.microsoft.com/office/drawing/2010/main">
                                <a:solidFill>
                                  <a:srgbClr val="FFFFFF"/>
                                </a:solidFill>
                              </a14:hiddenFill>
                            </a:ext>
                          </a:extLst>
                        </wps:spPr>
                        <wps:txbx>
                          <w:txbxContent>
                            <w:p w:rsidR="00693FEF" w:rsidRPr="00392090" w:rsidRDefault="00693FEF">
                              <w:pPr>
                                <w:numPr>
                                  <w:ilvl w:val="0"/>
                                  <w:numId w:val="52"/>
                                </w:numPr>
                                <w:spacing w:after="160" w:line="259" w:lineRule="auto"/>
                                <w:jc w:val="left"/>
                                <w:rPr>
                                  <w:rFonts w:ascii="Sakkal Majalla" w:hAnsi="Sakkal Majalla"/>
                                  <w:sz w:val="34"/>
                                </w:rPr>
                              </w:pPr>
                              <w:r w:rsidRPr="00392090">
                                <w:rPr>
                                  <w:rFonts w:ascii="Sakkal Majalla" w:hAnsi="Sakkal Majalla"/>
                                  <w:sz w:val="34"/>
                                  <w:rtl/>
                                </w:rPr>
                                <w:t xml:space="preserve">عدم الرضا بحجم الدعم </w:t>
                              </w:r>
                            </w:p>
                            <w:p w:rsidR="00693FEF" w:rsidRPr="00392090" w:rsidRDefault="00693FEF">
                              <w:pPr>
                                <w:numPr>
                                  <w:ilvl w:val="0"/>
                                  <w:numId w:val="52"/>
                                </w:numPr>
                                <w:spacing w:after="160" w:line="259" w:lineRule="auto"/>
                                <w:jc w:val="left"/>
                                <w:rPr>
                                  <w:rFonts w:ascii="Sakkal Majalla" w:hAnsi="Sakkal Majalla"/>
                                  <w:sz w:val="34"/>
                                </w:rPr>
                              </w:pPr>
                              <w:r w:rsidRPr="00392090">
                                <w:rPr>
                                  <w:rFonts w:ascii="Sakkal Majalla" w:hAnsi="Sakkal Majalla"/>
                                  <w:sz w:val="34"/>
                                  <w:rtl/>
                                </w:rPr>
                                <w:t>عدم الرضا بمدة الدعم</w:t>
                              </w:r>
                            </w:p>
                            <w:p w:rsidR="00693FEF" w:rsidRPr="00392090" w:rsidRDefault="00693FEF">
                              <w:pPr>
                                <w:pStyle w:val="ListParagraph"/>
                                <w:numPr>
                                  <w:ilvl w:val="0"/>
                                  <w:numId w:val="52"/>
                                </w:numPr>
                                <w:rPr>
                                  <w:rFonts w:ascii="Sakkal Majalla" w:hAnsi="Sakkal Majalla" w:cs="Sakkal Majalla"/>
                                  <w:sz w:val="30"/>
                                  <w:szCs w:val="30"/>
                                </w:rPr>
                              </w:pPr>
                              <w:r w:rsidRPr="00392090">
                                <w:rPr>
                                  <w:rFonts w:ascii="Sakkal Majalla" w:hAnsi="Sakkal Majalla" w:cs="Sakkal Majalla"/>
                                  <w:sz w:val="34"/>
                                  <w:szCs w:val="34"/>
                                  <w:rtl/>
                                </w:rPr>
                                <w:t>عدم الرضا بتغيير البرنامج</w:t>
                              </w:r>
                              <w:r>
                                <w:rPr>
                                  <w:rFonts w:ascii="Sakkal Majalla" w:hAnsi="Sakkal Majalla" w:cs="Sakkal Majalla"/>
                                  <w:sz w:val="34"/>
                                  <w:szCs w:val="34"/>
                                  <w:rtl/>
                                </w:rPr>
                                <w:t xml:space="preserve"> أو </w:t>
                              </w:r>
                              <w:r>
                                <w:rPr>
                                  <w:rFonts w:ascii="Sakkal Majalla" w:hAnsi="Sakkal Majalla" w:cs="Sakkal Majalla" w:hint="cs"/>
                                  <w:sz w:val="34"/>
                                  <w:szCs w:val="34"/>
                                  <w:rtl/>
                                </w:rPr>
                                <w:t>إ</w:t>
                              </w:r>
                              <w:r w:rsidRPr="00392090">
                                <w:rPr>
                                  <w:rFonts w:ascii="Sakkal Majalla" w:hAnsi="Sakkal Majalla" w:cs="Sakkal Majalla"/>
                                  <w:sz w:val="34"/>
                                  <w:szCs w:val="34"/>
                                  <w:rtl/>
                                </w:rPr>
                                <w:t>نهائه.</w:t>
                              </w:r>
                            </w:p>
                          </w:txbxContent>
                        </wps:txbx>
                        <wps:bodyPr rot="0" vert="horz" wrap="square" lIns="91440" tIns="45720" rIns="91440" bIns="45720" anchor="t" anchorCtr="0" upright="1">
                          <a:noAutofit/>
                        </wps:bodyPr>
                      </wps:wsp>
                      <wps:wsp>
                        <wps:cNvPr id="1889" name="TextBox 116"/>
                        <wps:cNvSpPr txBox="1">
                          <a:spLocks noChangeArrowheads="1"/>
                        </wps:cNvSpPr>
                        <wps:spPr bwMode="auto">
                          <a:xfrm>
                            <a:off x="18184" y="4961"/>
                            <a:ext cx="19820" cy="31101"/>
                          </a:xfrm>
                          <a:prstGeom prst="rect">
                            <a:avLst/>
                          </a:prstGeom>
                          <a:noFill/>
                          <a:ln w="9525">
                            <a:solidFill>
                              <a:srgbClr val="4BABB5"/>
                            </a:solidFill>
                            <a:miter lim="800000"/>
                            <a:headEnd/>
                            <a:tailEnd/>
                          </a:ln>
                          <a:extLst>
                            <a:ext uri="{909E8E84-426E-40DD-AFC4-6F175D3DCCD1}">
                              <a14:hiddenFill xmlns:a14="http://schemas.microsoft.com/office/drawing/2010/main">
                                <a:solidFill>
                                  <a:srgbClr val="FFFFFF"/>
                                </a:solidFill>
                              </a14:hiddenFill>
                            </a:ext>
                          </a:extLst>
                        </wps:spPr>
                        <wps:txbx>
                          <w:txbxContent>
                            <w:p w:rsidR="00693FEF" w:rsidRPr="00B021E6" w:rsidRDefault="00693FEF">
                              <w:pPr>
                                <w:numPr>
                                  <w:ilvl w:val="0"/>
                                  <w:numId w:val="53"/>
                                </w:numPr>
                                <w:spacing w:after="160" w:line="259" w:lineRule="auto"/>
                                <w:jc w:val="left"/>
                                <w:rPr>
                                  <w:rFonts w:ascii="Sakkal Majalla" w:hAnsi="Sakkal Majalla"/>
                                  <w:sz w:val="34"/>
                                </w:rPr>
                              </w:pPr>
                              <w:r w:rsidRPr="00B021E6">
                                <w:rPr>
                                  <w:rFonts w:ascii="Sakkal Majalla" w:hAnsi="Sakkal Majalla"/>
                                  <w:sz w:val="34"/>
                                  <w:rtl/>
                                </w:rPr>
                                <w:t>عدم الرضا باستبعادهم عن التقييم</w:t>
                              </w:r>
                            </w:p>
                            <w:p w:rsidR="00693FEF" w:rsidRPr="00B021E6" w:rsidRDefault="00693FEF">
                              <w:pPr>
                                <w:numPr>
                                  <w:ilvl w:val="0"/>
                                  <w:numId w:val="53"/>
                                </w:numPr>
                                <w:spacing w:after="160" w:line="259" w:lineRule="auto"/>
                                <w:jc w:val="left"/>
                                <w:rPr>
                                  <w:rFonts w:ascii="Sakkal Majalla" w:hAnsi="Sakkal Majalla"/>
                                  <w:sz w:val="34"/>
                                </w:rPr>
                              </w:pPr>
                              <w:r w:rsidRPr="00B021E6">
                                <w:rPr>
                                  <w:rFonts w:ascii="Sakkal Majalla" w:hAnsi="Sakkal Majalla"/>
                                  <w:sz w:val="34"/>
                                  <w:rtl/>
                                </w:rPr>
                                <w:t>عدم الرضا باستبعادهم عن المشروع</w:t>
                              </w:r>
                            </w:p>
                            <w:p w:rsidR="00693FEF" w:rsidRPr="00B021E6" w:rsidRDefault="00693FEF">
                              <w:pPr>
                                <w:numPr>
                                  <w:ilvl w:val="0"/>
                                  <w:numId w:val="53"/>
                                </w:numPr>
                                <w:spacing w:after="160" w:line="259" w:lineRule="auto"/>
                                <w:jc w:val="left"/>
                                <w:rPr>
                                  <w:rFonts w:ascii="Sakkal Majalla" w:hAnsi="Sakkal Majalla"/>
                                  <w:sz w:val="34"/>
                                </w:rPr>
                              </w:pPr>
                              <w:r w:rsidRPr="00B021E6">
                                <w:rPr>
                                  <w:rFonts w:ascii="Sakkal Majalla" w:hAnsi="Sakkal Majalla"/>
                                  <w:sz w:val="34"/>
                                  <w:rtl/>
                                </w:rPr>
                                <w:t>الرغبة بالانضمام إلى المشروع</w:t>
                              </w:r>
                            </w:p>
                            <w:p w:rsidR="00693FEF" w:rsidRPr="00B021E6" w:rsidRDefault="00693FEF">
                              <w:pPr>
                                <w:pStyle w:val="ListParagraph"/>
                                <w:numPr>
                                  <w:ilvl w:val="0"/>
                                  <w:numId w:val="53"/>
                                </w:numPr>
                                <w:spacing w:line="240" w:lineRule="auto"/>
                                <w:rPr>
                                  <w:rFonts w:ascii="Sakkal Majalla" w:hAnsi="Sakkal Majalla" w:cs="Sakkal Majalla"/>
                                  <w:sz w:val="30"/>
                                  <w:szCs w:val="30"/>
                                </w:rPr>
                              </w:pPr>
                              <w:r w:rsidRPr="00B021E6">
                                <w:rPr>
                                  <w:rFonts w:ascii="Sakkal Majalla" w:hAnsi="Sakkal Majalla" w:cs="Sakkal Majalla"/>
                                  <w:sz w:val="34"/>
                                  <w:szCs w:val="34"/>
                                  <w:rtl/>
                                </w:rPr>
                                <w:t>الرغبة بالحصول على نوع مختلف من المساعدة</w:t>
                              </w:r>
                            </w:p>
                          </w:txbxContent>
                        </wps:txbx>
                        <wps:bodyPr rot="0" vert="horz" wrap="square" lIns="91440" tIns="45720" rIns="91440" bIns="45720" anchor="t" anchorCtr="0" upright="1">
                          <a:noAutofit/>
                        </wps:bodyPr>
                      </wps:wsp>
                      <wps:wsp>
                        <wps:cNvPr id="1890" name="TextBox 116"/>
                        <wps:cNvSpPr txBox="1">
                          <a:spLocks noChangeArrowheads="1"/>
                        </wps:cNvSpPr>
                        <wps:spPr bwMode="auto">
                          <a:xfrm>
                            <a:off x="0" y="4961"/>
                            <a:ext cx="17526" cy="30968"/>
                          </a:xfrm>
                          <a:prstGeom prst="rect">
                            <a:avLst/>
                          </a:prstGeom>
                          <a:noFill/>
                          <a:ln w="9525">
                            <a:solidFill>
                              <a:srgbClr val="FF0066"/>
                            </a:solidFill>
                            <a:miter lim="800000"/>
                            <a:headEnd/>
                            <a:tailEnd/>
                          </a:ln>
                          <a:extLst>
                            <a:ext uri="{909E8E84-426E-40DD-AFC4-6F175D3DCCD1}">
                              <a14:hiddenFill xmlns:a14="http://schemas.microsoft.com/office/drawing/2010/main">
                                <a:solidFill>
                                  <a:srgbClr val="FFFFFF"/>
                                </a:solidFill>
                              </a14:hiddenFill>
                            </a:ext>
                          </a:extLst>
                        </wps:spPr>
                        <wps:txbx>
                          <w:txbxContent>
                            <w:p w:rsidR="00693FEF" w:rsidRPr="00B021E6" w:rsidRDefault="00693FEF">
                              <w:pPr>
                                <w:numPr>
                                  <w:ilvl w:val="0"/>
                                  <w:numId w:val="54"/>
                                </w:numPr>
                                <w:spacing w:after="160" w:line="259" w:lineRule="auto"/>
                                <w:jc w:val="left"/>
                                <w:rPr>
                                  <w:rFonts w:ascii="Sakkal Majalla" w:hAnsi="Sakkal Majalla"/>
                                  <w:sz w:val="34"/>
                                </w:rPr>
                              </w:pPr>
                              <w:r w:rsidRPr="00B021E6">
                                <w:rPr>
                                  <w:rFonts w:ascii="Sakkal Majalla" w:hAnsi="Sakkal Majalla"/>
                                  <w:sz w:val="34"/>
                                  <w:rtl/>
                                </w:rPr>
                                <w:t>الإبلاغ عن إنفاق أحد المستفيدين للتحويلات بشكل غير لائق.</w:t>
                              </w:r>
                            </w:p>
                            <w:p w:rsidR="00693FEF" w:rsidRPr="00B021E6" w:rsidRDefault="00693FEF">
                              <w:pPr>
                                <w:numPr>
                                  <w:ilvl w:val="0"/>
                                  <w:numId w:val="54"/>
                                </w:numPr>
                                <w:spacing w:after="160" w:line="259" w:lineRule="auto"/>
                                <w:jc w:val="left"/>
                                <w:rPr>
                                  <w:rFonts w:ascii="Sakkal Majalla" w:hAnsi="Sakkal Majalla"/>
                                  <w:sz w:val="34"/>
                                </w:rPr>
                              </w:pPr>
                              <w:r w:rsidRPr="00B021E6">
                                <w:rPr>
                                  <w:rFonts w:ascii="Sakkal Majalla" w:hAnsi="Sakkal Majalla"/>
                                  <w:sz w:val="34"/>
                                  <w:rtl/>
                                </w:rPr>
                                <w:t>الإبلاغ عن كون أحد المستفيدين غير مؤهل للحصول على التحويلات.</w:t>
                              </w:r>
                            </w:p>
                            <w:p w:rsidR="00693FEF" w:rsidRPr="00B021E6" w:rsidRDefault="00693FEF" w:rsidP="00A5444F">
                              <w:pPr>
                                <w:rPr>
                                  <w:rFonts w:ascii="Sakkal Majalla" w:hAnsi="Sakkal Majalla"/>
                                  <w:color w:val="404040" w:themeColor="text1" w:themeTint="BF"/>
                                  <w:kern w:val="24"/>
                                  <w:sz w:val="32"/>
                                  <w:szCs w:val="32"/>
                                  <w:lang w:bidi="ar-SY"/>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19" o:spid="_x0000_s2264" style="position:absolute;left:0;text-align:left;margin-left:-15.9pt;margin-top:67.95pt;width:490.85pt;height:254.3pt;z-index:252325888;mso-position-horizontal-relative:text;mso-position-vertical-relative:text;mso-width-relative:margin;mso-height-relative:margin" coordsize="56288,360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">
                <v:shape id="TextBox 109" o:spid="_x0000_s2265" type="#_x0000_t202" style="position:absolute;left:1264;width:16920;height:4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8D8IA&#10;AADdAAAADwAAAGRycy9kb3ducmV2LnhtbERPS4vCMBC+L/gfwgjeNPGxotUossuCJxef4G1oxrbY&#10;TEqTtd1/vxGEvc3H95zlurWleFDtC8cahgMFgjh1puBMw+n41Z+B8AHZYOmYNPySh/Wq87bExLiG&#10;9/Q4hEzEEPYJashDqBIpfZqTRT9wFXHkbq62GCKsM2lqbGK4LeVIqam0WHBsyLGij5zS++HHajjv&#10;btfLRH1nn/a9alyrJNu51LrXbTcLEIHa8C9+ubcmzp+NxvD8Jp4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UPwPwgAAAN0AAAAPAAAAAAAAAAAAAAAAAJgCAABkcnMvZG93&#10;bnJldi54bWxQSwUGAAAAAAQABAD1AAAAhwMAAAAA&#10;" filled="f" stroked="f">
                  <v:textbox>
                    <w:txbxContent>
                      <w:p w:rsidR="00693FEF" w:rsidRPr="00392090" w:rsidRDefault="00693FEF" w:rsidP="00A5444F">
                        <w:pPr>
                          <w:bidi w:val="0"/>
                          <w:jc w:val="center"/>
                          <w:rPr>
                            <w:rFonts w:ascii="Sakkal Majalla" w:hAnsi="Sakkal Majalla"/>
                            <w:b/>
                            <w:bCs/>
                            <w:color w:val="FF5969"/>
                            <w:kern w:val="24"/>
                            <w:sz w:val="40"/>
                            <w:szCs w:val="40"/>
                          </w:rPr>
                        </w:pPr>
                        <w:r w:rsidRPr="00392090">
                          <w:rPr>
                            <w:rFonts w:ascii="Sakkal Majalla" w:hAnsi="Sakkal Majalla" w:hint="cs"/>
                            <w:b/>
                            <w:bCs/>
                            <w:color w:val="FF5969"/>
                            <w:kern w:val="24"/>
                            <w:sz w:val="40"/>
                            <w:szCs w:val="40"/>
                            <w:rtl/>
                          </w:rPr>
                          <w:t>شكاوى عامة</w:t>
                        </w:r>
                      </w:p>
                    </w:txbxContent>
                  </v:textbox>
                </v:shape>
                <v:shape id="TextBox 113" o:spid="_x0000_s2266" type="#_x0000_t202" style="position:absolute;left:18184;top:2;width:19761;height:4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j5MUA&#10;AADeAAAADwAAAGRycy9kb3ducmV2LnhtbESPQWvCQBSE7wX/w/IEb7prtKVGVxFF8GSpbQVvj+wz&#10;CWbfhuxq0n/fFYQeh5n5hlmsOluJOzW+dKxhPFIgiDNnSs41fH/thu8gfEA2WDkmDb/kYbXsvSww&#10;Na7lT7ofQy4ihH2KGooQ6lRKnxVk0Y9cTRy9i2sshiibXJoG2wi3lUyUepMWS44LBda0KSi7Hm9W&#10;w8/hcj5N1Ue+ta916zol2c6k1oN+t56DCNSF//CzvTcaJkmSTOFxJ1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kmPkxQAAAN4AAAAPAAAAAAAAAAAAAAAAAJgCAABkcnMv&#10;ZG93bnJldi54bWxQSwUGAAAAAAQABAD1AAAAigMAAAAA&#10;" filled="f" stroked="f">
                  <v:textbox>
                    <w:txbxContent>
                      <w:p w:rsidR="00693FEF" w:rsidRPr="00392090" w:rsidRDefault="00693FEF" w:rsidP="00A5444F">
                        <w:pPr>
                          <w:bidi w:val="0"/>
                          <w:jc w:val="center"/>
                          <w:rPr>
                            <w:rFonts w:ascii="Sakkal Majalla" w:hAnsi="Sakkal Majalla"/>
                            <w:b/>
                            <w:bCs/>
                            <w:color w:val="52CBBE"/>
                            <w:kern w:val="24"/>
                            <w:sz w:val="40"/>
                            <w:szCs w:val="40"/>
                          </w:rPr>
                        </w:pPr>
                        <w:r w:rsidRPr="00392090">
                          <w:rPr>
                            <w:rFonts w:ascii="Sakkal Majalla" w:hAnsi="Sakkal Majalla" w:hint="cs"/>
                            <w:b/>
                            <w:bCs/>
                            <w:color w:val="52CBBE"/>
                            <w:kern w:val="24"/>
                            <w:sz w:val="40"/>
                            <w:szCs w:val="40"/>
                            <w:rtl/>
                          </w:rPr>
                          <w:t>شكاوى غير المستفيدين</w:t>
                        </w:r>
                      </w:p>
                    </w:txbxContent>
                  </v:textbox>
                </v:shape>
                <v:shape id="TextBox 117" o:spid="_x0000_s2267" type="#_x0000_t202" style="position:absolute;left:38132;width:18156;height:49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7Gf8UA&#10;AADeAAAADwAAAGRycy9kb3ducmV2LnhtbESPT2vCQBTE7wW/w/KE3uquUYtGVxGl0JOl/gNvj+wz&#10;CWbfhuzWxG/vFgo9DjPzG2ax6mwl7tT40rGG4UCBIM6cKTnXcDx8vE1B+IBssHJMGh7kYbXsvSww&#10;Na7lb7rvQy4ihH2KGooQ6lRKnxVk0Q9cTRy9q2sshiibXJoG2wi3lUyUepcWS44LBda0KSi77X+s&#10;htPuejmP1Ve+tZO6dZ2SbGdS69d+t56DCNSF//Bf+9NoGCVJMoHfO/EK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3sZ/xQAAAN4AAAAPAAAAAAAAAAAAAAAAAJgCAABkcnMv&#10;ZG93bnJldi54bWxQSwUGAAAAAAQABAD1AAAAigMAAAAA&#10;" filled="f" stroked="f">
                  <v:textbox>
                    <w:txbxContent>
                      <w:p w:rsidR="00693FEF" w:rsidRPr="00392090" w:rsidRDefault="00693FEF" w:rsidP="00A5444F">
                        <w:pPr>
                          <w:bidi w:val="0"/>
                          <w:jc w:val="center"/>
                          <w:rPr>
                            <w:rFonts w:ascii="Sakkal Majalla" w:hAnsi="Sakkal Majalla"/>
                            <w:b/>
                            <w:bCs/>
                            <w:color w:val="FEC630"/>
                            <w:kern w:val="24"/>
                            <w:sz w:val="40"/>
                            <w:szCs w:val="40"/>
                          </w:rPr>
                        </w:pPr>
                        <w:r w:rsidRPr="00392090">
                          <w:rPr>
                            <w:rFonts w:ascii="Sakkal Majalla" w:hAnsi="Sakkal Majalla" w:hint="cs"/>
                            <w:b/>
                            <w:bCs/>
                            <w:color w:val="FEC630"/>
                            <w:kern w:val="24"/>
                            <w:sz w:val="40"/>
                            <w:szCs w:val="40"/>
                            <w:rtl/>
                          </w:rPr>
                          <w:t>شكاوى المستفيدين</w:t>
                        </w:r>
                      </w:p>
                    </w:txbxContent>
                  </v:textbox>
                </v:shape>
                <v:shape id="TextBox 116" o:spid="_x0000_s2268" type="#_x0000_t202" style="position:absolute;left:38766;top:4961;width:17107;height:30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vi5sgA&#10;AADdAAAADwAAAGRycy9kb3ducmV2LnhtbESPT2vCQBDF7wW/wzIFL6Vu9CAxdZUi+A8K1bSHHqfZ&#10;aRKanQ3Z1cRv7xwKvc3w3rz3m+V6cI26UhdqzwamkwQUceFtzaWBz4/tcwoqRGSLjWcycKMA69Xo&#10;YYmZ9T2f6ZrHUkkIhwwNVDG2mdahqMhhmPiWWLQf3zmMsnalth32Eu4aPUuSuXZYszRU2NKmouI3&#10;vzgD+7d24fNjvzuF8/Twfusv3/rryZjx4/D6AirSEP/Nf9cHK/hpKrjyjYygV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K+LmyAAAAN0AAAAPAAAAAAAAAAAAAAAAAJgCAABk&#10;cnMvZG93bnJldi54bWxQSwUGAAAAAAQABAD1AAAAjQMAAAAA&#10;" filled="f" strokecolor="#ffc000">
                  <v:textbox>
                    <w:txbxContent>
                      <w:p w:rsidR="00693FEF" w:rsidRPr="00392090" w:rsidRDefault="00693FEF">
                        <w:pPr>
                          <w:numPr>
                            <w:ilvl w:val="0"/>
                            <w:numId w:val="52"/>
                          </w:numPr>
                          <w:spacing w:after="160" w:line="259" w:lineRule="auto"/>
                          <w:jc w:val="left"/>
                          <w:rPr>
                            <w:rFonts w:ascii="Sakkal Majalla" w:hAnsi="Sakkal Majalla"/>
                            <w:sz w:val="34"/>
                          </w:rPr>
                        </w:pPr>
                        <w:r w:rsidRPr="00392090">
                          <w:rPr>
                            <w:rFonts w:ascii="Sakkal Majalla" w:hAnsi="Sakkal Majalla"/>
                            <w:sz w:val="34"/>
                            <w:rtl/>
                          </w:rPr>
                          <w:t xml:space="preserve">عدم الرضا بحجم الدعم </w:t>
                        </w:r>
                      </w:p>
                      <w:p w:rsidR="00693FEF" w:rsidRPr="00392090" w:rsidRDefault="00693FEF">
                        <w:pPr>
                          <w:numPr>
                            <w:ilvl w:val="0"/>
                            <w:numId w:val="52"/>
                          </w:numPr>
                          <w:spacing w:after="160" w:line="259" w:lineRule="auto"/>
                          <w:jc w:val="left"/>
                          <w:rPr>
                            <w:rFonts w:ascii="Sakkal Majalla" w:hAnsi="Sakkal Majalla"/>
                            <w:sz w:val="34"/>
                          </w:rPr>
                        </w:pPr>
                        <w:r w:rsidRPr="00392090">
                          <w:rPr>
                            <w:rFonts w:ascii="Sakkal Majalla" w:hAnsi="Sakkal Majalla"/>
                            <w:sz w:val="34"/>
                            <w:rtl/>
                          </w:rPr>
                          <w:t>عدم الرضا بمدة الدعم</w:t>
                        </w:r>
                      </w:p>
                      <w:p w:rsidR="00693FEF" w:rsidRPr="00392090" w:rsidRDefault="00693FEF">
                        <w:pPr>
                          <w:pStyle w:val="ListParagraph"/>
                          <w:numPr>
                            <w:ilvl w:val="0"/>
                            <w:numId w:val="52"/>
                          </w:numPr>
                          <w:rPr>
                            <w:rFonts w:ascii="Sakkal Majalla" w:hAnsi="Sakkal Majalla" w:cs="Sakkal Majalla"/>
                            <w:sz w:val="30"/>
                            <w:szCs w:val="30"/>
                          </w:rPr>
                        </w:pPr>
                        <w:r w:rsidRPr="00392090">
                          <w:rPr>
                            <w:rFonts w:ascii="Sakkal Majalla" w:hAnsi="Sakkal Majalla" w:cs="Sakkal Majalla"/>
                            <w:sz w:val="34"/>
                            <w:szCs w:val="34"/>
                            <w:rtl/>
                          </w:rPr>
                          <w:t>عدم الرضا بتغيير البرنامج</w:t>
                        </w:r>
                        <w:r>
                          <w:rPr>
                            <w:rFonts w:ascii="Sakkal Majalla" w:hAnsi="Sakkal Majalla" w:cs="Sakkal Majalla"/>
                            <w:sz w:val="34"/>
                            <w:szCs w:val="34"/>
                            <w:rtl/>
                          </w:rPr>
                          <w:t xml:space="preserve"> أو </w:t>
                        </w:r>
                        <w:r>
                          <w:rPr>
                            <w:rFonts w:ascii="Sakkal Majalla" w:hAnsi="Sakkal Majalla" w:cs="Sakkal Majalla" w:hint="cs"/>
                            <w:sz w:val="34"/>
                            <w:szCs w:val="34"/>
                            <w:rtl/>
                          </w:rPr>
                          <w:t>إ</w:t>
                        </w:r>
                        <w:r w:rsidRPr="00392090">
                          <w:rPr>
                            <w:rFonts w:ascii="Sakkal Majalla" w:hAnsi="Sakkal Majalla" w:cs="Sakkal Majalla"/>
                            <w:sz w:val="34"/>
                            <w:szCs w:val="34"/>
                            <w:rtl/>
                          </w:rPr>
                          <w:t>نهائه.</w:t>
                        </w:r>
                      </w:p>
                    </w:txbxContent>
                  </v:textbox>
                </v:shape>
                <v:shape id="TextBox 116" o:spid="_x0000_s2269" type="#_x0000_t202" style="position:absolute;left:18184;top:4961;width:19820;height:31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IggsQA&#10;AADdAAAADwAAAGRycy9kb3ducmV2LnhtbERPTWvCQBC9F/wPywi91Y2FaoyuIoWChV7UIB6H7JhE&#10;s7Pp7hpjf31XKPQ2j/c5i1VvGtGR87VlBeNRAoK4sLrmUkG+/3hJQfiArLGxTAru5GG1HDwtMNP2&#10;xlvqdqEUMYR9hgqqENpMSl9UZNCPbEscuZN1BkOErpTa4S2Gm0a+JslEGqw5NlTY0ntFxWV3NQr2&#10;3f2Qf06/0jNPi6N7mySX759cqedhv56DCNSHf/Gfe6Pj/DSdweObeIJ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yIILEAAAA3QAAAA8AAAAAAAAAAAAAAAAAmAIAAGRycy9k&#10;b3ducmV2LnhtbFBLBQYAAAAABAAEAPUAAACJAwAAAAA=&#10;" filled="f" strokecolor="#4babb5">
                  <v:textbox>
                    <w:txbxContent>
                      <w:p w:rsidR="00693FEF" w:rsidRPr="00B021E6" w:rsidRDefault="00693FEF">
                        <w:pPr>
                          <w:numPr>
                            <w:ilvl w:val="0"/>
                            <w:numId w:val="53"/>
                          </w:numPr>
                          <w:spacing w:after="160" w:line="259" w:lineRule="auto"/>
                          <w:jc w:val="left"/>
                          <w:rPr>
                            <w:rFonts w:ascii="Sakkal Majalla" w:hAnsi="Sakkal Majalla"/>
                            <w:sz w:val="34"/>
                          </w:rPr>
                        </w:pPr>
                        <w:r w:rsidRPr="00B021E6">
                          <w:rPr>
                            <w:rFonts w:ascii="Sakkal Majalla" w:hAnsi="Sakkal Majalla"/>
                            <w:sz w:val="34"/>
                            <w:rtl/>
                          </w:rPr>
                          <w:t>عدم الرضا باستبعادهم عن التقييم</w:t>
                        </w:r>
                      </w:p>
                      <w:p w:rsidR="00693FEF" w:rsidRPr="00B021E6" w:rsidRDefault="00693FEF">
                        <w:pPr>
                          <w:numPr>
                            <w:ilvl w:val="0"/>
                            <w:numId w:val="53"/>
                          </w:numPr>
                          <w:spacing w:after="160" w:line="259" w:lineRule="auto"/>
                          <w:jc w:val="left"/>
                          <w:rPr>
                            <w:rFonts w:ascii="Sakkal Majalla" w:hAnsi="Sakkal Majalla"/>
                            <w:sz w:val="34"/>
                          </w:rPr>
                        </w:pPr>
                        <w:r w:rsidRPr="00B021E6">
                          <w:rPr>
                            <w:rFonts w:ascii="Sakkal Majalla" w:hAnsi="Sakkal Majalla"/>
                            <w:sz w:val="34"/>
                            <w:rtl/>
                          </w:rPr>
                          <w:t>عدم الرضا باستبعادهم عن المشروع</w:t>
                        </w:r>
                      </w:p>
                      <w:p w:rsidR="00693FEF" w:rsidRPr="00B021E6" w:rsidRDefault="00693FEF">
                        <w:pPr>
                          <w:numPr>
                            <w:ilvl w:val="0"/>
                            <w:numId w:val="53"/>
                          </w:numPr>
                          <w:spacing w:after="160" w:line="259" w:lineRule="auto"/>
                          <w:jc w:val="left"/>
                          <w:rPr>
                            <w:rFonts w:ascii="Sakkal Majalla" w:hAnsi="Sakkal Majalla"/>
                            <w:sz w:val="34"/>
                          </w:rPr>
                        </w:pPr>
                        <w:r w:rsidRPr="00B021E6">
                          <w:rPr>
                            <w:rFonts w:ascii="Sakkal Majalla" w:hAnsi="Sakkal Majalla"/>
                            <w:sz w:val="34"/>
                            <w:rtl/>
                          </w:rPr>
                          <w:t>الرغبة بالانضمام إلى المشروع</w:t>
                        </w:r>
                      </w:p>
                      <w:p w:rsidR="00693FEF" w:rsidRPr="00B021E6" w:rsidRDefault="00693FEF">
                        <w:pPr>
                          <w:pStyle w:val="ListParagraph"/>
                          <w:numPr>
                            <w:ilvl w:val="0"/>
                            <w:numId w:val="53"/>
                          </w:numPr>
                          <w:spacing w:line="240" w:lineRule="auto"/>
                          <w:rPr>
                            <w:rFonts w:ascii="Sakkal Majalla" w:hAnsi="Sakkal Majalla" w:cs="Sakkal Majalla"/>
                            <w:sz w:val="30"/>
                            <w:szCs w:val="30"/>
                          </w:rPr>
                        </w:pPr>
                        <w:r w:rsidRPr="00B021E6">
                          <w:rPr>
                            <w:rFonts w:ascii="Sakkal Majalla" w:hAnsi="Sakkal Majalla" w:cs="Sakkal Majalla"/>
                            <w:sz w:val="34"/>
                            <w:szCs w:val="34"/>
                            <w:rtl/>
                          </w:rPr>
                          <w:t>الرغبة بالحصول على نوع مختلف من المساعدة</w:t>
                        </w:r>
                      </w:p>
                    </w:txbxContent>
                  </v:textbox>
                </v:shape>
                <v:shape id="TextBox 116" o:spid="_x0000_s2270" type="#_x0000_t202" style="position:absolute;top:4961;width:17526;height:30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14DMgA&#10;AADdAAAADwAAAGRycy9kb3ducmV2LnhtbESPT0sDMRDF74LfIYzQi9jsCvbP2rRIobQHL7YieBs2&#10;424wmSybuN320zsHwdsM7817v1ltxuDVQH1ykQ2U0wIUcR2t48bA+2n3sACVMrJFH5kMXCjBZn17&#10;s8LKxjO/0XDMjZIQThUaaHPuKq1T3VLANI0dsWhfsQ+YZe0bbXs8S3jw+rEoZjqgY2losaNtS/X3&#10;8ScYmL2e3PxzONw/lf7jupz77W5fOmMmd+PLM6hMY/43/10frOAvlsIv38gIev0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XgMyAAAAN0AAAAPAAAAAAAAAAAAAAAAAJgCAABk&#10;cnMvZG93bnJldi54bWxQSwUGAAAAAAQABAD1AAAAjQMAAAAA&#10;" filled="f" strokecolor="#f06">
                  <v:textbox>
                    <w:txbxContent>
                      <w:p w:rsidR="00693FEF" w:rsidRPr="00B021E6" w:rsidRDefault="00693FEF">
                        <w:pPr>
                          <w:numPr>
                            <w:ilvl w:val="0"/>
                            <w:numId w:val="54"/>
                          </w:numPr>
                          <w:spacing w:after="160" w:line="259" w:lineRule="auto"/>
                          <w:jc w:val="left"/>
                          <w:rPr>
                            <w:rFonts w:ascii="Sakkal Majalla" w:hAnsi="Sakkal Majalla"/>
                            <w:sz w:val="34"/>
                          </w:rPr>
                        </w:pPr>
                        <w:r w:rsidRPr="00B021E6">
                          <w:rPr>
                            <w:rFonts w:ascii="Sakkal Majalla" w:hAnsi="Sakkal Majalla"/>
                            <w:sz w:val="34"/>
                            <w:rtl/>
                          </w:rPr>
                          <w:t>الإبلاغ عن إنفاق أحد المستفيدين للتحويلات بشكل غير لائق.</w:t>
                        </w:r>
                      </w:p>
                      <w:p w:rsidR="00693FEF" w:rsidRPr="00B021E6" w:rsidRDefault="00693FEF">
                        <w:pPr>
                          <w:numPr>
                            <w:ilvl w:val="0"/>
                            <w:numId w:val="54"/>
                          </w:numPr>
                          <w:spacing w:after="160" w:line="259" w:lineRule="auto"/>
                          <w:jc w:val="left"/>
                          <w:rPr>
                            <w:rFonts w:ascii="Sakkal Majalla" w:hAnsi="Sakkal Majalla"/>
                            <w:sz w:val="34"/>
                          </w:rPr>
                        </w:pPr>
                        <w:r w:rsidRPr="00B021E6">
                          <w:rPr>
                            <w:rFonts w:ascii="Sakkal Majalla" w:hAnsi="Sakkal Majalla"/>
                            <w:sz w:val="34"/>
                            <w:rtl/>
                          </w:rPr>
                          <w:t>الإبلاغ عن كون أحد المستفيدين غير مؤهل للحصول على التحويلات.</w:t>
                        </w:r>
                      </w:p>
                      <w:p w:rsidR="00693FEF" w:rsidRPr="00B021E6" w:rsidRDefault="00693FEF" w:rsidP="00A5444F">
                        <w:pPr>
                          <w:rPr>
                            <w:rFonts w:ascii="Sakkal Majalla" w:hAnsi="Sakkal Majalla"/>
                            <w:color w:val="404040" w:themeColor="text1" w:themeTint="BF"/>
                            <w:kern w:val="24"/>
                            <w:sz w:val="32"/>
                            <w:szCs w:val="32"/>
                            <w:lang w:bidi="ar-SY"/>
                          </w:rPr>
                        </w:pPr>
                      </w:p>
                    </w:txbxContent>
                  </v:textbox>
                </v:shape>
                <w10:wrap type="square"/>
              </v:group>
            </w:pict>
          </mc:Fallback>
        </mc:AlternateContent>
      </w:r>
      <w:r w:rsidRPr="00BD6622">
        <w:rPr>
          <w:rtl/>
        </w:rPr>
        <w:t xml:space="preserve"> </w:t>
      </w:r>
      <w:r w:rsidRPr="00BD6622">
        <w:rPr>
          <w:rFonts w:hint="cs"/>
          <w:rtl/>
        </w:rPr>
        <w:t>بما</w:t>
      </w:r>
      <w:r w:rsidRPr="00BD6622">
        <w:rPr>
          <w:rtl/>
        </w:rPr>
        <w:t xml:space="preserve"> </w:t>
      </w:r>
      <w:r w:rsidRPr="00BD6622">
        <w:rPr>
          <w:rFonts w:hint="cs"/>
          <w:rtl/>
        </w:rPr>
        <w:t>في</w:t>
      </w:r>
      <w:r w:rsidRPr="00BD6622">
        <w:rPr>
          <w:rtl/>
        </w:rPr>
        <w:t xml:space="preserve"> </w:t>
      </w:r>
      <w:r w:rsidRPr="00BD6622">
        <w:rPr>
          <w:rFonts w:hint="cs"/>
          <w:rtl/>
        </w:rPr>
        <w:t>ذلك</w:t>
      </w:r>
      <w:r w:rsidRPr="00BD6622">
        <w:rPr>
          <w:rtl/>
        </w:rPr>
        <w:t xml:space="preserve"> </w:t>
      </w:r>
      <w:r w:rsidRPr="00BD6622">
        <w:rPr>
          <w:rFonts w:hint="cs"/>
          <w:rtl/>
        </w:rPr>
        <w:t>الإطار</w:t>
      </w:r>
      <w:r w:rsidRPr="00BD6622">
        <w:rPr>
          <w:rtl/>
        </w:rPr>
        <w:t xml:space="preserve"> </w:t>
      </w:r>
      <w:r w:rsidRPr="00BD6622">
        <w:rPr>
          <w:rFonts w:hint="cs"/>
          <w:rtl/>
        </w:rPr>
        <w:t>الزمني،</w:t>
      </w:r>
      <w:r w:rsidRPr="00BD6622">
        <w:rPr>
          <w:rtl/>
        </w:rPr>
        <w:t xml:space="preserve"> </w:t>
      </w:r>
      <w:r w:rsidRPr="00BD6622">
        <w:rPr>
          <w:rFonts w:hint="cs"/>
          <w:rtl/>
        </w:rPr>
        <w:t>الأمن،</w:t>
      </w:r>
      <w:r w:rsidRPr="00BD6622">
        <w:rPr>
          <w:rtl/>
        </w:rPr>
        <w:t xml:space="preserve"> </w:t>
      </w:r>
      <w:r w:rsidRPr="00BD6622">
        <w:rPr>
          <w:rFonts w:hint="cs"/>
          <w:rtl/>
        </w:rPr>
        <w:t>عدم</w:t>
      </w:r>
      <w:r w:rsidRPr="00BD6622">
        <w:rPr>
          <w:rtl/>
        </w:rPr>
        <w:t xml:space="preserve"> </w:t>
      </w:r>
      <w:r w:rsidRPr="00BD6622">
        <w:rPr>
          <w:rFonts w:hint="cs"/>
          <w:rtl/>
        </w:rPr>
        <w:t>الوفاء</w:t>
      </w:r>
      <w:r w:rsidRPr="00BD6622">
        <w:rPr>
          <w:rtl/>
        </w:rPr>
        <w:t xml:space="preserve"> </w:t>
      </w:r>
      <w:r w:rsidRPr="00BD6622">
        <w:rPr>
          <w:rFonts w:hint="cs"/>
          <w:rtl/>
        </w:rPr>
        <w:t>بالوعود،</w:t>
      </w:r>
      <w:r w:rsidRPr="00BD6622">
        <w:rPr>
          <w:rtl/>
        </w:rPr>
        <w:t xml:space="preserve"> </w:t>
      </w:r>
      <w:r w:rsidRPr="00BD6622">
        <w:rPr>
          <w:rFonts w:hint="cs"/>
          <w:rtl/>
        </w:rPr>
        <w:t>جودة</w:t>
      </w:r>
      <w:r w:rsidRPr="00BD6622">
        <w:rPr>
          <w:rtl/>
        </w:rPr>
        <w:t xml:space="preserve"> </w:t>
      </w:r>
      <w:r w:rsidRPr="00BD6622">
        <w:rPr>
          <w:rFonts w:hint="cs"/>
          <w:rtl/>
        </w:rPr>
        <w:t>الدعم،</w:t>
      </w:r>
      <w:r w:rsidRPr="00BD6622">
        <w:rPr>
          <w:rtl/>
        </w:rPr>
        <w:t xml:space="preserve"> </w:t>
      </w:r>
      <w:r w:rsidRPr="00BD6622">
        <w:rPr>
          <w:rFonts w:hint="cs"/>
          <w:rtl/>
        </w:rPr>
        <w:t>النقص</w:t>
      </w:r>
      <w:r w:rsidRPr="00BD6622">
        <w:rPr>
          <w:rtl/>
        </w:rPr>
        <w:t xml:space="preserve"> </w:t>
      </w:r>
      <w:r w:rsidRPr="00BD6622">
        <w:rPr>
          <w:rFonts w:hint="cs"/>
          <w:rtl/>
        </w:rPr>
        <w:t>في</w:t>
      </w:r>
      <w:r w:rsidRPr="00BD6622">
        <w:rPr>
          <w:rtl/>
        </w:rPr>
        <w:t xml:space="preserve"> </w:t>
      </w:r>
      <w:r w:rsidRPr="00BD6622">
        <w:rPr>
          <w:rFonts w:hint="cs"/>
          <w:rtl/>
        </w:rPr>
        <w:t>المعلومات</w:t>
      </w:r>
      <w:r w:rsidRPr="00BD6622">
        <w:rPr>
          <w:rtl/>
        </w:rPr>
        <w:t xml:space="preserve">. </w:t>
      </w:r>
      <w:r w:rsidRPr="00392090">
        <w:rPr>
          <w:rFonts w:hint="cs"/>
          <w:b/>
          <w:bCs/>
          <w:rtl/>
        </w:rPr>
        <w:t>ويقدم</w:t>
      </w:r>
      <w:r w:rsidRPr="00392090">
        <w:rPr>
          <w:b/>
          <w:bCs/>
          <w:rtl/>
        </w:rPr>
        <w:t xml:space="preserve"> </w:t>
      </w:r>
      <w:r w:rsidRPr="00392090">
        <w:rPr>
          <w:rFonts w:hint="cs"/>
          <w:b/>
          <w:bCs/>
          <w:rtl/>
        </w:rPr>
        <w:t>الجدول</w:t>
      </w:r>
      <w:r w:rsidRPr="00392090">
        <w:rPr>
          <w:b/>
          <w:bCs/>
          <w:rtl/>
        </w:rPr>
        <w:t xml:space="preserve"> </w:t>
      </w:r>
      <w:r w:rsidRPr="00392090">
        <w:rPr>
          <w:rFonts w:hint="cs"/>
          <w:b/>
          <w:bCs/>
          <w:rtl/>
        </w:rPr>
        <w:t>التالي</w:t>
      </w:r>
      <w:r w:rsidRPr="00392090">
        <w:rPr>
          <w:b/>
          <w:bCs/>
          <w:rtl/>
        </w:rPr>
        <w:t xml:space="preserve"> </w:t>
      </w:r>
      <w:r w:rsidRPr="00392090">
        <w:rPr>
          <w:rFonts w:hint="cs"/>
          <w:b/>
          <w:bCs/>
          <w:rtl/>
        </w:rPr>
        <w:t>أمثلة</w:t>
      </w:r>
      <w:r w:rsidRPr="00392090">
        <w:rPr>
          <w:b/>
          <w:bCs/>
          <w:rtl/>
        </w:rPr>
        <w:t xml:space="preserve"> </w:t>
      </w:r>
      <w:r w:rsidRPr="00392090">
        <w:rPr>
          <w:rFonts w:hint="cs"/>
          <w:b/>
          <w:bCs/>
          <w:rtl/>
        </w:rPr>
        <w:t>حول</w:t>
      </w:r>
      <w:r w:rsidRPr="00392090">
        <w:rPr>
          <w:b/>
          <w:bCs/>
          <w:rtl/>
        </w:rPr>
        <w:t xml:space="preserve"> </w:t>
      </w:r>
      <w:r w:rsidRPr="00392090">
        <w:rPr>
          <w:rFonts w:hint="cs"/>
          <w:b/>
          <w:bCs/>
          <w:rtl/>
        </w:rPr>
        <w:t>الشكاوى</w:t>
      </w:r>
      <w:r w:rsidRPr="00392090">
        <w:rPr>
          <w:b/>
          <w:bCs/>
          <w:rtl/>
        </w:rPr>
        <w:t xml:space="preserve"> </w:t>
      </w:r>
      <w:r w:rsidRPr="00392090">
        <w:rPr>
          <w:rFonts w:hint="cs"/>
          <w:b/>
          <w:bCs/>
          <w:rtl/>
        </w:rPr>
        <w:t>غير</w:t>
      </w:r>
      <w:r w:rsidRPr="00392090">
        <w:rPr>
          <w:b/>
          <w:bCs/>
          <w:rtl/>
        </w:rPr>
        <w:t xml:space="preserve"> </w:t>
      </w:r>
      <w:r w:rsidRPr="00392090">
        <w:rPr>
          <w:rFonts w:hint="cs"/>
          <w:b/>
          <w:bCs/>
          <w:rtl/>
        </w:rPr>
        <w:t>الحساسة</w:t>
      </w:r>
      <w:r w:rsidRPr="00392090">
        <w:rPr>
          <w:b/>
          <w:bCs/>
          <w:rtl/>
        </w:rPr>
        <w:t xml:space="preserve">: </w:t>
      </w:r>
    </w:p>
    <w:p w:rsidR="00A5444F" w:rsidRPr="0018235F" w:rsidRDefault="00693FEF" w:rsidP="00A5444F">
      <w:pPr>
        <w:rPr>
          <w:color w:val="C00000"/>
          <w:rtl/>
        </w:rPr>
      </w:pPr>
      <w:hyperlink r:id="rId104" w:history="1">
        <w:r w:rsidR="00A5444F" w:rsidRPr="00693FEF">
          <w:rPr>
            <w:rStyle w:val="Hyperlink"/>
            <w:rFonts w:hint="cs"/>
            <w:b/>
            <w:bCs/>
            <w:rtl/>
          </w:rPr>
          <w:t>ملاحظة</w:t>
        </w:r>
        <w:r w:rsidR="00A5444F" w:rsidRPr="00693FEF">
          <w:rPr>
            <w:rStyle w:val="Hyperlink"/>
            <w:b/>
            <w:bCs/>
            <w:rtl/>
          </w:rPr>
          <w:t xml:space="preserve"> </w:t>
        </w:r>
        <w:r w:rsidR="00A5444F" w:rsidRPr="00693FEF">
          <w:rPr>
            <w:rStyle w:val="Hyperlink"/>
            <w:rFonts w:hint="cs"/>
            <w:b/>
            <w:bCs/>
            <w:rtl/>
          </w:rPr>
          <w:t>هامة</w:t>
        </w:r>
      </w:hyperlink>
      <w:r w:rsidR="00A5444F" w:rsidRPr="00B021E6">
        <w:rPr>
          <w:b/>
          <w:bCs/>
          <w:color w:val="C00000"/>
          <w:rtl/>
        </w:rPr>
        <w:t>:</w:t>
      </w:r>
      <w:r w:rsidR="00A5444F" w:rsidRPr="00B021E6">
        <w:rPr>
          <w:color w:val="C00000"/>
          <w:rtl/>
        </w:rPr>
        <w:t xml:space="preserve"> </w:t>
      </w:r>
      <w:r w:rsidR="00A5444F" w:rsidRPr="00B021E6">
        <w:rPr>
          <w:rFonts w:hint="cs"/>
          <w:color w:val="C00000"/>
          <w:rtl/>
        </w:rPr>
        <w:t>لا</w:t>
      </w:r>
      <w:r w:rsidR="00A5444F" w:rsidRPr="00B021E6">
        <w:rPr>
          <w:color w:val="C00000"/>
          <w:rtl/>
        </w:rPr>
        <w:t xml:space="preserve"> </w:t>
      </w:r>
      <w:r w:rsidR="00A5444F" w:rsidRPr="00B021E6">
        <w:rPr>
          <w:rFonts w:hint="cs"/>
          <w:color w:val="C00000"/>
          <w:rtl/>
        </w:rPr>
        <w:t>يجوز</w:t>
      </w:r>
      <w:r w:rsidR="00A5444F" w:rsidRPr="00B021E6">
        <w:rPr>
          <w:color w:val="C00000"/>
          <w:rtl/>
        </w:rPr>
        <w:t xml:space="preserve"> </w:t>
      </w:r>
      <w:r w:rsidR="00A5444F" w:rsidRPr="00B021E6">
        <w:rPr>
          <w:rFonts w:hint="cs"/>
          <w:color w:val="C00000"/>
          <w:rtl/>
        </w:rPr>
        <w:t>أن</w:t>
      </w:r>
      <w:r w:rsidR="00A5444F" w:rsidRPr="00B021E6">
        <w:rPr>
          <w:color w:val="C00000"/>
          <w:rtl/>
        </w:rPr>
        <w:t xml:space="preserve"> </w:t>
      </w:r>
      <w:r w:rsidR="00A5444F" w:rsidRPr="00B021E6">
        <w:rPr>
          <w:rFonts w:hint="cs"/>
          <w:color w:val="C00000"/>
          <w:rtl/>
        </w:rPr>
        <w:t>تعتبر</w:t>
      </w:r>
      <w:r w:rsidR="00A5444F" w:rsidRPr="00B021E6">
        <w:rPr>
          <w:color w:val="C00000"/>
          <w:rtl/>
        </w:rPr>
        <w:t xml:space="preserve"> </w:t>
      </w:r>
      <w:r w:rsidR="00A5444F" w:rsidRPr="00B021E6">
        <w:rPr>
          <w:rFonts w:hint="cs"/>
          <w:color w:val="C00000"/>
          <w:rtl/>
        </w:rPr>
        <w:t>آلية</w:t>
      </w:r>
      <w:r w:rsidR="00A5444F" w:rsidRPr="00B021E6">
        <w:rPr>
          <w:color w:val="C00000"/>
          <w:rtl/>
        </w:rPr>
        <w:t xml:space="preserve"> </w:t>
      </w:r>
      <w:r w:rsidR="00A5444F" w:rsidRPr="00B021E6">
        <w:rPr>
          <w:rFonts w:hint="cs"/>
          <w:color w:val="C00000"/>
          <w:rtl/>
        </w:rPr>
        <w:t>تقديم</w:t>
      </w:r>
      <w:r w:rsidR="00A5444F" w:rsidRPr="00B021E6">
        <w:rPr>
          <w:color w:val="C00000"/>
          <w:rtl/>
        </w:rPr>
        <w:t xml:space="preserve"> </w:t>
      </w:r>
      <w:r w:rsidR="00A5444F" w:rsidRPr="00B021E6">
        <w:rPr>
          <w:rFonts w:hint="cs"/>
          <w:color w:val="C00000"/>
          <w:rtl/>
        </w:rPr>
        <w:t>الشكاوى</w:t>
      </w:r>
      <w:r w:rsidR="00A5444F" w:rsidRPr="00B021E6">
        <w:rPr>
          <w:color w:val="C00000"/>
          <w:rtl/>
        </w:rPr>
        <w:t xml:space="preserve"> </w:t>
      </w:r>
      <w:r w:rsidR="00A5444F" w:rsidRPr="00B021E6">
        <w:rPr>
          <w:rFonts w:hint="cs"/>
          <w:color w:val="C00000"/>
          <w:rtl/>
        </w:rPr>
        <w:t>والملاحظات</w:t>
      </w:r>
      <w:r w:rsidR="00A5444F" w:rsidRPr="00B021E6">
        <w:rPr>
          <w:color w:val="C00000"/>
          <w:rtl/>
        </w:rPr>
        <w:t xml:space="preserve"> </w:t>
      </w:r>
      <w:r w:rsidR="00A5444F" w:rsidRPr="00B021E6">
        <w:rPr>
          <w:rFonts w:hint="cs"/>
          <w:color w:val="C00000"/>
          <w:rtl/>
        </w:rPr>
        <w:t>الوسيلة</w:t>
      </w:r>
      <w:r w:rsidR="00A5444F" w:rsidRPr="00B021E6">
        <w:rPr>
          <w:color w:val="C00000"/>
          <w:rtl/>
        </w:rPr>
        <w:t xml:space="preserve"> </w:t>
      </w:r>
      <w:r w:rsidR="00A5444F" w:rsidRPr="00B021E6">
        <w:rPr>
          <w:rFonts w:hint="cs"/>
          <w:color w:val="C00000"/>
          <w:rtl/>
        </w:rPr>
        <w:t>الوحيدة</w:t>
      </w:r>
      <w:r w:rsidR="00A5444F" w:rsidRPr="00B021E6">
        <w:rPr>
          <w:color w:val="C00000"/>
          <w:rtl/>
        </w:rPr>
        <w:t xml:space="preserve"> </w:t>
      </w:r>
      <w:r w:rsidR="00A5444F" w:rsidRPr="00B021E6">
        <w:rPr>
          <w:rFonts w:hint="cs"/>
          <w:color w:val="C00000"/>
          <w:rtl/>
        </w:rPr>
        <w:t>لطلب</w:t>
      </w:r>
      <w:r w:rsidR="00A5444F" w:rsidRPr="00B021E6">
        <w:rPr>
          <w:color w:val="C00000"/>
          <w:rtl/>
        </w:rPr>
        <w:t xml:space="preserve"> </w:t>
      </w:r>
      <w:r w:rsidR="00A5444F" w:rsidRPr="00B021E6">
        <w:rPr>
          <w:rFonts w:hint="cs"/>
          <w:color w:val="C00000"/>
          <w:rtl/>
        </w:rPr>
        <w:t>الحصول</w:t>
      </w:r>
      <w:r w:rsidR="00A5444F" w:rsidRPr="00B021E6">
        <w:rPr>
          <w:color w:val="C00000"/>
          <w:rtl/>
        </w:rPr>
        <w:t xml:space="preserve"> </w:t>
      </w:r>
      <w:r w:rsidR="00A5444F" w:rsidRPr="00B021E6">
        <w:rPr>
          <w:rFonts w:hint="cs"/>
          <w:color w:val="C00000"/>
          <w:rtl/>
        </w:rPr>
        <w:t>على</w:t>
      </w:r>
      <w:r w:rsidR="00A5444F" w:rsidRPr="00B021E6">
        <w:rPr>
          <w:color w:val="C00000"/>
          <w:rtl/>
        </w:rPr>
        <w:t xml:space="preserve"> </w:t>
      </w:r>
      <w:r w:rsidR="00A5444F" w:rsidRPr="00B021E6">
        <w:rPr>
          <w:rFonts w:hint="cs"/>
          <w:color w:val="C00000"/>
          <w:rtl/>
        </w:rPr>
        <w:t>المعلومات</w:t>
      </w:r>
      <w:r w:rsidR="00A5444F" w:rsidRPr="00B021E6">
        <w:rPr>
          <w:color w:val="C00000"/>
          <w:rtl/>
        </w:rPr>
        <w:t xml:space="preserve">. </w:t>
      </w:r>
      <w:r w:rsidR="00A5444F" w:rsidRPr="00B021E6">
        <w:rPr>
          <w:rFonts w:hint="cs"/>
          <w:color w:val="C00000"/>
          <w:rtl/>
        </w:rPr>
        <w:t>فلبناء</w:t>
      </w:r>
      <w:r w:rsidR="00A5444F" w:rsidRPr="00B021E6">
        <w:rPr>
          <w:color w:val="C00000"/>
          <w:rtl/>
        </w:rPr>
        <w:t xml:space="preserve"> </w:t>
      </w:r>
      <w:r w:rsidR="00A5444F" w:rsidRPr="00B021E6">
        <w:rPr>
          <w:rFonts w:hint="cs"/>
          <w:color w:val="C00000"/>
          <w:rtl/>
        </w:rPr>
        <w:t>الثقة</w:t>
      </w:r>
      <w:r w:rsidR="00A5444F" w:rsidRPr="00B021E6">
        <w:rPr>
          <w:color w:val="C00000"/>
          <w:rtl/>
        </w:rPr>
        <w:t xml:space="preserve"> </w:t>
      </w:r>
      <w:r w:rsidR="00A5444F" w:rsidRPr="00B021E6">
        <w:rPr>
          <w:rFonts w:hint="cs"/>
          <w:color w:val="C00000"/>
          <w:rtl/>
        </w:rPr>
        <w:t>بين</w:t>
      </w:r>
      <w:r w:rsidR="00A5444F" w:rsidRPr="00B021E6">
        <w:rPr>
          <w:color w:val="C00000"/>
          <w:rtl/>
        </w:rPr>
        <w:t xml:space="preserve"> </w:t>
      </w:r>
      <w:r w:rsidR="00A5444F" w:rsidRPr="00B021E6">
        <w:rPr>
          <w:rFonts w:hint="cs"/>
          <w:color w:val="C00000"/>
          <w:rtl/>
        </w:rPr>
        <w:t>فريق</w:t>
      </w:r>
      <w:r w:rsidR="00A5444F" w:rsidRPr="00B021E6">
        <w:rPr>
          <w:color w:val="C00000"/>
          <w:rtl/>
        </w:rPr>
        <w:t xml:space="preserve"> </w:t>
      </w:r>
      <w:r w:rsidR="00A5444F" w:rsidRPr="00B021E6">
        <w:rPr>
          <w:rFonts w:hint="cs"/>
          <w:color w:val="C00000"/>
          <w:rtl/>
        </w:rPr>
        <w:t>البرنامج</w:t>
      </w:r>
      <w:r w:rsidR="00A5444F" w:rsidRPr="00B021E6">
        <w:rPr>
          <w:color w:val="C00000"/>
          <w:rtl/>
        </w:rPr>
        <w:t xml:space="preserve"> </w:t>
      </w:r>
      <w:r w:rsidR="00A5444F" w:rsidRPr="00B021E6">
        <w:rPr>
          <w:rFonts w:hint="cs"/>
          <w:color w:val="C00000"/>
          <w:rtl/>
        </w:rPr>
        <w:t>والمستفيدين،</w:t>
      </w:r>
      <w:r w:rsidR="00A5444F" w:rsidRPr="00B021E6">
        <w:rPr>
          <w:color w:val="C00000"/>
          <w:rtl/>
        </w:rPr>
        <w:t xml:space="preserve"> </w:t>
      </w:r>
      <w:r w:rsidR="00A5444F" w:rsidRPr="00B021E6">
        <w:rPr>
          <w:rFonts w:hint="cs"/>
          <w:color w:val="C00000"/>
          <w:rtl/>
        </w:rPr>
        <w:t>يتم</w:t>
      </w:r>
      <w:r w:rsidR="00A5444F" w:rsidRPr="00B021E6">
        <w:rPr>
          <w:color w:val="C00000"/>
          <w:rtl/>
        </w:rPr>
        <w:t xml:space="preserve"> </w:t>
      </w:r>
      <w:r w:rsidR="00A5444F" w:rsidRPr="00B021E6">
        <w:rPr>
          <w:rFonts w:hint="cs"/>
          <w:color w:val="C00000"/>
          <w:rtl/>
        </w:rPr>
        <w:t>الاستجابة</w:t>
      </w:r>
      <w:r w:rsidR="00A5444F" w:rsidRPr="00B021E6">
        <w:rPr>
          <w:color w:val="C00000"/>
          <w:rtl/>
        </w:rPr>
        <w:t xml:space="preserve"> </w:t>
      </w:r>
      <w:r w:rsidR="00A5444F" w:rsidRPr="00B021E6">
        <w:rPr>
          <w:rFonts w:hint="cs"/>
          <w:color w:val="C00000"/>
          <w:rtl/>
        </w:rPr>
        <w:t>لهذه</w:t>
      </w:r>
      <w:r w:rsidR="00A5444F" w:rsidRPr="00B021E6">
        <w:rPr>
          <w:color w:val="C00000"/>
          <w:rtl/>
        </w:rPr>
        <w:t xml:space="preserve"> </w:t>
      </w:r>
      <w:r w:rsidR="00A5444F" w:rsidRPr="00B021E6">
        <w:rPr>
          <w:rFonts w:hint="cs"/>
          <w:color w:val="C00000"/>
          <w:rtl/>
        </w:rPr>
        <w:t>المطالب</w:t>
      </w:r>
      <w:r w:rsidR="00A5444F" w:rsidRPr="00B021E6">
        <w:rPr>
          <w:color w:val="C00000"/>
          <w:rtl/>
        </w:rPr>
        <w:t xml:space="preserve"> </w:t>
      </w:r>
      <w:r w:rsidR="00A5444F" w:rsidRPr="00B021E6">
        <w:rPr>
          <w:rFonts w:hint="cs"/>
          <w:color w:val="C00000"/>
          <w:rtl/>
        </w:rPr>
        <w:t>المقدمة</w:t>
      </w:r>
      <w:r w:rsidR="00A5444F" w:rsidRPr="00B021E6">
        <w:rPr>
          <w:color w:val="C00000"/>
          <w:rtl/>
        </w:rPr>
        <w:t xml:space="preserve"> </w:t>
      </w:r>
      <w:r w:rsidR="00A5444F" w:rsidRPr="00B021E6">
        <w:rPr>
          <w:rFonts w:hint="cs"/>
          <w:color w:val="C00000"/>
          <w:rtl/>
        </w:rPr>
        <w:t>عبر</w:t>
      </w:r>
      <w:r w:rsidR="00A5444F" w:rsidRPr="00B021E6">
        <w:rPr>
          <w:color w:val="C00000"/>
          <w:rtl/>
        </w:rPr>
        <w:t xml:space="preserve"> </w:t>
      </w:r>
      <w:r w:rsidR="00A5444F" w:rsidRPr="00B021E6">
        <w:rPr>
          <w:rFonts w:hint="cs"/>
          <w:color w:val="C00000"/>
          <w:rtl/>
        </w:rPr>
        <w:t>الآلية،</w:t>
      </w:r>
      <w:r w:rsidR="00A5444F" w:rsidRPr="00B021E6">
        <w:rPr>
          <w:color w:val="C00000"/>
          <w:rtl/>
        </w:rPr>
        <w:t xml:space="preserve"> </w:t>
      </w:r>
      <w:r w:rsidR="00A5444F" w:rsidRPr="00B021E6">
        <w:rPr>
          <w:rFonts w:hint="cs"/>
          <w:color w:val="C00000"/>
          <w:rtl/>
        </w:rPr>
        <w:t>ولكن</w:t>
      </w:r>
      <w:r w:rsidR="00A5444F" w:rsidRPr="00B021E6">
        <w:rPr>
          <w:color w:val="C00000"/>
          <w:rtl/>
        </w:rPr>
        <w:t xml:space="preserve"> </w:t>
      </w:r>
      <w:r w:rsidR="00A5444F" w:rsidRPr="00B021E6">
        <w:rPr>
          <w:rFonts w:hint="cs"/>
          <w:color w:val="C00000"/>
          <w:rtl/>
        </w:rPr>
        <w:t>من</w:t>
      </w:r>
      <w:r w:rsidR="00A5444F" w:rsidRPr="00B021E6">
        <w:rPr>
          <w:color w:val="C00000"/>
          <w:rtl/>
        </w:rPr>
        <w:t xml:space="preserve"> </w:t>
      </w:r>
      <w:r w:rsidR="00A5444F" w:rsidRPr="00B021E6">
        <w:rPr>
          <w:rFonts w:hint="cs"/>
          <w:color w:val="C00000"/>
          <w:rtl/>
        </w:rPr>
        <w:t>المهم</w:t>
      </w:r>
      <w:r w:rsidR="00A5444F" w:rsidRPr="00B021E6">
        <w:rPr>
          <w:color w:val="C00000"/>
          <w:rtl/>
        </w:rPr>
        <w:t xml:space="preserve"> </w:t>
      </w:r>
      <w:r w:rsidR="00A5444F" w:rsidRPr="00B021E6">
        <w:rPr>
          <w:rFonts w:hint="cs"/>
          <w:color w:val="C00000"/>
          <w:rtl/>
        </w:rPr>
        <w:t>أيضاً</w:t>
      </w:r>
      <w:r w:rsidR="00A5444F" w:rsidRPr="00B021E6">
        <w:rPr>
          <w:color w:val="C00000"/>
          <w:rtl/>
        </w:rPr>
        <w:t xml:space="preserve"> </w:t>
      </w:r>
      <w:r w:rsidR="00A5444F" w:rsidRPr="00B021E6">
        <w:rPr>
          <w:rFonts w:hint="cs"/>
          <w:color w:val="C00000"/>
          <w:rtl/>
        </w:rPr>
        <w:t>أن</w:t>
      </w:r>
      <w:r w:rsidR="00A5444F" w:rsidRPr="00B021E6">
        <w:rPr>
          <w:color w:val="C00000"/>
          <w:rtl/>
        </w:rPr>
        <w:t xml:space="preserve"> </w:t>
      </w:r>
      <w:r w:rsidR="00A5444F" w:rsidRPr="00B021E6">
        <w:rPr>
          <w:rFonts w:hint="cs"/>
          <w:color w:val="C00000"/>
          <w:rtl/>
        </w:rPr>
        <w:t>يلجأ</w:t>
      </w:r>
      <w:r w:rsidR="00A5444F" w:rsidRPr="00B021E6">
        <w:rPr>
          <w:color w:val="C00000"/>
          <w:rtl/>
        </w:rPr>
        <w:t xml:space="preserve"> </w:t>
      </w:r>
      <w:r w:rsidR="00A5444F" w:rsidRPr="00B021E6">
        <w:rPr>
          <w:rFonts w:hint="cs"/>
          <w:color w:val="C00000"/>
          <w:rtl/>
        </w:rPr>
        <w:t>أفراد</w:t>
      </w:r>
      <w:r w:rsidR="00A5444F" w:rsidRPr="00B021E6">
        <w:rPr>
          <w:color w:val="C00000"/>
          <w:rtl/>
        </w:rPr>
        <w:t xml:space="preserve"> </w:t>
      </w:r>
      <w:r w:rsidR="00A5444F" w:rsidRPr="00B021E6">
        <w:rPr>
          <w:rFonts w:hint="cs"/>
          <w:color w:val="C00000"/>
          <w:rtl/>
        </w:rPr>
        <w:t>المجتمع</w:t>
      </w:r>
      <w:r w:rsidR="00A5444F" w:rsidRPr="00B021E6">
        <w:rPr>
          <w:color w:val="C00000"/>
          <w:rtl/>
        </w:rPr>
        <w:t xml:space="preserve"> </w:t>
      </w:r>
      <w:r w:rsidR="00A5444F" w:rsidRPr="00B021E6">
        <w:rPr>
          <w:rFonts w:hint="cs"/>
          <w:color w:val="C00000"/>
          <w:rtl/>
        </w:rPr>
        <w:t>شخصياً</w:t>
      </w:r>
      <w:r w:rsidR="00A5444F" w:rsidRPr="00B021E6">
        <w:rPr>
          <w:color w:val="C00000"/>
          <w:rtl/>
        </w:rPr>
        <w:t xml:space="preserve"> </w:t>
      </w:r>
      <w:r w:rsidR="00A5444F" w:rsidRPr="00B021E6">
        <w:rPr>
          <w:rFonts w:hint="cs"/>
          <w:color w:val="C00000"/>
          <w:rtl/>
        </w:rPr>
        <w:t>إلى</w:t>
      </w:r>
      <w:r w:rsidR="00A5444F" w:rsidRPr="00B021E6">
        <w:rPr>
          <w:color w:val="C00000"/>
          <w:rtl/>
        </w:rPr>
        <w:t xml:space="preserve"> </w:t>
      </w:r>
      <w:r w:rsidR="00A5444F" w:rsidRPr="00B021E6">
        <w:rPr>
          <w:rFonts w:hint="cs"/>
          <w:color w:val="C00000"/>
          <w:rtl/>
        </w:rPr>
        <w:t>الموظفين</w:t>
      </w:r>
      <w:r w:rsidR="00A5444F" w:rsidRPr="00B021E6">
        <w:rPr>
          <w:color w:val="C00000"/>
          <w:rtl/>
        </w:rPr>
        <w:t xml:space="preserve"> </w:t>
      </w:r>
      <w:r w:rsidR="00A5444F" w:rsidRPr="00B021E6">
        <w:rPr>
          <w:rFonts w:hint="cs"/>
          <w:color w:val="C00000"/>
          <w:rtl/>
        </w:rPr>
        <w:t>والمتطوعين</w:t>
      </w:r>
      <w:r w:rsidR="00A5444F" w:rsidRPr="00B021E6">
        <w:rPr>
          <w:color w:val="C00000"/>
          <w:rtl/>
        </w:rPr>
        <w:t xml:space="preserve"> </w:t>
      </w:r>
      <w:r w:rsidR="00A5444F" w:rsidRPr="00B021E6">
        <w:rPr>
          <w:rFonts w:hint="cs"/>
          <w:color w:val="C00000"/>
          <w:rtl/>
        </w:rPr>
        <w:t>للحصول</w:t>
      </w:r>
      <w:r w:rsidR="00A5444F" w:rsidRPr="00B021E6">
        <w:rPr>
          <w:color w:val="C00000"/>
          <w:rtl/>
        </w:rPr>
        <w:t xml:space="preserve"> </w:t>
      </w:r>
      <w:r w:rsidR="00A5444F" w:rsidRPr="00B021E6">
        <w:rPr>
          <w:rFonts w:hint="cs"/>
          <w:color w:val="C00000"/>
          <w:rtl/>
        </w:rPr>
        <w:t>على</w:t>
      </w:r>
      <w:r w:rsidR="00A5444F" w:rsidRPr="00B021E6">
        <w:rPr>
          <w:color w:val="C00000"/>
          <w:rtl/>
        </w:rPr>
        <w:t xml:space="preserve"> </w:t>
      </w:r>
      <w:r w:rsidR="00A5444F" w:rsidRPr="00B021E6">
        <w:rPr>
          <w:rFonts w:hint="cs"/>
          <w:color w:val="C00000"/>
          <w:rtl/>
        </w:rPr>
        <w:t>المعلومات</w:t>
      </w:r>
      <w:r w:rsidR="00A5444F" w:rsidRPr="00B021E6">
        <w:rPr>
          <w:color w:val="C00000"/>
          <w:rtl/>
        </w:rPr>
        <w:t>.</w:t>
      </w:r>
    </w:p>
    <w:p w:rsidR="00A5444F" w:rsidRPr="00B021E6" w:rsidRDefault="00A5444F">
      <w:pPr>
        <w:pStyle w:val="ListParagraph"/>
        <w:numPr>
          <w:ilvl w:val="0"/>
          <w:numId w:val="51"/>
        </w:numPr>
        <w:rPr>
          <w:rFonts w:ascii="Sakkal Majalla" w:hAnsi="Sakkal Majalla" w:cs="Sakkal Majalla"/>
          <w:b/>
          <w:bCs/>
          <w:sz w:val="34"/>
          <w:szCs w:val="34"/>
        </w:rPr>
      </w:pPr>
      <w:r w:rsidRPr="00B021E6">
        <w:rPr>
          <w:rFonts w:ascii="Sakkal Majalla" w:hAnsi="Sakkal Majalla" w:cs="Sakkal Majalla"/>
          <w:b/>
          <w:bCs/>
          <w:sz w:val="34"/>
          <w:szCs w:val="34"/>
          <w:rtl/>
        </w:rPr>
        <w:t xml:space="preserve">الشكاوى الحساسة: </w:t>
      </w:r>
    </w:p>
    <w:p w:rsidR="00A5444F" w:rsidRDefault="00A5444F" w:rsidP="00A5444F">
      <w:pPr>
        <w:rPr>
          <w:rtl/>
        </w:rPr>
      </w:pPr>
      <w:r w:rsidRPr="00BD6622">
        <w:rPr>
          <w:rFonts w:hint="cs"/>
          <w:rtl/>
        </w:rPr>
        <w:t>وهي</w:t>
      </w:r>
      <w:r w:rsidRPr="00BD6622">
        <w:rPr>
          <w:rtl/>
        </w:rPr>
        <w:t xml:space="preserve"> </w:t>
      </w:r>
      <w:r w:rsidRPr="00BD6622">
        <w:rPr>
          <w:rFonts w:hint="cs"/>
          <w:rtl/>
        </w:rPr>
        <w:t>الشكاوى</w:t>
      </w:r>
      <w:r w:rsidRPr="00BD6622">
        <w:rPr>
          <w:rtl/>
        </w:rPr>
        <w:t xml:space="preserve"> </w:t>
      </w:r>
      <w:r w:rsidRPr="00BD6622">
        <w:rPr>
          <w:rFonts w:hint="cs"/>
          <w:rtl/>
        </w:rPr>
        <w:t>المتعلقة</w:t>
      </w:r>
      <w:r w:rsidRPr="00BD6622">
        <w:rPr>
          <w:rtl/>
        </w:rPr>
        <w:t xml:space="preserve"> </w:t>
      </w:r>
      <w:r w:rsidRPr="00BD6622">
        <w:rPr>
          <w:rFonts w:hint="cs"/>
          <w:rtl/>
        </w:rPr>
        <w:t>بسلوك</w:t>
      </w:r>
      <w:r w:rsidRPr="00BD6622">
        <w:rPr>
          <w:rtl/>
        </w:rPr>
        <w:t xml:space="preserve"> </w:t>
      </w:r>
      <w:r w:rsidRPr="00BD6622">
        <w:rPr>
          <w:rFonts w:hint="cs"/>
          <w:rtl/>
        </w:rPr>
        <w:t>الموظف</w:t>
      </w:r>
      <w:r w:rsidRPr="00BD6622">
        <w:rPr>
          <w:rtl/>
        </w:rPr>
        <w:t xml:space="preserve"> </w:t>
      </w:r>
      <w:r w:rsidRPr="00BD6622">
        <w:rPr>
          <w:rFonts w:hint="cs"/>
          <w:rtl/>
        </w:rPr>
        <w:t>أو</w:t>
      </w:r>
      <w:r w:rsidRPr="00BD6622">
        <w:rPr>
          <w:rtl/>
        </w:rPr>
        <w:t xml:space="preserve"> </w:t>
      </w:r>
      <w:r w:rsidRPr="00BD6622">
        <w:rPr>
          <w:rFonts w:hint="cs"/>
          <w:rtl/>
        </w:rPr>
        <w:t>المتطوع،</w:t>
      </w:r>
      <w:r w:rsidRPr="00BD6622">
        <w:rPr>
          <w:rtl/>
        </w:rPr>
        <w:t xml:space="preserve"> </w:t>
      </w:r>
      <w:r w:rsidRPr="00BD6622">
        <w:rPr>
          <w:rFonts w:hint="cs"/>
          <w:rtl/>
        </w:rPr>
        <w:t>لاسيما</w:t>
      </w:r>
      <w:r w:rsidRPr="00BD6622">
        <w:rPr>
          <w:rtl/>
        </w:rPr>
        <w:t xml:space="preserve"> </w:t>
      </w:r>
      <w:r w:rsidRPr="00BD6622">
        <w:rPr>
          <w:rFonts w:hint="cs"/>
          <w:rtl/>
        </w:rPr>
        <w:t>تلك</w:t>
      </w:r>
      <w:r w:rsidRPr="00BD6622">
        <w:rPr>
          <w:rtl/>
        </w:rPr>
        <w:t xml:space="preserve"> </w:t>
      </w:r>
      <w:r w:rsidRPr="00BD6622">
        <w:rPr>
          <w:rFonts w:hint="cs"/>
          <w:rtl/>
        </w:rPr>
        <w:t>المتعلقة</w:t>
      </w:r>
      <w:r w:rsidRPr="00BD6622">
        <w:rPr>
          <w:rtl/>
        </w:rPr>
        <w:t xml:space="preserve"> </w:t>
      </w:r>
      <w:r w:rsidRPr="00BD6622">
        <w:rPr>
          <w:rFonts w:hint="cs"/>
          <w:rtl/>
        </w:rPr>
        <w:t>بما</w:t>
      </w:r>
      <w:r w:rsidRPr="00BD6622">
        <w:rPr>
          <w:rtl/>
        </w:rPr>
        <w:t xml:space="preserve"> </w:t>
      </w:r>
      <w:r w:rsidRPr="00BD6622">
        <w:rPr>
          <w:rFonts w:hint="cs"/>
          <w:rtl/>
        </w:rPr>
        <w:t>يلي</w:t>
      </w:r>
      <w:r w:rsidRPr="00BD6622">
        <w:rPr>
          <w:rtl/>
        </w:rPr>
        <w:t xml:space="preserve">: </w:t>
      </w:r>
      <w:r w:rsidRPr="00BD6622">
        <w:rPr>
          <w:rFonts w:hint="cs"/>
          <w:rtl/>
        </w:rPr>
        <w:t>الازدراء،</w:t>
      </w:r>
      <w:r w:rsidRPr="00BD6622">
        <w:rPr>
          <w:rtl/>
        </w:rPr>
        <w:t xml:space="preserve"> </w:t>
      </w:r>
      <w:r w:rsidRPr="00BD6622">
        <w:rPr>
          <w:rFonts w:hint="cs"/>
          <w:rtl/>
        </w:rPr>
        <w:t>وسوء</w:t>
      </w:r>
      <w:r w:rsidRPr="00BD6622">
        <w:rPr>
          <w:rtl/>
        </w:rPr>
        <w:t xml:space="preserve"> </w:t>
      </w:r>
      <w:r w:rsidRPr="00BD6622">
        <w:rPr>
          <w:rFonts w:hint="cs"/>
          <w:rtl/>
        </w:rPr>
        <w:t>المعاملة،</w:t>
      </w:r>
      <w:r w:rsidRPr="00BD6622">
        <w:rPr>
          <w:rtl/>
        </w:rPr>
        <w:t xml:space="preserve"> </w:t>
      </w:r>
      <w:r w:rsidRPr="00BD6622">
        <w:rPr>
          <w:rFonts w:hint="cs"/>
          <w:rtl/>
        </w:rPr>
        <w:t>والاتهامات</w:t>
      </w:r>
      <w:r w:rsidRPr="00BD6622">
        <w:rPr>
          <w:rtl/>
        </w:rPr>
        <w:t xml:space="preserve"> </w:t>
      </w:r>
      <w:r w:rsidRPr="00BD6622">
        <w:rPr>
          <w:rFonts w:hint="cs"/>
          <w:rtl/>
        </w:rPr>
        <w:t>بالفساد،</w:t>
      </w:r>
      <w:r w:rsidRPr="00BD6622">
        <w:rPr>
          <w:rtl/>
        </w:rPr>
        <w:t xml:space="preserve"> </w:t>
      </w:r>
      <w:r w:rsidRPr="00BD6622">
        <w:rPr>
          <w:rFonts w:hint="cs"/>
          <w:rtl/>
        </w:rPr>
        <w:t>والمحسوبية،</w:t>
      </w:r>
      <w:r w:rsidRPr="00BD6622">
        <w:rPr>
          <w:rtl/>
        </w:rPr>
        <w:t xml:space="preserve"> </w:t>
      </w:r>
      <w:r w:rsidRPr="00BD6622">
        <w:rPr>
          <w:rFonts w:hint="cs"/>
          <w:rtl/>
        </w:rPr>
        <w:t>والتحرشات</w:t>
      </w:r>
      <w:r w:rsidRPr="00BD6622">
        <w:rPr>
          <w:rtl/>
        </w:rPr>
        <w:t xml:space="preserve"> </w:t>
      </w:r>
      <w:r w:rsidRPr="00BD6622">
        <w:rPr>
          <w:rFonts w:hint="cs"/>
          <w:rtl/>
        </w:rPr>
        <w:t>الجنسية،</w:t>
      </w:r>
      <w:r w:rsidRPr="00BD6622">
        <w:rPr>
          <w:rtl/>
        </w:rPr>
        <w:t xml:space="preserve"> </w:t>
      </w:r>
      <w:r w:rsidRPr="00BD6622">
        <w:rPr>
          <w:rFonts w:hint="cs"/>
          <w:rtl/>
        </w:rPr>
        <w:t>والاستغلال،</w:t>
      </w:r>
      <w:r w:rsidRPr="00BD6622">
        <w:rPr>
          <w:rtl/>
        </w:rPr>
        <w:t xml:space="preserve"> </w:t>
      </w:r>
      <w:r w:rsidRPr="00BD6622">
        <w:rPr>
          <w:rFonts w:hint="cs"/>
          <w:rtl/>
        </w:rPr>
        <w:t>والسلوك</w:t>
      </w:r>
      <w:r w:rsidRPr="00BD6622">
        <w:rPr>
          <w:rtl/>
        </w:rPr>
        <w:t xml:space="preserve"> </w:t>
      </w:r>
      <w:r w:rsidRPr="00BD6622">
        <w:rPr>
          <w:rFonts w:hint="cs"/>
          <w:rtl/>
        </w:rPr>
        <w:t>العدواني</w:t>
      </w:r>
      <w:r w:rsidRPr="00BD6622">
        <w:rPr>
          <w:rtl/>
        </w:rPr>
        <w:t xml:space="preserve"> </w:t>
      </w:r>
      <w:r w:rsidRPr="00BD6622">
        <w:rPr>
          <w:rFonts w:hint="cs"/>
          <w:rtl/>
        </w:rPr>
        <w:t>أو</w:t>
      </w:r>
      <w:r w:rsidRPr="00BD6622">
        <w:rPr>
          <w:rtl/>
        </w:rPr>
        <w:t xml:space="preserve"> </w:t>
      </w:r>
      <w:r w:rsidRPr="00BD6622">
        <w:rPr>
          <w:rFonts w:hint="cs"/>
          <w:rtl/>
        </w:rPr>
        <w:t>التهديد،</w:t>
      </w:r>
      <w:r w:rsidRPr="00BD6622">
        <w:rPr>
          <w:rtl/>
        </w:rPr>
        <w:t xml:space="preserve"> </w:t>
      </w:r>
      <w:r w:rsidRPr="00BD6622">
        <w:rPr>
          <w:rFonts w:hint="cs"/>
          <w:rtl/>
        </w:rPr>
        <w:t>والتمييز،</w:t>
      </w:r>
      <w:r w:rsidRPr="00BD6622">
        <w:rPr>
          <w:rtl/>
        </w:rPr>
        <w:t xml:space="preserve"> </w:t>
      </w:r>
      <w:r w:rsidRPr="00BD6622">
        <w:rPr>
          <w:rFonts w:hint="cs"/>
          <w:rtl/>
        </w:rPr>
        <w:t>وغيرها</w:t>
      </w:r>
      <w:r w:rsidRPr="00BD6622">
        <w:rPr>
          <w:rtl/>
        </w:rPr>
        <w:t xml:space="preserve"> </w:t>
      </w:r>
      <w:r w:rsidRPr="00BD6622">
        <w:rPr>
          <w:rFonts w:hint="cs"/>
          <w:rtl/>
        </w:rPr>
        <w:t>من</w:t>
      </w:r>
      <w:r w:rsidRPr="00BD6622">
        <w:rPr>
          <w:rtl/>
        </w:rPr>
        <w:t xml:space="preserve"> </w:t>
      </w:r>
      <w:r>
        <w:rPr>
          <w:rFonts w:hint="cs"/>
          <w:rtl/>
        </w:rPr>
        <w:t xml:space="preserve">أشكال </w:t>
      </w:r>
      <w:r w:rsidRPr="00BD6622">
        <w:rPr>
          <w:rFonts w:hint="cs"/>
          <w:rtl/>
        </w:rPr>
        <w:t>عدم</w:t>
      </w:r>
      <w:r w:rsidRPr="00BD6622">
        <w:rPr>
          <w:rtl/>
        </w:rPr>
        <w:t xml:space="preserve"> </w:t>
      </w:r>
      <w:r w:rsidRPr="00BD6622">
        <w:rPr>
          <w:rFonts w:hint="cs"/>
          <w:rtl/>
        </w:rPr>
        <w:t>الاحترام</w:t>
      </w:r>
      <w:r w:rsidRPr="00BD6622">
        <w:rPr>
          <w:rtl/>
        </w:rPr>
        <w:t xml:space="preserve"> </w:t>
      </w:r>
      <w:r w:rsidRPr="00BD6622">
        <w:rPr>
          <w:rFonts w:hint="cs"/>
          <w:rtl/>
        </w:rPr>
        <w:t>للمجتمع</w:t>
      </w:r>
      <w:r w:rsidRPr="00BD6622">
        <w:rPr>
          <w:rtl/>
        </w:rPr>
        <w:t xml:space="preserve"> </w:t>
      </w:r>
      <w:r w:rsidRPr="00BD6622">
        <w:rPr>
          <w:rFonts w:hint="cs"/>
          <w:rtl/>
        </w:rPr>
        <w:t>المعني</w:t>
      </w:r>
      <w:r w:rsidRPr="00BD6622">
        <w:rPr>
          <w:rtl/>
        </w:rPr>
        <w:t xml:space="preserve"> </w:t>
      </w:r>
      <w:r w:rsidRPr="00BD6622">
        <w:rPr>
          <w:rFonts w:hint="cs"/>
          <w:rtl/>
        </w:rPr>
        <w:t>وعاداته</w:t>
      </w:r>
      <w:r w:rsidRPr="00BD6622">
        <w:rPr>
          <w:rtl/>
        </w:rPr>
        <w:t xml:space="preserve">. </w:t>
      </w:r>
      <w:r w:rsidRPr="00BD6622">
        <w:rPr>
          <w:rFonts w:hint="cs"/>
          <w:rtl/>
        </w:rPr>
        <w:t>ويمكن</w:t>
      </w:r>
      <w:r w:rsidRPr="00BD6622">
        <w:rPr>
          <w:rtl/>
        </w:rPr>
        <w:t xml:space="preserve"> </w:t>
      </w:r>
      <w:r w:rsidRPr="00BD6622">
        <w:rPr>
          <w:rFonts w:hint="cs"/>
          <w:rtl/>
        </w:rPr>
        <w:t>أن</w:t>
      </w:r>
      <w:r w:rsidRPr="00BD6622">
        <w:rPr>
          <w:rtl/>
        </w:rPr>
        <w:t xml:space="preserve"> </w:t>
      </w:r>
      <w:r w:rsidRPr="00BD6622">
        <w:rPr>
          <w:rFonts w:hint="cs"/>
          <w:rtl/>
        </w:rPr>
        <w:t>تنطوي</w:t>
      </w:r>
      <w:r w:rsidRPr="00BD6622">
        <w:rPr>
          <w:rtl/>
        </w:rPr>
        <w:t xml:space="preserve"> </w:t>
      </w:r>
      <w:r w:rsidRPr="00BD6622">
        <w:rPr>
          <w:rFonts w:hint="cs"/>
          <w:rtl/>
        </w:rPr>
        <w:t>الشكاوى</w:t>
      </w:r>
      <w:r w:rsidRPr="00BD6622">
        <w:rPr>
          <w:rtl/>
        </w:rPr>
        <w:t xml:space="preserve"> </w:t>
      </w:r>
      <w:r w:rsidRPr="00BD6622">
        <w:rPr>
          <w:rFonts w:hint="cs"/>
          <w:rtl/>
        </w:rPr>
        <w:t>الحساسة</w:t>
      </w:r>
      <w:r w:rsidRPr="00BD6622">
        <w:rPr>
          <w:rtl/>
        </w:rPr>
        <w:t xml:space="preserve"> </w:t>
      </w:r>
      <w:r w:rsidRPr="00BD6622">
        <w:rPr>
          <w:rFonts w:hint="cs"/>
          <w:rtl/>
        </w:rPr>
        <w:t>أيضاً</w:t>
      </w:r>
      <w:r w:rsidRPr="00BD6622">
        <w:rPr>
          <w:rtl/>
        </w:rPr>
        <w:t xml:space="preserve"> </w:t>
      </w:r>
      <w:r w:rsidRPr="00BD6622">
        <w:rPr>
          <w:rFonts w:hint="cs"/>
          <w:rtl/>
        </w:rPr>
        <w:t>على</w:t>
      </w:r>
      <w:r w:rsidRPr="00BD6622">
        <w:rPr>
          <w:rtl/>
        </w:rPr>
        <w:t xml:space="preserve"> </w:t>
      </w:r>
      <w:r w:rsidRPr="00BD6622">
        <w:rPr>
          <w:rFonts w:hint="cs"/>
          <w:rtl/>
        </w:rPr>
        <w:t>أدوار</w:t>
      </w:r>
      <w:r w:rsidRPr="00BD6622">
        <w:rPr>
          <w:rtl/>
        </w:rPr>
        <w:t xml:space="preserve"> </w:t>
      </w:r>
      <w:r w:rsidRPr="00BD6622">
        <w:rPr>
          <w:rFonts w:hint="cs"/>
          <w:rtl/>
        </w:rPr>
        <w:t>ومسؤوليات</w:t>
      </w:r>
      <w:r w:rsidRPr="00BD6622">
        <w:rPr>
          <w:rtl/>
        </w:rPr>
        <w:t xml:space="preserve"> </w:t>
      </w:r>
      <w:r w:rsidRPr="00BD6622">
        <w:rPr>
          <w:rFonts w:hint="cs"/>
          <w:rtl/>
        </w:rPr>
        <w:t>اللجان</w:t>
      </w:r>
      <w:r w:rsidRPr="00BD6622">
        <w:rPr>
          <w:rtl/>
        </w:rPr>
        <w:t xml:space="preserve"> </w:t>
      </w:r>
      <w:r w:rsidRPr="00BD6622">
        <w:rPr>
          <w:rFonts w:hint="cs"/>
          <w:rtl/>
        </w:rPr>
        <w:t>أو</w:t>
      </w:r>
      <w:r w:rsidRPr="00BD6622">
        <w:rPr>
          <w:rtl/>
        </w:rPr>
        <w:t xml:space="preserve"> </w:t>
      </w:r>
      <w:r w:rsidRPr="00BD6622">
        <w:rPr>
          <w:rFonts w:hint="cs"/>
          <w:rtl/>
        </w:rPr>
        <w:t>مسؤولو</w:t>
      </w:r>
      <w:r w:rsidRPr="00BD6622">
        <w:rPr>
          <w:rtl/>
        </w:rPr>
        <w:t xml:space="preserve"> </w:t>
      </w:r>
      <w:r w:rsidRPr="00BD6622">
        <w:rPr>
          <w:rFonts w:hint="cs"/>
          <w:rtl/>
        </w:rPr>
        <w:t>التنسيق</w:t>
      </w:r>
      <w:r w:rsidRPr="00BD6622">
        <w:rPr>
          <w:rtl/>
        </w:rPr>
        <w:t>.</w:t>
      </w:r>
    </w:p>
    <w:p w:rsidR="00A5444F" w:rsidRDefault="00A5444F" w:rsidP="00A5444F">
      <w:pPr>
        <w:pageBreakBefore/>
        <w:rPr>
          <w:rtl/>
        </w:rPr>
      </w:pPr>
      <w:r>
        <w:rPr>
          <w:noProof/>
        </w:rPr>
        <w:lastRenderedPageBreak/>
        <mc:AlternateContent>
          <mc:Choice Requires="wpg">
            <w:drawing>
              <wp:inline distT="0" distB="0" distL="0" distR="0" wp14:anchorId="1E8584A6" wp14:editId="033EA1EF">
                <wp:extent cx="5731510" cy="474980"/>
                <wp:effectExtent l="0" t="0" r="2540" b="1270"/>
                <wp:docPr id="32358"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32359" name="Group 256587"/>
                        <wpg:cNvGrpSpPr>
                          <a:grpSpLocks/>
                        </wpg:cNvGrpSpPr>
                        <wpg:grpSpPr bwMode="auto">
                          <a:xfrm>
                            <a:off x="0" y="0"/>
                            <a:ext cx="60883" cy="5050"/>
                            <a:chOff x="0" y="159"/>
                            <a:chExt cx="60891" cy="5058"/>
                          </a:xfrm>
                        </wpg:grpSpPr>
                        <wpg:grpSp>
                          <wpg:cNvPr id="32360" name="Group 256588"/>
                          <wpg:cNvGrpSpPr>
                            <a:grpSpLocks/>
                          </wpg:cNvGrpSpPr>
                          <wpg:grpSpPr bwMode="auto">
                            <a:xfrm>
                              <a:off x="48488" y="159"/>
                              <a:ext cx="12403" cy="5058"/>
                              <a:chOff x="42218" y="223"/>
                              <a:chExt cx="18094" cy="7110"/>
                            </a:xfrm>
                          </wpg:grpSpPr>
                          <wps:wsp>
                            <wps:cNvPr id="32361"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693FEF" w:rsidRPr="00BB0D09" w:rsidRDefault="00693FEF" w:rsidP="00A5444F">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A5444F">
                                  <w:pPr>
                                    <w:pStyle w:val="NoSpacing"/>
                                    <w:keepNext/>
                                    <w:rPr>
                                      <w:rtl/>
                                      <w:lang w:bidi="ar-SY"/>
                                    </w:rPr>
                                  </w:pPr>
                                </w:p>
                                <w:p w:rsidR="00693FEF" w:rsidRDefault="00693FEF" w:rsidP="00A5444F">
                                  <w:pPr>
                                    <w:jc w:val="left"/>
                                    <w:rPr>
                                      <w:b/>
                                      <w:bCs/>
                                      <w:rtl/>
                                    </w:rPr>
                                  </w:pPr>
                                </w:p>
                              </w:txbxContent>
                            </wps:txbx>
                            <wps:bodyPr rot="0" vert="horz" wrap="square" lIns="91440" tIns="45720" rIns="91440" bIns="45720" anchor="ctr" anchorCtr="0" upright="1">
                              <a:noAutofit/>
                            </wps:bodyPr>
                          </wps:wsp>
                          <wps:wsp>
                            <wps:cNvPr id="32362"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2363"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2364" name="Group 227"/>
                        <wpg:cNvGrpSpPr>
                          <a:grpSpLocks/>
                        </wpg:cNvGrpSpPr>
                        <wpg:grpSpPr bwMode="auto">
                          <a:xfrm>
                            <a:off x="56772" y="1605"/>
                            <a:ext cx="2465" cy="1976"/>
                            <a:chOff x="15206" y="34439"/>
                            <a:chExt cx="10267" cy="8230"/>
                          </a:xfrm>
                        </wpg:grpSpPr>
                        <wps:wsp>
                          <wps:cNvPr id="32365"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66"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67"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68"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69"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70"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71"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72"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73"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74"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75"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271"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">
                <v:group id="Group 256587" o:spid="_x0000_s2272"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7WUjMcAAADe&#10;AAAADwAAAAAAAAAAAAAAAACqAgAAZHJzL2Rvd25yZXYueG1sUEsFBgAAAAAEAAQA+gAAAJ4DAAAA&#10;AA==&#10;">
                  <v:group id="Group 256588" o:spid="_x0000_s2273"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OP3rMQAAADeAAAA&#10;DwAAAAAAAAAAAAAAAACqAgAAZHJzL2Rvd25yZXYueG1sUEsFBgAAAAAEAAQA+gAAAJsDAAAAAA==&#10;">
                    <v:roundrect id="Rectangle: Rounded Corners 55" o:spid="_x0000_s2274"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2VmcgA&#10;AADeAAAADwAAAGRycy9kb3ducmV2LnhtbESPQWvCQBSE74X+h+UVetONpkhNXaW0VHoRbVTw+Mg+&#10;k2D2bdjdxtRf7wpCj8PMfMPMFr1pREfO15YVjIYJCOLC6ppLBbvt1+AVhA/IGhvLpOCPPCzmjw8z&#10;zLQ98w91eShFhLDPUEEVQptJ6YuKDPqhbYmjd7TOYIjSlVI7PEe4aeQ4SSbSYM1xocKWPioqTvmv&#10;UeBO20O6WS/7ZbnPu8+Xy+rI66lSz0/9+xuIQH34D9/b31pBOk4nI7jdiVdA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DZWZyAAAAN4AAAAPAAAAAAAAAAAAAAAAAJgCAABk&#10;cnMvZG93bnJldi54bWxQSwUGAAAAAAQABAD1AAAAjQMAAAAA&#10;" fillcolor="#00b050" stroked="f" strokeweight="1pt">
                      <v:stroke joinstyle="miter"/>
                      <v:textbox>
                        <w:txbxContent>
                          <w:p w:rsidR="00693FEF" w:rsidRPr="00BB0D09" w:rsidRDefault="00693FEF" w:rsidP="00A5444F">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A5444F">
                            <w:pPr>
                              <w:pStyle w:val="NoSpacing"/>
                              <w:keepNext/>
                              <w:rPr>
                                <w:rtl/>
                                <w:lang w:bidi="ar-SY"/>
                              </w:rPr>
                            </w:pPr>
                          </w:p>
                          <w:p w:rsidR="00693FEF" w:rsidRDefault="00693FEF" w:rsidP="00A5444F">
                            <w:pPr>
                              <w:jc w:val="left"/>
                              <w:rPr>
                                <w:b/>
                                <w:bCs/>
                                <w:rtl/>
                              </w:rPr>
                            </w:pPr>
                          </w:p>
                        </w:txbxContent>
                      </v:textbox>
                    </v:roundrect>
                    <v:oval id="Oval 61" o:spid="_x0000_s2275"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ApL8YA&#10;AADeAAAADwAAAGRycy9kb3ducmV2LnhtbESPQWvCQBSE74L/YXmCN90YidXUVUQUesmhNh68PbLP&#10;JDT7NmRXE/99t1DocZiZb5jtfjCNeFLnassKFvMIBHFhdc2lgvzrPFuDcB5ZY2OZFLzIwX43Hm0x&#10;1bbnT3pefCkChF2KCirv21RKV1Rk0M1tSxy8u+0M+iC7UuoO+wA3jYyjaCUN1hwWKmzpWFHxfXkY&#10;BTp6qxOdJ9k9P/TZK7lt5OmaKTWdDId3EJ4G/x/+a39oBct4uYrh9064AnL3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ApL8YAAADeAAAADwAAAAAAAAAAAAAAAACYAgAAZHJz&#10;L2Rvd25yZXYueG1sUEsFBgAAAAAEAAQA9QAAAIsDAAAAAA==&#10;" fillcolor="#272727 [2749]" stroked="f" strokeweight="1pt">
                      <v:stroke joinstyle="miter"/>
                      <v:shadow on="t" color="black" opacity="26213f" origin=",-.5" offset="0,3pt"/>
                    </v:oval>
                  </v:group>
                  <v:rect id="Rectangle 256591" o:spid="_x0000_s2276"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YBMYA&#10;AADeAAAADwAAAGRycy9kb3ducmV2LnhtbESP0WrCQBRE3wv9h+UW+lY3TURCdJVaEepDQaMfcMle&#10;k2D2btjdmvj3riD0cZiZM8xiNZpOXMn51rKCz0kCgriyuuVawem4/chB+ICssbNMCm7kYbV8fVlg&#10;oe3AB7qWoRYRwr5ABU0IfSGlrxoy6Ce2J47e2TqDIUpXS+1wiHDTyTRJZtJgy3GhwZ6+G6ou5Z9R&#10;kOZtvXbDerqn3+Gwyze3bLcvlXp/G7/mIAKN4T/8bP9oBVmazTJ43IlX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YBMYAAADeAAAADwAAAAAAAAAAAAAAAACYAgAAZHJz&#10;L2Rvd25yZXYueG1sUEsFBgAAAAAEAAQA9QAAAIsDAAAAAA==&#10;" fillcolor="#00b050" stroked="f" strokeweight="1pt"/>
                </v:group>
                <v:group id="Group 227" o:spid="_x0000_s2277"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9jxr8cAAADe&#10;AAAADwAAAAAAAAAAAAAAAACqAgAAZHJzL2Rvd25yZXYueG1sUEsFBgAAAAAEAAQA+gAAAJ4DAAAA&#10;AA==&#10;">
                  <v:shape id="Freeform: Shape 256593" o:spid="_x0000_s2278"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pj28YA&#10;AADeAAAADwAAAGRycy9kb3ducmV2LnhtbESPQWvCQBSE7wX/w/IEb3WjoSKpq4gi9BJoo4i9PbKv&#10;ydLs25Ddxvjv3YLgcZiZb5jVZrCN6KnzxrGC2TQBQVw6bbhScDoeXpcgfEDW2DgmBTfysFmPXlaY&#10;aXflL+qLUIkIYZ+hgjqENpPSlzVZ9FPXEkfvx3UWQ5RdJXWH1wi3jZwnyUJaNBwXamxpV1P5W/xZ&#10;BUV/OR/zPHym38ZWN3POh8NeKzUZD9t3EIGG8Aw/2h9aQTpPF2/wfydeAb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pj28YAAADeAAAADwAAAAAAAAAAAAAAAACYAgAAZHJz&#10;L2Rvd25yZXYueG1sUEsFBgAAAAAEAAQA9QAAAIsDA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279"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HbsQA&#10;AADeAAAADwAAAGRycy9kb3ducmV2LnhtbESP0YrCMBRE3wX/IdwF3zTdCkW6RpEFRdgnqx9wbe6m&#10;ZZub0sS27tcbQfBxmJkzzHo72kb01PnasYLPRQKCuHS6ZqPgct7PVyB8QNbYOCYFd/Kw3Uwna8y1&#10;G/hEfRGMiBD2OSqoQmhzKX1ZkUW/cC1x9H5dZzFE2RmpOxwi3DYyTZJMWqw5LlTY0ndF5V9xswr8&#10;5WRW+yE9mGFHaXH8/+kbf1Vq9jHuvkAEGsM7/GoftYJluswyeN6JV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nh27EAAAA3gAAAA8AAAAAAAAAAAAAAAAAmAIAAGRycy9k&#10;b3ducmV2LnhtbFBLBQYAAAAABAAEAPUAAACJAwAAAAA=&#10;" fillcolor="white [3212]" stroked="f" strokeweight="1pt">
                    <v:stroke joinstyle="miter"/>
                  </v:roundrect>
                  <v:roundrect id="Rectangle: Rounded Corners 256595" o:spid="_x0000_s2280"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si9cQA&#10;AADeAAAADwAAAGRycy9kb3ducmV2LnhtbESP0YrCMBRE3xf8h3AF39bUCq50jSKCIvhk1w+421zT&#10;YnNTmtjW/fqNIPg4zMwZZrUZbC06an3lWMFsmoAgLpyu2Ci4/Ow/lyB8QNZYOyYFD/KwWY8+Vphp&#10;1/OZujwYESHsM1RQhtBkUvqiJIt+6hri6F1dazFE2RqpW+wj3NYyTZKFtFhxXCixoV1JxS2/WwX+&#10;cjbLfZ8eTL+lND/+nbra/yo1GQ/bbxCBhvAOv9pHrWCezhdf8LwTr4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rIvXEAAAA3gAAAA8AAAAAAAAAAAAAAAAAmAIAAGRycy9k&#10;b3ducmV2LnhtbFBLBQYAAAAABAAEAPUAAACJAwAAAAA=&#10;" fillcolor="white [3212]" stroked="f" strokeweight="1pt">
                    <v:stroke joinstyle="miter"/>
                  </v:roundrect>
                  <v:roundrect id="Rectangle: Rounded Corners 256596" o:spid="_x0000_s2281"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2h8IA&#10;AADeAAAADwAAAGRycy9kb3ducmV2LnhtbERP3WqDMBS+H/Qdwin0bsYplOJMSxm0CL2q6wOcmbMo&#10;MydiUnV7+uaisMuP7788LLYXE42+c6zgLUlBEDdOd2wU3D5PrzsQPiBr7B2Tgl/ycNivXkostJv5&#10;SlMdjIgh7AtU0IYwFFL6piWLPnEDceS+3WgxRDgaqUecY7jtZZamW2mx49jQ4kAfLTU/9d0q8Ler&#10;2Z3m7GzmI2V19XeZev+l1Ga9HN9BBFrCv/jprrSCPMu3cW+8E6+A3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NLaHwgAAAN4AAAAPAAAAAAAAAAAAAAAAAJgCAABkcnMvZG93&#10;bnJldi54bWxQSwUGAAAAAAQABAD1AAAAhwMAAAAA&#10;" fillcolor="white [3212]" stroked="f" strokeweight="1pt">
                    <v:stroke joinstyle="miter"/>
                  </v:roundrect>
                  <v:roundrect id="Rectangle: Rounded Corners 256597" o:spid="_x0000_s2282"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THMQA&#10;AADeAAAADwAAAGRycy9kb3ducmV2LnhtbESP0YrCMBRE3xf8h3AF39bUCuJWo4igCPtk1w+421zT&#10;YnNTmthWv34jCPs4zMwZZr0dbC06an3lWMFsmoAgLpyu2Ci4/Bw+lyB8QNZYOyYFD/Kw3Yw+1php&#10;1/OZujwYESHsM1RQhtBkUvqiJIt+6hri6F1dazFE2RqpW+wj3NYyTZKFtFhxXCixoX1JxS2/WwX+&#10;cjbLQ58eTb+jND89v7va/yo1GQ+7FYhAQ/gPv9snrWCezhdf8LoTr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4ExzEAAAA3gAAAA8AAAAAAAAAAAAAAAAAmAIAAGRycy9k&#10;b3ducmV2LnhtbFBLBQYAAAAABAAEAPUAAACJAwAAAAA=&#10;" fillcolor="white [3212]" stroked="f" strokeweight="1pt">
                    <v:stroke joinstyle="miter"/>
                  </v:roundrect>
                  <v:roundrect id="Rectangle: Rounded Corners 256598" o:spid="_x0000_s2283"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ssXMIA&#10;AADeAAAADwAAAGRycy9kb3ducmV2LnhtbESPzYrCMBSF94LvEO6AO02ngko1iggOgiurD3Bt7qRl&#10;mpvSZNrq05uF4PJw/vg2u8HWoqPWV44VfM8SEMSF0xUbBbfrcboC4QOyxtoxKXiQh912PNpgpl3P&#10;F+ryYEQcYZ+hgjKEJpPSFyVZ9DPXEEfv17UWQ5StkbrFPo7bWqZJspAWK44PJTZ0KKn4y/+tAn+7&#10;mNWxT39Mv6c0Pz3PXe3vSk2+hv0aRKAhfMLv9kkrmKfzZQSIOBEF5P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myxcwgAAAN4AAAAPAAAAAAAAAAAAAAAAAJgCAABkcnMvZG93&#10;bnJldi54bWxQSwUGAAAAAAQABAD1AAAAhwMAAAAA&#10;" fillcolor="white [3212]" stroked="f" strokeweight="1pt">
                    <v:stroke joinstyle="miter"/>
                  </v:roundrect>
                  <v:roundrect id="Rectangle: Rounded Corners 256599" o:spid="_x0000_s2284"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eJx8QA&#10;AADeAAAADwAAAGRycy9kb3ducmV2LnhtbESP0YrCMBRE3xf8h3AF39bUCqtUo4jgIuyT1Q+4Nte0&#10;2NyUJrZdv36zIPg4zMwZZr0dbC06an3lWMFsmoAgLpyu2Ci4nA+fSxA+IGusHZOCX/Kw3Yw+1php&#10;1/OJujwYESHsM1RQhtBkUvqiJIt+6hri6N1cazFE2RqpW+wj3NYyTZIvabHiuFBiQ/uSinv+sAr8&#10;5WSWhz79Nv2O0vz4/Olqf1VqMh52KxCBhvAOv9pHrWCezhcz+L8Tr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XicfEAAAA3gAAAA8AAAAAAAAAAAAAAAAAmAIAAGRycy9k&#10;b3ducmV2LnhtbFBLBQYAAAAABAAEAPUAAACJAwAAAAA=&#10;" fillcolor="white [3212]" stroked="f" strokeweight="1pt">
                    <v:stroke joinstyle="miter"/>
                  </v:roundrect>
                  <v:roundrect id="Rectangle: Rounded Corners 256600" o:spid="_x0000_s2285"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XsMUA&#10;AADeAAAADwAAAGRycy9kb3ducmV2LnhtbESPUWvCMBSF34X9h3AHe9PUCCqdUWSgCHuy+gOuzV1a&#10;bG5Kk7V1v34RBns8nHO+w9nsRteInrpQe9Ywn2UgiEtvarYarpfDdA0iRGSDjWfS8KAAu+3LZIO5&#10;8QOfqS+iFQnCIUcNVYxtLmUoK3IYZr4lTt6X7xzGJDsrTYdDgrtGqixbSoc1p4UKW/qoqLwX305D&#10;uJ7t+jCoox32pIrTz2ffhJvWb6/j/h1EpDH+h//aJ6NhoRYrBc876Qr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BRewxQAAAN4AAAAPAAAAAAAAAAAAAAAAAJgCAABkcnMv&#10;ZG93bnJldi54bWxQSwUGAAAAAAQABAD1AAAAigMAAAAA&#10;" fillcolor="white [3212]" stroked="f" strokeweight="1pt">
                    <v:stroke joinstyle="miter"/>
                  </v:roundrect>
                  <v:roundrect id="Rectangle: Rounded Corners 256601" o:spid="_x0000_s2286"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yK8UA&#10;AADeAAAADwAAAGRycy9kb3ducmV2LnhtbESP0WrCQBRE3wv9h+UWfKubJtBKdBURFMEnUz/gmr1u&#10;QrN3Q3ZNol/vFgQfh5k5wyxWo21ET52vHSv4miYgiEunazYKTr/bzxkIH5A1No5JwY08rJbvbwvM&#10;tRv4SH0RjIgQ9jkqqEJocyl9WZFFP3UtcfQurrMYouyM1B0OEW4bmSbJt7RYc1yosKVNReVfcbUK&#10;/OloZtsh3ZlhTWmxvx/6xp+VmnyM6zmIQGN4hZ/tvVaQpdlPBv934hW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bIrxQAAAN4AAAAPAAAAAAAAAAAAAAAAAJgCAABkcnMv&#10;ZG93bnJldi54bWxQSwUGAAAAAAQABAD1AAAAigMAAAAA&#10;" fillcolor="white [3212]" stroked="f" strokeweight="1pt">
                    <v:stroke joinstyle="miter"/>
                  </v:roundrect>
                  <v:roundrect id="Rectangle: Rounded Corners 256602" o:spid="_x0000_s2287"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AqX8UA&#10;AADeAAAADwAAAGRycy9kb3ducmV2LnhtbESP0WrCQBRE3wv+w3KFvtWNUVSiq4hgEXwy5gNus7eb&#10;YPZuyG6TtF/fLRR8HGbmDLM7jLYRPXW+dqxgPktAEJdO12wUFPfz2waED8gaG8ek4Js8HPaTlx1m&#10;2g18oz4PRkQI+wwVVCG0mZS+rMiin7mWOHqfrrMYouyM1B0OEW4bmSbJSlqsOS5U2NKpovKRf1kF&#10;vriZzXlI381wpDS//Fz7xn8o9Todj1sQgcbwDP+3L1rBIl2sl/B3J14Bu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oCpfxQAAAN4AAAAPAAAAAAAAAAAAAAAAAJgCAABkcnMv&#10;ZG93bnJldi54bWxQSwUGAAAAAAQABAD1AAAAigMAAAAA&#10;" fillcolor="white [3212]" stroked="f" strokeweight="1pt">
                    <v:stroke joinstyle="miter"/>
                  </v:roundrect>
                  <v:roundrect id="Rectangle: Rounded Corners 256603" o:spid="_x0000_s2288"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yPxMYA&#10;AADeAAAADwAAAGRycy9kb3ducmV2LnhtbESP3WrCQBSE7wu+w3KE3tWNEX+IriKCRfDKmAc4zZ5u&#10;gtmzIbtN0j59t1DwcpiZb5jdYbSN6KnztWMF81kCgrh0umajoLif3zYgfEDW2DgmBd/k4bCfvOww&#10;027gG/V5MCJC2GeooAqhzaT0ZUUW/cy1xNH7dJ3FEGVnpO5wiHDbyDRJVtJizXGhwpZOFZWP/Msq&#10;8MXNbM5D+m6GI6X55efaN/5DqdfpeNyCCDSGZ/i/fdEKFulivYS/O/EKyP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yPxMYAAADeAAAADwAAAAAAAAAAAAAAAACYAgAAZHJz&#10;L2Rvd25yZXYueG1sUEsFBgAAAAAEAAQA9QAAAIsDAAAAAA==&#10;" fillcolor="white [3212]" stroked="f" strokeweight="1pt">
                    <v:stroke joinstyle="miter"/>
                  </v:roundrect>
                </v:group>
                <w10:wrap anchorx="page"/>
                <w10:anchorlock/>
              </v:group>
            </w:pict>
          </mc:Fallback>
        </mc:AlternateContent>
      </w:r>
    </w:p>
    <w:p w:rsidR="00A5444F" w:rsidRDefault="00693FEF" w:rsidP="00A5444F">
      <w:pPr>
        <w:rPr>
          <w:rFonts w:ascii="Sakkal Majalla" w:hAnsi="Sakkal Majalla"/>
          <w:rtl/>
        </w:rPr>
      </w:pPr>
      <w:hyperlink r:id="rId105" w:history="1">
        <w:r w:rsidR="00A5444F" w:rsidRPr="00693FEF">
          <w:rPr>
            <w:rStyle w:val="Hyperlink"/>
            <w:rFonts w:ascii="Sakkal Majalla" w:hAnsi="Sakkal Majalla"/>
            <w:rtl/>
          </w:rPr>
          <w:t>عزيزي المتدرب</w:t>
        </w:r>
      </w:hyperlink>
      <w:r w:rsidR="00A5444F" w:rsidRPr="0018235F">
        <w:rPr>
          <w:rFonts w:ascii="Sakkal Majalla" w:hAnsi="Sakkal Majalla"/>
          <w:rtl/>
        </w:rPr>
        <w:t xml:space="preserve"> صمم جدول يضم أهم المشكلات الحساسة وعير الحساسة التي يمكن أن تتولاها آلية تقديم الشكاوى والملاحظات؟</w:t>
      </w:r>
    </w:p>
    <w:p w:rsidR="00687885" w:rsidRDefault="00687885" w:rsidP="00687885">
      <w:pPr>
        <w:ind w:left="-694"/>
        <w:rPr>
          <w:rFonts w:ascii="Sakkal Majalla" w:hAnsi="Sakkal Majalla"/>
          <w:rtl/>
        </w:rPr>
      </w:pPr>
      <w:r>
        <w:rPr>
          <w:noProof/>
        </w:rPr>
        <mc:AlternateContent>
          <mc:Choice Requires="wps">
            <w:drawing>
              <wp:inline distT="0" distB="0" distL="0" distR="0" wp14:anchorId="3A67AEB2" wp14:editId="4B0AFAE3">
                <wp:extent cx="6616700" cy="2806700"/>
                <wp:effectExtent l="0" t="0" r="12700" b="12700"/>
                <wp:docPr id="32065"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6700" cy="280670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289" style="width:521pt;height:22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" fillcolor="#fff2cc [663]" strokecolor="#ffc000" strokeweight="1pt">
                <v:stroke joinstyle="miter"/>
                <v:textbox inset="0,3mm,0">
                  <w:txbxContent>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687885">
                      <w:pPr>
                        <w:jc w:val="center"/>
                        <w:rPr>
                          <w:sz w:val="22"/>
                          <w:szCs w:val="28"/>
                          <w:rtl/>
                          <w:lang w:bidi="ar-SY"/>
                        </w:rPr>
                      </w:pPr>
                    </w:p>
                  </w:txbxContent>
                </v:textbox>
                <w10:wrap anchorx="page"/>
                <w10:anchorlock/>
              </v:roundrect>
            </w:pict>
          </mc:Fallback>
        </mc:AlternateContent>
      </w:r>
    </w:p>
    <w:p w:rsidR="00A5444F" w:rsidRPr="002563F8" w:rsidRDefault="00A5444F" w:rsidP="00A5444F">
      <w:pPr>
        <w:shd w:val="clear" w:color="auto" w:fill="F2F2F2" w:themeFill="background1" w:themeFillShade="F2"/>
        <w:rPr>
          <w:b/>
          <w:bCs/>
          <w:color w:val="C00000"/>
          <w:rtl/>
        </w:rPr>
      </w:pPr>
      <w:r w:rsidRPr="002563F8">
        <w:rPr>
          <w:rFonts w:hint="cs"/>
          <w:b/>
          <w:bCs/>
          <w:color w:val="C00000"/>
          <w:rtl/>
        </w:rPr>
        <w:t>ما</w:t>
      </w:r>
      <w:r w:rsidRPr="002563F8">
        <w:rPr>
          <w:b/>
          <w:bCs/>
          <w:color w:val="C00000"/>
          <w:rtl/>
        </w:rPr>
        <w:t xml:space="preserve"> </w:t>
      </w:r>
      <w:r w:rsidRPr="002563F8">
        <w:rPr>
          <w:rFonts w:hint="cs"/>
          <w:b/>
          <w:bCs/>
          <w:color w:val="C00000"/>
          <w:rtl/>
        </w:rPr>
        <w:t>هي</w:t>
      </w:r>
      <w:r w:rsidRPr="002563F8">
        <w:rPr>
          <w:b/>
          <w:bCs/>
          <w:color w:val="C00000"/>
          <w:rtl/>
        </w:rPr>
        <w:t xml:space="preserve"> </w:t>
      </w:r>
      <w:r w:rsidRPr="002563F8">
        <w:rPr>
          <w:rFonts w:hint="cs"/>
          <w:b/>
          <w:bCs/>
          <w:color w:val="C00000"/>
          <w:rtl/>
        </w:rPr>
        <w:t>أنواع</w:t>
      </w:r>
      <w:r w:rsidRPr="002563F8">
        <w:rPr>
          <w:b/>
          <w:bCs/>
          <w:color w:val="C00000"/>
          <w:rtl/>
        </w:rPr>
        <w:t xml:space="preserve"> </w:t>
      </w:r>
      <w:r w:rsidRPr="002563F8">
        <w:rPr>
          <w:rFonts w:hint="cs"/>
          <w:b/>
          <w:bCs/>
          <w:color w:val="C00000"/>
          <w:rtl/>
        </w:rPr>
        <w:t>الشكاوى</w:t>
      </w:r>
      <w:r w:rsidRPr="002563F8">
        <w:rPr>
          <w:b/>
          <w:bCs/>
          <w:color w:val="C00000"/>
          <w:rtl/>
        </w:rPr>
        <w:t xml:space="preserve"> </w:t>
      </w:r>
      <w:r w:rsidRPr="002563F8">
        <w:rPr>
          <w:rFonts w:hint="cs"/>
          <w:b/>
          <w:bCs/>
          <w:color w:val="C00000"/>
          <w:rtl/>
        </w:rPr>
        <w:t>التي</w:t>
      </w:r>
      <w:r w:rsidRPr="002563F8">
        <w:rPr>
          <w:b/>
          <w:bCs/>
          <w:color w:val="C00000"/>
          <w:rtl/>
        </w:rPr>
        <w:t xml:space="preserve"> </w:t>
      </w:r>
      <w:r w:rsidRPr="002563F8">
        <w:rPr>
          <w:rFonts w:hint="cs"/>
          <w:b/>
          <w:bCs/>
          <w:color w:val="C00000"/>
          <w:rtl/>
        </w:rPr>
        <w:t>لا</w:t>
      </w:r>
      <w:r w:rsidRPr="002563F8">
        <w:rPr>
          <w:b/>
          <w:bCs/>
          <w:color w:val="C00000"/>
          <w:rtl/>
        </w:rPr>
        <w:t xml:space="preserve"> </w:t>
      </w:r>
      <w:r w:rsidRPr="002563F8">
        <w:rPr>
          <w:rFonts w:hint="cs"/>
          <w:b/>
          <w:bCs/>
          <w:color w:val="C00000"/>
          <w:rtl/>
        </w:rPr>
        <w:t>يمكن</w:t>
      </w:r>
      <w:r w:rsidRPr="002563F8">
        <w:rPr>
          <w:b/>
          <w:bCs/>
          <w:color w:val="C00000"/>
          <w:rtl/>
        </w:rPr>
        <w:t xml:space="preserve"> </w:t>
      </w:r>
      <w:r w:rsidRPr="002563F8">
        <w:rPr>
          <w:rFonts w:hint="cs"/>
          <w:b/>
          <w:bCs/>
          <w:color w:val="C00000"/>
          <w:rtl/>
        </w:rPr>
        <w:t>لآلية</w:t>
      </w:r>
      <w:r w:rsidRPr="002563F8">
        <w:rPr>
          <w:b/>
          <w:bCs/>
          <w:color w:val="C00000"/>
          <w:rtl/>
        </w:rPr>
        <w:t xml:space="preserve"> </w:t>
      </w:r>
      <w:r w:rsidRPr="002563F8">
        <w:rPr>
          <w:rFonts w:hint="cs"/>
          <w:b/>
          <w:bCs/>
          <w:color w:val="C00000"/>
          <w:rtl/>
        </w:rPr>
        <w:t>تقديم</w:t>
      </w:r>
      <w:r w:rsidRPr="002563F8">
        <w:rPr>
          <w:b/>
          <w:bCs/>
          <w:color w:val="C00000"/>
          <w:rtl/>
        </w:rPr>
        <w:t xml:space="preserve"> </w:t>
      </w:r>
      <w:r w:rsidRPr="002563F8">
        <w:rPr>
          <w:rFonts w:hint="cs"/>
          <w:b/>
          <w:bCs/>
          <w:color w:val="C00000"/>
          <w:rtl/>
        </w:rPr>
        <w:t>الشكاوى</w:t>
      </w:r>
      <w:r w:rsidRPr="002563F8">
        <w:rPr>
          <w:b/>
          <w:bCs/>
          <w:color w:val="C00000"/>
          <w:rtl/>
        </w:rPr>
        <w:t xml:space="preserve"> </w:t>
      </w:r>
      <w:r w:rsidRPr="002563F8">
        <w:rPr>
          <w:rFonts w:hint="cs"/>
          <w:b/>
          <w:bCs/>
          <w:color w:val="C00000"/>
          <w:rtl/>
        </w:rPr>
        <w:t>والملاحظات</w:t>
      </w:r>
      <w:r w:rsidRPr="002563F8">
        <w:rPr>
          <w:b/>
          <w:bCs/>
          <w:color w:val="C00000"/>
          <w:rtl/>
        </w:rPr>
        <w:t xml:space="preserve"> </w:t>
      </w:r>
      <w:r w:rsidRPr="002563F8">
        <w:rPr>
          <w:rFonts w:hint="cs"/>
          <w:b/>
          <w:bCs/>
          <w:color w:val="C00000"/>
          <w:rtl/>
        </w:rPr>
        <w:t>التعامل</w:t>
      </w:r>
      <w:r w:rsidRPr="002563F8">
        <w:rPr>
          <w:b/>
          <w:bCs/>
          <w:color w:val="C00000"/>
          <w:rtl/>
        </w:rPr>
        <w:t xml:space="preserve"> </w:t>
      </w:r>
      <w:r w:rsidRPr="002563F8">
        <w:rPr>
          <w:rFonts w:hint="cs"/>
          <w:b/>
          <w:bCs/>
          <w:color w:val="C00000"/>
          <w:rtl/>
        </w:rPr>
        <w:t>معها؟</w:t>
      </w:r>
    </w:p>
    <w:p w:rsidR="00A5444F" w:rsidRDefault="00A5444F" w:rsidP="00A5444F">
      <w:pPr>
        <w:rPr>
          <w:rtl/>
        </w:rPr>
      </w:pPr>
      <w:r w:rsidRPr="00C31A41">
        <w:rPr>
          <w:rFonts w:hint="cs"/>
          <w:rtl/>
        </w:rPr>
        <w:t>لا</w:t>
      </w:r>
      <w:r w:rsidRPr="00C31A41">
        <w:rPr>
          <w:rtl/>
        </w:rPr>
        <w:t xml:space="preserve"> </w:t>
      </w:r>
      <w:r w:rsidRPr="00C31A41">
        <w:rPr>
          <w:rFonts w:hint="cs"/>
          <w:rtl/>
        </w:rPr>
        <w:t>تتولى</w:t>
      </w:r>
      <w:r w:rsidRPr="00C31A41">
        <w:rPr>
          <w:rtl/>
        </w:rPr>
        <w:t xml:space="preserve"> </w:t>
      </w:r>
      <w:r w:rsidRPr="00C31A41">
        <w:rPr>
          <w:rFonts w:hint="cs"/>
          <w:rtl/>
        </w:rPr>
        <w:t>هذه</w:t>
      </w:r>
      <w:r w:rsidRPr="00C31A41">
        <w:rPr>
          <w:rtl/>
        </w:rPr>
        <w:t xml:space="preserve"> </w:t>
      </w:r>
      <w:r w:rsidRPr="00C31A41">
        <w:rPr>
          <w:rFonts w:hint="cs"/>
          <w:rtl/>
        </w:rPr>
        <w:t>الآلية</w:t>
      </w:r>
      <w:r w:rsidRPr="00C31A41">
        <w:rPr>
          <w:rtl/>
        </w:rPr>
        <w:t xml:space="preserve"> </w:t>
      </w:r>
      <w:r w:rsidRPr="00C31A41">
        <w:rPr>
          <w:rFonts w:hint="cs"/>
          <w:rtl/>
        </w:rPr>
        <w:t>الشكاوى</w:t>
      </w:r>
      <w:r w:rsidRPr="00C31A41">
        <w:rPr>
          <w:rtl/>
        </w:rPr>
        <w:t xml:space="preserve"> </w:t>
      </w:r>
      <w:r w:rsidRPr="00C31A41">
        <w:rPr>
          <w:rFonts w:hint="cs"/>
          <w:rtl/>
        </w:rPr>
        <w:t>حول</w:t>
      </w:r>
      <w:r w:rsidRPr="00C31A41">
        <w:rPr>
          <w:rtl/>
        </w:rPr>
        <w:t xml:space="preserve"> </w:t>
      </w:r>
      <w:r w:rsidRPr="00C31A41">
        <w:rPr>
          <w:rFonts w:hint="cs"/>
          <w:rtl/>
        </w:rPr>
        <w:t>المسائل</w:t>
      </w:r>
      <w:r w:rsidRPr="00C31A41">
        <w:rPr>
          <w:rtl/>
        </w:rPr>
        <w:t xml:space="preserve"> </w:t>
      </w:r>
      <w:r w:rsidRPr="00C31A41">
        <w:rPr>
          <w:rFonts w:hint="cs"/>
          <w:rtl/>
        </w:rPr>
        <w:t>غير</w:t>
      </w:r>
      <w:r w:rsidRPr="00C31A41">
        <w:rPr>
          <w:rtl/>
        </w:rPr>
        <w:t xml:space="preserve"> </w:t>
      </w:r>
      <w:r w:rsidRPr="00C31A41">
        <w:rPr>
          <w:rFonts w:hint="cs"/>
          <w:rtl/>
        </w:rPr>
        <w:t>المرتبطة</w:t>
      </w:r>
      <w:r w:rsidRPr="00C31A41">
        <w:rPr>
          <w:rtl/>
        </w:rPr>
        <w:t xml:space="preserve"> </w:t>
      </w:r>
      <w:r w:rsidRPr="00C31A41">
        <w:rPr>
          <w:rFonts w:hint="cs"/>
          <w:rtl/>
        </w:rPr>
        <w:t>مباشرة</w:t>
      </w:r>
      <w:r w:rsidRPr="00C31A41">
        <w:rPr>
          <w:rtl/>
        </w:rPr>
        <w:t xml:space="preserve"> </w:t>
      </w:r>
      <w:r w:rsidRPr="00C31A41">
        <w:rPr>
          <w:rFonts w:hint="cs"/>
          <w:rtl/>
        </w:rPr>
        <w:t>بالبرنامج</w:t>
      </w:r>
      <w:r w:rsidRPr="00C31A41">
        <w:rPr>
          <w:rtl/>
        </w:rPr>
        <w:t xml:space="preserve">. </w:t>
      </w:r>
      <w:r w:rsidRPr="00C31A41">
        <w:rPr>
          <w:rFonts w:hint="cs"/>
          <w:rtl/>
        </w:rPr>
        <w:t>وتشمل</w:t>
      </w:r>
      <w:r w:rsidRPr="00C31A41">
        <w:rPr>
          <w:rtl/>
        </w:rPr>
        <w:t xml:space="preserve"> </w:t>
      </w:r>
      <w:r w:rsidRPr="00C31A41">
        <w:rPr>
          <w:rFonts w:hint="cs"/>
          <w:rtl/>
        </w:rPr>
        <w:t>هذه</w:t>
      </w:r>
      <w:r w:rsidRPr="00C31A41">
        <w:rPr>
          <w:rtl/>
        </w:rPr>
        <w:t xml:space="preserve"> </w:t>
      </w:r>
      <w:r w:rsidRPr="00C31A41">
        <w:rPr>
          <w:rFonts w:hint="cs"/>
          <w:rtl/>
        </w:rPr>
        <w:t>الشكاوى</w:t>
      </w:r>
      <w:r w:rsidRPr="00C31A41">
        <w:rPr>
          <w:rtl/>
        </w:rPr>
        <w:t xml:space="preserve"> </w:t>
      </w:r>
      <w:r w:rsidRPr="00C31A41">
        <w:rPr>
          <w:rFonts w:hint="cs"/>
          <w:rtl/>
        </w:rPr>
        <w:t>تلك</w:t>
      </w:r>
      <w:r w:rsidRPr="00C31A41">
        <w:rPr>
          <w:rtl/>
        </w:rPr>
        <w:t xml:space="preserve"> </w:t>
      </w:r>
      <w:r w:rsidRPr="00C31A41">
        <w:rPr>
          <w:rFonts w:hint="cs"/>
          <w:rtl/>
        </w:rPr>
        <w:t>المتعلقة</w:t>
      </w:r>
      <w:r w:rsidRPr="00C31A41">
        <w:rPr>
          <w:rtl/>
        </w:rPr>
        <w:t xml:space="preserve"> </w:t>
      </w:r>
      <w:r w:rsidRPr="00C31A41">
        <w:rPr>
          <w:rFonts w:hint="cs"/>
          <w:rtl/>
        </w:rPr>
        <w:t>بالنزاعات</w:t>
      </w:r>
      <w:r w:rsidRPr="00C31A41">
        <w:rPr>
          <w:rtl/>
        </w:rPr>
        <w:t xml:space="preserve"> </w:t>
      </w:r>
      <w:r w:rsidRPr="00C31A41">
        <w:rPr>
          <w:rFonts w:hint="cs"/>
          <w:rtl/>
        </w:rPr>
        <w:t>المجتمعية</w:t>
      </w:r>
      <w:r w:rsidRPr="00C31A41">
        <w:rPr>
          <w:rtl/>
        </w:rPr>
        <w:t xml:space="preserve"> </w:t>
      </w:r>
      <w:r w:rsidRPr="00C31A41">
        <w:rPr>
          <w:rFonts w:hint="cs"/>
          <w:rtl/>
        </w:rPr>
        <w:t>الداخلية،</w:t>
      </w:r>
      <w:r w:rsidRPr="00C31A41">
        <w:rPr>
          <w:rtl/>
        </w:rPr>
        <w:t xml:space="preserve"> </w:t>
      </w:r>
      <w:r w:rsidRPr="00C31A41">
        <w:rPr>
          <w:rFonts w:hint="cs"/>
          <w:rtl/>
        </w:rPr>
        <w:t>والاجراءات</w:t>
      </w:r>
      <w:r w:rsidRPr="00C31A41">
        <w:rPr>
          <w:rtl/>
        </w:rPr>
        <w:t xml:space="preserve"> </w:t>
      </w:r>
      <w:r w:rsidRPr="00C31A41">
        <w:rPr>
          <w:rFonts w:hint="cs"/>
          <w:rtl/>
        </w:rPr>
        <w:t>الحكومية</w:t>
      </w:r>
      <w:r w:rsidRPr="00C31A41">
        <w:rPr>
          <w:rtl/>
        </w:rPr>
        <w:t xml:space="preserve"> </w:t>
      </w:r>
      <w:r w:rsidRPr="00C31A41">
        <w:rPr>
          <w:rFonts w:hint="cs"/>
          <w:rtl/>
        </w:rPr>
        <w:t>أو</w:t>
      </w:r>
      <w:r w:rsidRPr="00C31A41">
        <w:rPr>
          <w:rtl/>
        </w:rPr>
        <w:t xml:space="preserve"> </w:t>
      </w:r>
      <w:r w:rsidRPr="00C31A41">
        <w:rPr>
          <w:rFonts w:hint="cs"/>
          <w:rtl/>
        </w:rPr>
        <w:t>التي</w:t>
      </w:r>
      <w:r w:rsidRPr="00C31A41">
        <w:rPr>
          <w:rtl/>
        </w:rPr>
        <w:t xml:space="preserve"> </w:t>
      </w:r>
      <w:r w:rsidRPr="00C31A41">
        <w:rPr>
          <w:rFonts w:hint="cs"/>
          <w:rtl/>
        </w:rPr>
        <w:t>تتخذها</w:t>
      </w:r>
      <w:r w:rsidRPr="00C31A41">
        <w:rPr>
          <w:rtl/>
        </w:rPr>
        <w:t xml:space="preserve"> </w:t>
      </w:r>
      <w:r w:rsidRPr="00C31A41">
        <w:rPr>
          <w:rFonts w:hint="cs"/>
          <w:rtl/>
        </w:rPr>
        <w:t>وكالات</w:t>
      </w:r>
      <w:r w:rsidRPr="00C31A41">
        <w:rPr>
          <w:rtl/>
        </w:rPr>
        <w:t xml:space="preserve"> </w:t>
      </w:r>
      <w:r w:rsidRPr="00C31A41">
        <w:rPr>
          <w:rFonts w:hint="cs"/>
          <w:rtl/>
        </w:rPr>
        <w:t>خارجية</w:t>
      </w:r>
      <w:r w:rsidRPr="00C31A41">
        <w:rPr>
          <w:rtl/>
        </w:rPr>
        <w:t xml:space="preserve">. </w:t>
      </w:r>
      <w:r w:rsidRPr="00C31A41">
        <w:rPr>
          <w:rFonts w:hint="cs"/>
          <w:rtl/>
        </w:rPr>
        <w:t>ولا</w:t>
      </w:r>
      <w:r w:rsidRPr="00C31A41">
        <w:rPr>
          <w:rtl/>
        </w:rPr>
        <w:t xml:space="preserve"> </w:t>
      </w:r>
      <w:r w:rsidRPr="00C31A41">
        <w:rPr>
          <w:rFonts w:hint="cs"/>
          <w:rtl/>
        </w:rPr>
        <w:t>بد</w:t>
      </w:r>
      <w:r w:rsidRPr="00C31A41">
        <w:rPr>
          <w:rtl/>
        </w:rPr>
        <w:t xml:space="preserve"> </w:t>
      </w:r>
      <w:r w:rsidRPr="00C31A41">
        <w:rPr>
          <w:rFonts w:hint="cs"/>
          <w:rtl/>
        </w:rPr>
        <w:t>من</w:t>
      </w:r>
      <w:r w:rsidRPr="00C31A41">
        <w:rPr>
          <w:rtl/>
        </w:rPr>
        <w:t xml:space="preserve"> </w:t>
      </w:r>
      <w:r w:rsidRPr="00C31A41">
        <w:rPr>
          <w:rFonts w:hint="cs"/>
          <w:rtl/>
        </w:rPr>
        <w:t>إحالة</w:t>
      </w:r>
      <w:r w:rsidRPr="00C31A41">
        <w:rPr>
          <w:rtl/>
        </w:rPr>
        <w:t xml:space="preserve"> </w:t>
      </w:r>
      <w:r w:rsidRPr="00C31A41">
        <w:rPr>
          <w:rFonts w:hint="cs"/>
          <w:rtl/>
        </w:rPr>
        <w:t>هذه</w:t>
      </w:r>
      <w:r w:rsidRPr="00C31A41">
        <w:rPr>
          <w:rtl/>
        </w:rPr>
        <w:t xml:space="preserve"> </w:t>
      </w:r>
      <w:r w:rsidRPr="00C31A41">
        <w:rPr>
          <w:rFonts w:hint="cs"/>
          <w:rtl/>
        </w:rPr>
        <w:t>الشكاوى</w:t>
      </w:r>
      <w:r w:rsidRPr="00C31A41">
        <w:rPr>
          <w:rtl/>
        </w:rPr>
        <w:t xml:space="preserve"> </w:t>
      </w:r>
      <w:r w:rsidRPr="00C31A41">
        <w:rPr>
          <w:rFonts w:hint="cs"/>
          <w:rtl/>
        </w:rPr>
        <w:t>خاصة</w:t>
      </w:r>
      <w:r w:rsidRPr="00C31A41">
        <w:rPr>
          <w:rtl/>
        </w:rPr>
        <w:t xml:space="preserve"> </w:t>
      </w:r>
      <w:r w:rsidRPr="00C31A41">
        <w:rPr>
          <w:rFonts w:hint="cs"/>
          <w:rtl/>
        </w:rPr>
        <w:t>تلك</w:t>
      </w:r>
      <w:r w:rsidRPr="00C31A41">
        <w:rPr>
          <w:rtl/>
        </w:rPr>
        <w:t xml:space="preserve"> </w:t>
      </w:r>
      <w:r w:rsidRPr="00C31A41">
        <w:rPr>
          <w:rFonts w:hint="cs"/>
          <w:rtl/>
        </w:rPr>
        <w:t>المتعلقة</w:t>
      </w:r>
      <w:r w:rsidRPr="00C31A41">
        <w:rPr>
          <w:rtl/>
        </w:rPr>
        <w:t xml:space="preserve"> </w:t>
      </w:r>
      <w:r w:rsidRPr="00C31A41">
        <w:rPr>
          <w:rFonts w:hint="cs"/>
          <w:rtl/>
        </w:rPr>
        <w:t>باتهامات</w:t>
      </w:r>
      <w:r w:rsidRPr="00C31A41">
        <w:rPr>
          <w:rtl/>
        </w:rPr>
        <w:t xml:space="preserve"> </w:t>
      </w:r>
      <w:r w:rsidRPr="00C31A41">
        <w:rPr>
          <w:rFonts w:hint="cs"/>
          <w:rtl/>
        </w:rPr>
        <w:t>الاستغلال</w:t>
      </w:r>
      <w:r w:rsidRPr="00C31A41">
        <w:rPr>
          <w:rtl/>
        </w:rPr>
        <w:t xml:space="preserve"> </w:t>
      </w:r>
      <w:r w:rsidRPr="00C31A41">
        <w:rPr>
          <w:rFonts w:hint="cs"/>
          <w:rtl/>
        </w:rPr>
        <w:t>أو</w:t>
      </w:r>
      <w:r w:rsidRPr="00C31A41">
        <w:rPr>
          <w:rtl/>
        </w:rPr>
        <w:t xml:space="preserve"> </w:t>
      </w:r>
      <w:r w:rsidRPr="00C31A41">
        <w:rPr>
          <w:rFonts w:hint="cs"/>
          <w:rtl/>
        </w:rPr>
        <w:t>الاعتداء</w:t>
      </w:r>
      <w:r w:rsidRPr="00C31A41">
        <w:rPr>
          <w:rtl/>
        </w:rPr>
        <w:t xml:space="preserve"> </w:t>
      </w:r>
      <w:r w:rsidRPr="00C31A41">
        <w:rPr>
          <w:rFonts w:hint="cs"/>
          <w:rtl/>
        </w:rPr>
        <w:t>الجنسي</w:t>
      </w:r>
      <w:r w:rsidRPr="00C31A41">
        <w:rPr>
          <w:rtl/>
        </w:rPr>
        <w:t xml:space="preserve"> </w:t>
      </w:r>
      <w:r w:rsidRPr="00C31A41">
        <w:rPr>
          <w:rFonts w:hint="cs"/>
          <w:rtl/>
        </w:rPr>
        <w:t>من</w:t>
      </w:r>
      <w:r w:rsidRPr="00C31A41">
        <w:rPr>
          <w:rtl/>
        </w:rPr>
        <w:t xml:space="preserve"> </w:t>
      </w:r>
      <w:r w:rsidRPr="00C31A41">
        <w:rPr>
          <w:rFonts w:hint="cs"/>
          <w:rtl/>
        </w:rPr>
        <w:t>قبل</w:t>
      </w:r>
      <w:r w:rsidRPr="00C31A41">
        <w:rPr>
          <w:rtl/>
        </w:rPr>
        <w:t xml:space="preserve"> </w:t>
      </w:r>
      <w:r w:rsidRPr="00C31A41">
        <w:rPr>
          <w:rFonts w:hint="cs"/>
          <w:rtl/>
        </w:rPr>
        <w:t>موظفي</w:t>
      </w:r>
      <w:r w:rsidRPr="00C31A41">
        <w:rPr>
          <w:rtl/>
        </w:rPr>
        <w:t xml:space="preserve"> </w:t>
      </w:r>
      <w:r w:rsidRPr="00C31A41">
        <w:rPr>
          <w:rFonts w:hint="cs"/>
          <w:rtl/>
        </w:rPr>
        <w:t>المنظمات</w:t>
      </w:r>
      <w:r w:rsidRPr="00C31A41">
        <w:rPr>
          <w:rtl/>
        </w:rPr>
        <w:t xml:space="preserve"> </w:t>
      </w:r>
      <w:r w:rsidRPr="00C31A41">
        <w:rPr>
          <w:rFonts w:hint="cs"/>
          <w:rtl/>
        </w:rPr>
        <w:t>الإنسانية</w:t>
      </w:r>
      <w:r w:rsidRPr="00C31A41">
        <w:rPr>
          <w:rtl/>
        </w:rPr>
        <w:t xml:space="preserve"> </w:t>
      </w:r>
      <w:r w:rsidRPr="00C31A41">
        <w:rPr>
          <w:rFonts w:hint="cs"/>
          <w:rtl/>
        </w:rPr>
        <w:t>الأخرى،</w:t>
      </w:r>
      <w:r w:rsidRPr="00C31A41">
        <w:rPr>
          <w:rtl/>
        </w:rPr>
        <w:t xml:space="preserve"> </w:t>
      </w:r>
      <w:r w:rsidRPr="00C31A41">
        <w:rPr>
          <w:rFonts w:hint="cs"/>
          <w:rtl/>
        </w:rPr>
        <w:t>إلى</w:t>
      </w:r>
      <w:r w:rsidRPr="00C31A41">
        <w:rPr>
          <w:rtl/>
        </w:rPr>
        <w:t xml:space="preserve"> </w:t>
      </w:r>
      <w:r w:rsidRPr="00C31A41">
        <w:rPr>
          <w:rFonts w:hint="cs"/>
          <w:rtl/>
        </w:rPr>
        <w:t>المنظمة</w:t>
      </w:r>
      <w:r w:rsidRPr="00C31A41">
        <w:rPr>
          <w:rtl/>
        </w:rPr>
        <w:t xml:space="preserve"> </w:t>
      </w:r>
      <w:r w:rsidRPr="00C31A41">
        <w:rPr>
          <w:rFonts w:hint="cs"/>
          <w:rtl/>
        </w:rPr>
        <w:t>المعنية</w:t>
      </w:r>
      <w:r w:rsidRPr="00C31A41">
        <w:rPr>
          <w:rtl/>
        </w:rPr>
        <w:t xml:space="preserve"> </w:t>
      </w:r>
      <w:r w:rsidRPr="00C31A41">
        <w:rPr>
          <w:rFonts w:hint="cs"/>
          <w:rtl/>
        </w:rPr>
        <w:t>من</w:t>
      </w:r>
      <w:r w:rsidRPr="00C31A41">
        <w:rPr>
          <w:rtl/>
        </w:rPr>
        <w:t xml:space="preserve"> </w:t>
      </w:r>
      <w:r w:rsidRPr="00C31A41">
        <w:rPr>
          <w:rFonts w:hint="cs"/>
          <w:rtl/>
        </w:rPr>
        <w:t>دون</w:t>
      </w:r>
      <w:r w:rsidRPr="00C31A41">
        <w:rPr>
          <w:rtl/>
        </w:rPr>
        <w:t xml:space="preserve"> </w:t>
      </w:r>
      <w:r w:rsidRPr="00C31A41">
        <w:rPr>
          <w:rFonts w:hint="cs"/>
          <w:rtl/>
        </w:rPr>
        <w:t>ضمان</w:t>
      </w:r>
      <w:r w:rsidRPr="00C31A41">
        <w:rPr>
          <w:rtl/>
        </w:rPr>
        <w:t xml:space="preserve"> </w:t>
      </w:r>
      <w:r w:rsidRPr="00C31A41">
        <w:rPr>
          <w:rFonts w:hint="cs"/>
          <w:rtl/>
        </w:rPr>
        <w:t>الاستجابة</w:t>
      </w:r>
      <w:r w:rsidRPr="00C31A41">
        <w:rPr>
          <w:rtl/>
        </w:rPr>
        <w:t xml:space="preserve"> </w:t>
      </w:r>
      <w:r w:rsidRPr="00C31A41">
        <w:rPr>
          <w:rFonts w:hint="cs"/>
          <w:rtl/>
        </w:rPr>
        <w:t>إلى</w:t>
      </w:r>
      <w:r w:rsidRPr="00C31A41">
        <w:rPr>
          <w:rtl/>
        </w:rPr>
        <w:t xml:space="preserve"> </w:t>
      </w:r>
      <w:r w:rsidRPr="00C31A41">
        <w:rPr>
          <w:rFonts w:hint="cs"/>
          <w:rtl/>
        </w:rPr>
        <w:t>هذه</w:t>
      </w:r>
      <w:r w:rsidRPr="00C31A41">
        <w:rPr>
          <w:rtl/>
        </w:rPr>
        <w:t xml:space="preserve"> </w:t>
      </w:r>
      <w:r w:rsidRPr="00C31A41">
        <w:rPr>
          <w:rFonts w:hint="cs"/>
          <w:rtl/>
        </w:rPr>
        <w:t>الشكاوى</w:t>
      </w:r>
      <w:r w:rsidRPr="00C31A41">
        <w:rPr>
          <w:rtl/>
        </w:rPr>
        <w:t>.</w:t>
      </w:r>
    </w:p>
    <w:p w:rsidR="00A5444F" w:rsidRPr="00C31A41" w:rsidRDefault="00A5444F" w:rsidP="00A5444F">
      <w:pPr>
        <w:rPr>
          <w:rtl/>
        </w:rPr>
      </w:pPr>
      <w:r>
        <w:rPr>
          <w:noProof/>
          <w:rtl/>
        </w:rPr>
        <mc:AlternateContent>
          <mc:Choice Requires="wpg">
            <w:drawing>
              <wp:inline distT="0" distB="0" distL="0" distR="0" wp14:anchorId="095B9047" wp14:editId="18BAB50F">
                <wp:extent cx="5729605" cy="471805"/>
                <wp:effectExtent l="0" t="0" r="4445" b="61595"/>
                <wp:docPr id="32443" name="Group 1119"/>
                <wp:cNvGraphicFramePr/>
                <a:graphic xmlns:a="http://schemas.openxmlformats.org/drawingml/2006/main">
                  <a:graphicData uri="http://schemas.microsoft.com/office/word/2010/wordprocessingGroup">
                    <wpg:wgp>
                      <wpg:cNvGrpSpPr/>
                      <wpg:grpSpPr>
                        <a:xfrm>
                          <a:off x="0" y="0"/>
                          <a:ext cx="5729605" cy="471805"/>
                          <a:chOff x="0" y="0"/>
                          <a:chExt cx="6132021" cy="505460"/>
                        </a:xfrm>
                      </wpg:grpSpPr>
                      <wpg:grpSp>
                        <wpg:cNvPr id="32444" name="Group 1120"/>
                        <wpg:cNvGrpSpPr/>
                        <wpg:grpSpPr>
                          <a:xfrm>
                            <a:off x="0" y="0"/>
                            <a:ext cx="6132021" cy="505460"/>
                            <a:chOff x="0" y="0"/>
                            <a:chExt cx="6132654" cy="505879"/>
                          </a:xfrm>
                        </wpg:grpSpPr>
                        <wpg:grpSp>
                          <wpg:cNvPr id="32445" name="Group 1121"/>
                          <wpg:cNvGrpSpPr/>
                          <wpg:grpSpPr>
                            <a:xfrm>
                              <a:off x="4377069" y="0"/>
                              <a:ext cx="1755585" cy="505839"/>
                              <a:chOff x="3533657" y="0"/>
                              <a:chExt cx="2561213" cy="711023"/>
                            </a:xfrm>
                          </wpg:grpSpPr>
                          <wps:wsp>
                            <wps:cNvPr id="32446"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3533657" y="0"/>
                                <a:ext cx="2561213"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DB0D9B" w:rsidRDefault="00693FEF" w:rsidP="00A5444F">
                                  <w:pPr>
                                    <w:rPr>
                                      <w:bCs/>
                                    </w:rPr>
                                  </w:pPr>
                                  <w:r>
                                    <w:rPr>
                                      <w:rFonts w:ascii="Adobe Arabic" w:hAnsi="Adobe Arabic" w:cs="Adobe Arabic" w:hint="cs"/>
                                      <w:bCs/>
                                      <w:color w:val="auto"/>
                                      <w:sz w:val="36"/>
                                      <w:szCs w:val="36"/>
                                      <w:rtl/>
                                    </w:rPr>
                                    <w:t xml:space="preserve">       إدارة</w:t>
                                  </w:r>
                                  <w:r>
                                    <w:rPr>
                                      <w:rFonts w:ascii="Adobe Arabic" w:hAnsi="Adobe Arabic" w:cs="Adobe Arabic" w:hint="cs"/>
                                      <w:bCs/>
                                      <w:color w:val="auto"/>
                                      <w:sz w:val="36"/>
                                      <w:szCs w:val="36"/>
                                      <w:rtl/>
                                      <w:lang w:bidi="ar-SY"/>
                                    </w:rPr>
                                    <w:t xml:space="preserve"> الشكاوى:</w:t>
                                  </w:r>
                                </w:p>
                              </w:txbxContent>
                            </wps:txbx>
                            <wps:bodyPr tIns="36000" bIns="36000" rtlCol="0" anchor="ctr"/>
                          </wps:wsp>
                          <wps:wsp>
                            <wps:cNvPr id="32447"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080"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081" name="Google Shape;200;p17"/>
                        <wpg:cNvGrpSpPr/>
                        <wpg:grpSpPr>
                          <a:xfrm>
                            <a:off x="5716078" y="117534"/>
                            <a:ext cx="224378" cy="267181"/>
                            <a:chOff x="0" y="0"/>
                            <a:chExt cx="273780" cy="327013"/>
                          </a:xfrm>
                          <a:solidFill>
                            <a:schemeClr val="bg1"/>
                          </a:solidFill>
                        </wpg:grpSpPr>
                        <wps:wsp>
                          <wps:cNvPr id="2082"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089"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090"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091" name="Google Shape;204;p17"/>
                          <wpg:cNvGrpSpPr/>
                          <wpg:grpSpPr>
                            <a:xfrm>
                              <a:off x="0" y="0"/>
                              <a:ext cx="273780" cy="105078"/>
                              <a:chOff x="0" y="0"/>
                              <a:chExt cx="273780" cy="105078"/>
                            </a:xfrm>
                            <a:grpFill/>
                          </wpg:grpSpPr>
                          <wps:wsp>
                            <wps:cNvPr id="2092"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093"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094"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095"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096"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290" style="width:451.15pt;height:37.15pt;mso-position-horizontal-relative:char;mso-position-vertical-relative:line" coordsize="61320,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">
                <v:group id="Group 1120" o:spid="_x0000_s2291" style="position:absolute;width:61320;height:5054" coordsize="61326,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MdgqscAAADe&#10;AAAADwAAAAAAAAAAAAAAAACqAgAAZHJzL2Rvd25yZXYueG1sUEsFBgAAAAAEAAQA+gAAAJ4DAAAA&#10;AA==&#10;">
                  <v:group id="Group 1121" o:spid="_x0000_s2292" style="position:absolute;left:43770;width:17556;height:5058" coordorigin="35336" coordsize="2561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4vFMccAAADe&#10;AAAADwAAAAAAAAAAAAAAAACqAgAAZHJzL2Rvd25yZXYueG1sUEsFBgAAAAAEAAQA+gAAAJ4DAAAA&#10;AA==&#10;">
                    <v:roundrect id="Rectangle: Rounded Corners 55" o:spid="_x0000_s2293" style="position:absolute;left:35336;width:25612;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TE6MUA&#10;AADeAAAADwAAAGRycy9kb3ducmV2LnhtbESPQWvCQBSE74X+h+UVvNVNYyohuoqohRyr0YO3R/aZ&#10;hGbfhuyapP++Wyj0OMzMN8x6O5lWDNS7xrKCt3kEgri0uuFKwaX4eE1BOI+ssbVMCr7JwXbz/LTG&#10;TNuRTzScfSUChF2GCmrvu0xKV9Zk0M1tRxy8u+0N+iD7SuoexwA3rYyjaCkNNhwWauxoX1P5dX4Y&#10;BVF+OBZ8i+mqU3+idyw+00Oh1Oxl2q1AeJr8f/ivnWsFizhJlvB7J1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NMToxQAAAN4AAAAPAAAAAAAAAAAAAAAAAJgCAABkcnMv&#10;ZG93bnJldi54bWxQSwUGAAAAAAQABAD1AAAAigMAAAAA&#10;" fillcolor="#0070c0" stroked="f" strokeweight="1pt">
                      <v:stroke joinstyle="miter"/>
                      <v:textbox inset=",1mm,,1mm">
                        <w:txbxContent>
                          <w:p w:rsidR="00693FEF" w:rsidRPr="00DB0D9B" w:rsidRDefault="00693FEF" w:rsidP="00A5444F">
                            <w:pPr>
                              <w:rPr>
                                <w:bCs/>
                              </w:rPr>
                            </w:pPr>
                            <w:r>
                              <w:rPr>
                                <w:rFonts w:ascii="Adobe Arabic" w:hAnsi="Adobe Arabic" w:cs="Adobe Arabic" w:hint="cs"/>
                                <w:bCs/>
                                <w:color w:val="auto"/>
                                <w:sz w:val="36"/>
                                <w:szCs w:val="36"/>
                                <w:rtl/>
                              </w:rPr>
                              <w:t xml:space="preserve">       إدارة</w:t>
                            </w:r>
                            <w:r>
                              <w:rPr>
                                <w:rFonts w:ascii="Adobe Arabic" w:hAnsi="Adobe Arabic" w:cs="Adobe Arabic" w:hint="cs"/>
                                <w:bCs/>
                                <w:color w:val="auto"/>
                                <w:sz w:val="36"/>
                                <w:szCs w:val="36"/>
                                <w:rtl/>
                                <w:lang w:bidi="ar-SY"/>
                              </w:rPr>
                              <w:t xml:space="preserve"> الشكاوى:</w:t>
                            </w:r>
                          </w:p>
                        </w:txbxContent>
                      </v:textbox>
                    </v:roundrect>
                    <v:oval id="Oval 61" o:spid="_x0000_s2294"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TjwcYA&#10;AADeAAAADwAAAGRycy9kb3ducmV2LnhtbESP0UoDMRRE34X+Q7iCbzZrLSrbpqUoBakFcdsPuGxu&#10;N0uTm5Ck7davN4Lg4zAzZ5j5cnBWnCmm3rOCh3EFgrj1uudOwX63vn8BkTKyRuuZFFwpwXIxuplj&#10;rf2Fv+jc5E4UCKcaFZicQy1lag05TGMfiIt38NFhLjJ2Uke8FLizclJVT9Jhz2XBYKBXQ+2xOTkF&#10;myqYFLcf39etbD53b8FucrRK3d0OqxmITEP+D/+137WCx8l0+gy/d8oVk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TjwcYAAADeAAAADwAAAAAAAAAAAAAAAACYAgAAZHJz&#10;L2Rvd25yZXYueG1sUEsFBgAAAAAEAAQA9QAAAIsDAAAAAA==&#10;" fillcolor="#272727 [2749]" stroked="f" strokeweight="1pt">
                      <v:stroke joinstyle="miter"/>
                      <v:shadow on="t" color="black" opacity="26214f" origin=",-.5" offset="0,3pt"/>
                    </v:oval>
                  </v:group>
                  <v:rect id="Rectangle 1124" o:spid="_x0000_s2295"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wPLsUA&#10;AADdAAAADwAAAGRycy9kb3ducmV2LnhtbERPz2vCMBS+D/Y/hCd4GZpOhkhtFB1s7rA5rCI9Pppn&#10;29m8lCTT+t+bw2DHj+93tuxNKy7kfGNZwfM4AUFcWt1wpeCwfxvNQPiArLG1TApu5GG5eHzIMNX2&#10;yju65KESMYR9igrqELpUSl/WZNCPbUccuZN1BkOErpLa4TWGm1ZOkmQqDTYcG2rs6LWm8pz/GgXF&#10;Yf/1snbfP8Xp/fM4tVva+OpJqeGgX81BBOrDv/jP/aEVTJJZ3B/fx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7A8uxQAAAN0AAAAPAAAAAAAAAAAAAAAAAJgCAABkcnMv&#10;ZG93bnJldi54bWxQSwUGAAAAAAQABAD1AAAAigMAAAAA&#10;" fillcolor="#0070c0" stroked="f" strokeweight="1pt"/>
                </v:group>
                <v:group id="Google Shape;200;p17" o:spid="_x0000_s2296"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vsrPFAAAA3QAA&#10;AA8AAAAAAAAAAAAAAAAAqgIAAGRycy9kb3ducmV2LnhtbFBLBQYAAAAABAAEAPoAAACcAwAAAAA=&#10;">
                  <v:shape id="Google Shape;201;p17" o:spid="_x0000_s2297"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n+gMYA&#10;AADdAAAADwAAAGRycy9kb3ducmV2LnhtbESPzWrDMBCE74W8g9hAb40cH1zHiRJKoGB6CNQJyXWx&#10;trZba+Va8k/evioUehxm5htmd5hNK0bqXWNZwXoVgSAurW64UnA5vz6lIJxH1thaJgV3cnDYLx52&#10;mGk78TuNha9EgLDLUEHtfZdJ6cqaDLqV7YiD92F7gz7IvpK6xynATSvjKEqkwYbDQo0dHWsqv4rB&#10;KDgNqc/19Tt9e75dk8/NVFzOZaPU43J+2YLwNPv/8F871wriKI3h9014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n+gMYAAADd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298"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sU7MYA&#10;AADdAAAADwAAAGRycy9kb3ducmV2LnhtbESPQWvCQBSE7wX/w/IEL1I3RhQbXUVKC0UpxVjo9ZF9&#10;ZoPZtyG7avz3riD0OMzMN8xy3dlaXKj1lWMF41ECgrhwuuJSwe/h83UOwgdkjbVjUnAjD+tV72WJ&#10;mXZX3tMlD6WIEPYZKjAhNJmUvjBk0Y9cQxy9o2sthijbUuoWrxFua5kmyUxarDguGGzo3VBxys9W&#10;QX34+d59DKf53xDzdOLN9rQrt0oN+t1mASJQF/7Dz/aXVpAm8zd4vI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sU7M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2299"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KN8MA&#10;AADdAAAADwAAAGRycy9kb3ducmV2LnhtbERPz2vCMBS+D/wfwhN2m6ntEK1GEZljsJNVQW/P5tkU&#10;m5fSZNr998th4PHj+71Y9bYRd+p87VjBeJSAIC6drrlScNhv36YgfEDW2DgmBb/kYbUcvCww1+7B&#10;O7oXoRIxhH2OCkwIbS6lLw1Z9CPXEkfu6jqLIcKukrrDRwy3jUyTZCIt1hwbDLa0MVTeih+rIPMn&#10;c84+txddpXz6/jgcs+J9rNTrsF/PQQTqw1P87/7SCtJkFvfHN/EJ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QKN8MAAADdAAAADwAAAAAAAAAAAAAAAACYAgAAZHJzL2Rv&#10;d25yZXYueG1sUEsFBgAAAAAEAAQA9QAAAIgDAAAAAA==&#10;" path="m1976,l417,c191,,,131,,369,,596,191,739,417,739r1559,c2203,739,2393,596,2393,369,2393,131,2203,,1976,xe" filled="f" strokecolor="white [3212]">
                    <v:path arrowok="t" o:extrusionok="f"/>
                  </v:shape>
                  <v:group id="Google Shape;204;p17" o:spid="_x0000_s2300"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YkbsUAAADdAAAADwAAAGRycy9kb3ducmV2LnhtbESPQYvCMBSE78L+h/AW&#10;vGlaF2WtRhHZFQ8iqAvi7dE822LzUppsW/+9EQSPw8x8w8yXnSlFQ7UrLCuIhxEI4tTqgjMFf6ff&#10;wTcI55E1lpZJwZ0cLBcfvTkm2rZ8oOboMxEg7BJUkHtfJVK6NCeDbmgr4uBdbW3QB1lnUtfYBrgp&#10;5SiKJtJgwWEhx4rWOaW3479RsGmxXX3FP83udl3fL6fx/ryLSan+Z7eagfDU+Xf41d5qBaNoG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2JG7FAAAA3QAA&#10;AA8AAAAAAAAAAAAAAAAAqgIAAGRycy9kb3ducmV2LnhtbFBLBQYAAAAABAAEAPoAAACcAwAAAAA=&#10;">
                    <v:shape id="Google Shape;205;p17" o:spid="_x0000_s2301"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0vLMUA&#10;AADdAAAADwAAAGRycy9kb3ducmV2LnhtbESPQWvCQBSE7wX/w/KEXopuTIvG6CoiFHqsqd6f2WcS&#10;zb4Nu2tM/323UOhxmJlvmPV2MK3oyfnGsoLZNAFBXFrdcKXg+PU+yUD4gKyxtUwKvsnDdjN6WmOu&#10;7YMP1BehEhHCPkcFdQhdLqUvazLop7Yjjt7FOoMhSldJ7fAR4aaVaZLMpcGG40KNHe1rKm/F3Si4&#10;LobMvRw+l+fXIju9Vce+C/Ki1PN42K1ABBrCf/iv/aEVpMkyhd838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bS8sxQAAAN0AAAAPAAAAAAAAAAAAAAAAAJgCAABkcnMv&#10;ZG93bnJldi54bWxQSwUGAAAAAAQABAD1AAAAigMAAAAA&#10;" path="m227,1501v107,,226,-72,226,-167l453,167c453,84,322,1,227,1,144,1,1,84,1,167r,1167c1,1429,144,1501,227,1501xe" filled="f" stroked="f">
                      <v:path arrowok="t" o:extrusionok="f"/>
                    </v:shape>
                    <v:shape id="Google Shape;206;p17" o:spid="_x0000_s2302"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tF+8QA&#10;AADdAAAADwAAAGRycy9kb3ducmV2LnhtbESPQUvDQBSE74L/YXlCb3bTFERjN8EolfZo9ODxmX0m&#10;0ezbsPvaxn/vCkKPw8x8w2yq2Y3qSCEOng2slhko4tbbgTsDb6/b61tQUZAtjp7JwA9FqMrLiw0W&#10;1p/4hY6NdCpBOBZooBeZCq1j25PDuPQTcfI+fXAoSYZO24CnBHejzrPsRjscOC30ONFjT+13c3AG&#10;6iav9++4XwX5ik87V4t7/rDGLK7mh3tQQrOcw//tnTWQZ3dr+HuTno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rRfvEAAAA3Q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2303"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PM+sUA&#10;AADdAAAADwAAAGRycy9kb3ducmV2LnhtbESP0WrCQBRE3wX/YbkF3+qmKtKmriJqQeqDmPgBt9lr&#10;Eszejdmtrn/fFQo+DjNzhpktgmnElTpXW1bwNkxAEBdW11wqOOZfr+8gnEfW2FgmBXdysJj3ezNM&#10;tb3xga6ZL0WEsEtRQeV9m0rpiooMuqFtiaN3sp1BH2VXSt3hLcJNI0dJMpUGa44LFba0qqg4Z79G&#10;Ae3s5qcJ2WTN01XI9+tvOz5elBq8hOUnCE/BP8P/7a1WMEo+JvB4E5+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I8z6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2304"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tprcQA&#10;AADdAAAADwAAAGRycy9kb3ducmV2LnhtbESPwW7CMBBE70j8g7WVeqmKDQhKAwahRkVwJPAB23hJ&#10;QuN1FLsQ/h4jVeI4mpk3msWqs7W4UOsrxxqGAwWCOHem4kLD8fD9PgPhA7LB2jFpuJGH1bLfW2Bi&#10;3JX3dMlCISKEfYIayhCaREqfl2TRD1xDHL2Tay2GKNtCmhavEW5rOVJqKi1WHBdKbOirpPw3+7Ma&#10;fkiOA+WnVH1s61TthunbYXPW+vWlW89BBOrCM/zf3hoNI/U5gceb+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aa3EAAAA3Q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2305"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VZsMcA&#10;AADdAAAADwAAAGRycy9kb3ducmV2LnhtbESPQWvCQBSE70L/w/IKXkQ38SAxukpbKEgpiLFUj8/s&#10;Mwlm34bs1sT++m5B8DjMzDfMct2bWlypdZVlBfEkAkGcW11xoeBr/z5OQDiPrLG2TApu5GC9ehos&#10;MdW24x1dM1+IAGGXooLS+yaV0uUlGXQT2xAH72xbgz7ItpC6xS7ATS2nUTSTBisOCyU29FZSfsl+&#10;jIItyd9u60+vx4/vW/KZJfHhOIqVGj73LwsQnnr/CN/bG61gGs1n8P8mP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1WbDHAAAA3Q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r w:rsidRPr="00C31A41">
        <w:rPr>
          <w:rtl/>
        </w:rPr>
        <w:t xml:space="preserve"> </w:t>
      </w:r>
    </w:p>
    <w:p w:rsidR="00A5444F" w:rsidRPr="00C31A41" w:rsidRDefault="00A5444F" w:rsidP="00A5444F">
      <w:pPr>
        <w:rPr>
          <w:rtl/>
        </w:rPr>
      </w:pPr>
      <w:r w:rsidRPr="00C31A41">
        <w:rPr>
          <w:rFonts w:hint="cs"/>
          <w:rtl/>
        </w:rPr>
        <w:t>تقدم</w:t>
      </w:r>
      <w:r w:rsidRPr="00C31A41">
        <w:rPr>
          <w:rtl/>
        </w:rPr>
        <w:t xml:space="preserve"> </w:t>
      </w:r>
      <w:r w:rsidRPr="00C31A41">
        <w:rPr>
          <w:rFonts w:hint="cs"/>
          <w:rtl/>
        </w:rPr>
        <w:t>هذه</w:t>
      </w:r>
      <w:r w:rsidRPr="00C31A41">
        <w:rPr>
          <w:rtl/>
        </w:rPr>
        <w:t xml:space="preserve"> </w:t>
      </w:r>
      <w:r w:rsidRPr="00C31A41">
        <w:rPr>
          <w:rFonts w:hint="cs"/>
          <w:rtl/>
        </w:rPr>
        <w:t>الأداة</w:t>
      </w:r>
      <w:r w:rsidRPr="00C31A41">
        <w:rPr>
          <w:rtl/>
        </w:rPr>
        <w:t xml:space="preserve"> </w:t>
      </w:r>
      <w:r w:rsidRPr="00C31A41">
        <w:rPr>
          <w:rFonts w:hint="cs"/>
          <w:rtl/>
        </w:rPr>
        <w:t>اقتراحات</w:t>
      </w:r>
      <w:r w:rsidRPr="00C31A41">
        <w:rPr>
          <w:rtl/>
        </w:rPr>
        <w:t xml:space="preserve"> </w:t>
      </w:r>
      <w:r w:rsidRPr="00C31A41">
        <w:rPr>
          <w:rFonts w:hint="cs"/>
          <w:rtl/>
        </w:rPr>
        <w:t>حول</w:t>
      </w:r>
      <w:r w:rsidRPr="00C31A41">
        <w:rPr>
          <w:rtl/>
        </w:rPr>
        <w:t xml:space="preserve"> </w:t>
      </w:r>
      <w:r w:rsidRPr="00C31A41">
        <w:rPr>
          <w:rFonts w:hint="cs"/>
          <w:rtl/>
        </w:rPr>
        <w:t>كيفية</w:t>
      </w:r>
      <w:r w:rsidRPr="00C31A41">
        <w:rPr>
          <w:rtl/>
        </w:rPr>
        <w:t xml:space="preserve"> </w:t>
      </w:r>
      <w:r w:rsidRPr="00C31A41">
        <w:rPr>
          <w:rFonts w:hint="cs"/>
          <w:rtl/>
        </w:rPr>
        <w:t>إدارة</w:t>
      </w:r>
      <w:r w:rsidRPr="00C31A41">
        <w:rPr>
          <w:rtl/>
        </w:rPr>
        <w:t xml:space="preserve"> </w:t>
      </w:r>
      <w:r w:rsidRPr="00C31A41">
        <w:rPr>
          <w:rFonts w:hint="cs"/>
          <w:rtl/>
        </w:rPr>
        <w:t>الشكاوى،</w:t>
      </w:r>
      <w:r w:rsidRPr="00C31A41">
        <w:rPr>
          <w:rtl/>
        </w:rPr>
        <w:t xml:space="preserve"> </w:t>
      </w:r>
      <w:r w:rsidRPr="00C31A41">
        <w:rPr>
          <w:rFonts w:hint="cs"/>
          <w:rtl/>
        </w:rPr>
        <w:t>على</w:t>
      </w:r>
      <w:r w:rsidRPr="00C31A41">
        <w:rPr>
          <w:rtl/>
        </w:rPr>
        <w:t xml:space="preserve"> </w:t>
      </w:r>
      <w:r w:rsidRPr="00C31A41">
        <w:rPr>
          <w:rFonts w:hint="cs"/>
          <w:rtl/>
        </w:rPr>
        <w:t>أن</w:t>
      </w:r>
      <w:r w:rsidRPr="00C31A41">
        <w:rPr>
          <w:rtl/>
        </w:rPr>
        <w:t xml:space="preserve"> </w:t>
      </w:r>
      <w:r w:rsidRPr="00C31A41">
        <w:rPr>
          <w:rFonts w:hint="cs"/>
          <w:rtl/>
        </w:rPr>
        <w:t>يتم</w:t>
      </w:r>
      <w:r w:rsidRPr="00C31A41">
        <w:rPr>
          <w:rtl/>
        </w:rPr>
        <w:t xml:space="preserve"> </w:t>
      </w:r>
      <w:r w:rsidRPr="00C31A41">
        <w:rPr>
          <w:rFonts w:hint="cs"/>
          <w:rtl/>
        </w:rPr>
        <w:t>تكييفها</w:t>
      </w:r>
      <w:r w:rsidRPr="00C31A41">
        <w:rPr>
          <w:rtl/>
        </w:rPr>
        <w:t xml:space="preserve"> </w:t>
      </w:r>
      <w:r w:rsidRPr="00C31A41">
        <w:rPr>
          <w:rFonts w:hint="cs"/>
          <w:rtl/>
        </w:rPr>
        <w:t>مع</w:t>
      </w:r>
      <w:r w:rsidRPr="00C31A41">
        <w:rPr>
          <w:rtl/>
        </w:rPr>
        <w:t xml:space="preserve"> </w:t>
      </w:r>
      <w:r w:rsidRPr="00C31A41">
        <w:rPr>
          <w:rFonts w:hint="cs"/>
          <w:rtl/>
        </w:rPr>
        <w:t>السياق</w:t>
      </w:r>
      <w:r w:rsidRPr="00C31A41">
        <w:rPr>
          <w:rtl/>
        </w:rPr>
        <w:t xml:space="preserve"> </w:t>
      </w:r>
      <w:r w:rsidRPr="00C31A41">
        <w:rPr>
          <w:rFonts w:hint="cs"/>
          <w:rtl/>
        </w:rPr>
        <w:t>المطروح</w:t>
      </w:r>
      <w:r w:rsidRPr="00C31A41">
        <w:rPr>
          <w:rtl/>
        </w:rPr>
        <w:t xml:space="preserve"> </w:t>
      </w:r>
      <w:r w:rsidRPr="00C31A41">
        <w:rPr>
          <w:rFonts w:hint="cs"/>
          <w:rtl/>
        </w:rPr>
        <w:t>والحاجات،</w:t>
      </w:r>
      <w:r w:rsidRPr="00C31A41">
        <w:rPr>
          <w:rtl/>
        </w:rPr>
        <w:t xml:space="preserve"> </w:t>
      </w:r>
      <w:r w:rsidRPr="00C31A41">
        <w:rPr>
          <w:rFonts w:hint="cs"/>
          <w:rtl/>
        </w:rPr>
        <w:t>بما</w:t>
      </w:r>
      <w:r w:rsidRPr="00C31A41">
        <w:rPr>
          <w:rtl/>
        </w:rPr>
        <w:t xml:space="preserve"> </w:t>
      </w:r>
      <w:r w:rsidRPr="00C31A41">
        <w:rPr>
          <w:rFonts w:hint="cs"/>
          <w:rtl/>
        </w:rPr>
        <w:t>يتوافق</w:t>
      </w:r>
      <w:r w:rsidRPr="00C31A41">
        <w:rPr>
          <w:rtl/>
        </w:rPr>
        <w:t xml:space="preserve"> </w:t>
      </w:r>
      <w:r w:rsidRPr="00C31A41">
        <w:rPr>
          <w:rFonts w:hint="cs"/>
          <w:rtl/>
        </w:rPr>
        <w:t>مع</w:t>
      </w:r>
      <w:r w:rsidRPr="00C31A41">
        <w:rPr>
          <w:rtl/>
        </w:rPr>
        <w:t xml:space="preserve"> </w:t>
      </w:r>
      <w:r w:rsidRPr="00C31A41">
        <w:rPr>
          <w:rFonts w:hint="cs"/>
          <w:rtl/>
        </w:rPr>
        <w:t>التدابير</w:t>
      </w:r>
      <w:r w:rsidRPr="00C31A41">
        <w:rPr>
          <w:rtl/>
        </w:rPr>
        <w:t xml:space="preserve"> </w:t>
      </w:r>
      <w:r w:rsidRPr="00C31A41">
        <w:rPr>
          <w:rFonts w:hint="cs"/>
          <w:rtl/>
        </w:rPr>
        <w:t>التشغيلية</w:t>
      </w:r>
      <w:r w:rsidRPr="00C31A41">
        <w:rPr>
          <w:rtl/>
        </w:rPr>
        <w:t xml:space="preserve"> </w:t>
      </w:r>
      <w:r w:rsidRPr="00C31A41">
        <w:rPr>
          <w:rFonts w:hint="cs"/>
          <w:rtl/>
        </w:rPr>
        <w:t>المعيارية،</w:t>
      </w:r>
      <w:r w:rsidRPr="00C31A41">
        <w:rPr>
          <w:rtl/>
        </w:rPr>
        <w:t xml:space="preserve"> </w:t>
      </w:r>
      <w:r w:rsidRPr="00C31A41">
        <w:rPr>
          <w:rFonts w:hint="cs"/>
          <w:rtl/>
        </w:rPr>
        <w:t>وقواعد</w:t>
      </w:r>
      <w:r w:rsidRPr="00C31A41">
        <w:rPr>
          <w:rtl/>
        </w:rPr>
        <w:t xml:space="preserve"> </w:t>
      </w:r>
      <w:r w:rsidRPr="00C31A41">
        <w:rPr>
          <w:rFonts w:hint="cs"/>
          <w:rtl/>
        </w:rPr>
        <w:t>السلوك</w:t>
      </w:r>
      <w:r w:rsidRPr="00C31A41">
        <w:rPr>
          <w:rtl/>
        </w:rPr>
        <w:t xml:space="preserve"> </w:t>
      </w:r>
      <w:r w:rsidRPr="00C31A41">
        <w:rPr>
          <w:rFonts w:hint="cs"/>
          <w:rtl/>
        </w:rPr>
        <w:t>وغيرها</w:t>
      </w:r>
      <w:r w:rsidRPr="00C31A41">
        <w:rPr>
          <w:rtl/>
        </w:rPr>
        <w:t xml:space="preserve"> </w:t>
      </w:r>
      <w:r w:rsidRPr="00C31A41">
        <w:rPr>
          <w:rFonts w:hint="cs"/>
          <w:rtl/>
        </w:rPr>
        <w:t>من</w:t>
      </w:r>
      <w:r w:rsidRPr="00C31A41">
        <w:rPr>
          <w:rtl/>
        </w:rPr>
        <w:t xml:space="preserve"> </w:t>
      </w:r>
      <w:r w:rsidRPr="00C31A41">
        <w:rPr>
          <w:rFonts w:hint="cs"/>
          <w:rtl/>
        </w:rPr>
        <w:t>الوثائق</w:t>
      </w:r>
      <w:r w:rsidRPr="00C31A41">
        <w:rPr>
          <w:rtl/>
        </w:rPr>
        <w:t xml:space="preserve"> </w:t>
      </w:r>
      <w:r w:rsidRPr="00C31A41">
        <w:rPr>
          <w:rFonts w:hint="cs"/>
          <w:rtl/>
        </w:rPr>
        <w:t>ذات</w:t>
      </w:r>
      <w:r w:rsidRPr="00C31A41">
        <w:rPr>
          <w:rtl/>
        </w:rPr>
        <w:t xml:space="preserve"> </w:t>
      </w:r>
      <w:r w:rsidRPr="00C31A41">
        <w:rPr>
          <w:rFonts w:hint="cs"/>
          <w:rtl/>
        </w:rPr>
        <w:t>الصلة</w:t>
      </w:r>
      <w:r w:rsidRPr="00C31A41">
        <w:rPr>
          <w:rtl/>
        </w:rPr>
        <w:t>.</w:t>
      </w:r>
    </w:p>
    <w:p w:rsidR="00A5444F" w:rsidRDefault="00A5444F" w:rsidP="00A5444F">
      <w:pPr>
        <w:rPr>
          <w:b/>
          <w:bCs/>
          <w:color w:val="C00000"/>
          <w:sz w:val="34"/>
          <w:rtl/>
        </w:rPr>
      </w:pPr>
      <w:r w:rsidRPr="00B04056">
        <w:rPr>
          <w:noProof/>
          <w:rtl/>
        </w:rPr>
        <mc:AlternateContent>
          <mc:Choice Requires="wps">
            <w:drawing>
              <wp:anchor distT="0" distB="0" distL="114300" distR="114300" simplePos="0" relativeHeight="252326912" behindDoc="0" locked="0" layoutInCell="1" allowOverlap="1" wp14:anchorId="4DC0BBF1" wp14:editId="75F6EEEE">
                <wp:simplePos x="0" y="0"/>
                <wp:positionH relativeFrom="column">
                  <wp:posOffset>3496836</wp:posOffset>
                </wp:positionH>
                <wp:positionV relativeFrom="paragraph">
                  <wp:posOffset>108585</wp:posOffset>
                </wp:positionV>
                <wp:extent cx="1969160" cy="464024"/>
                <wp:effectExtent l="0" t="0" r="0" b="0"/>
                <wp:wrapNone/>
                <wp:docPr id="32118" name="Rectangle 1030"/>
                <wp:cNvGraphicFramePr/>
                <a:graphic xmlns:a="http://schemas.openxmlformats.org/drawingml/2006/main">
                  <a:graphicData uri="http://schemas.microsoft.com/office/word/2010/wordprocessingShape">
                    <wps:wsp>
                      <wps:cNvSpPr/>
                      <wps:spPr>
                        <a:xfrm>
                          <a:off x="0" y="0"/>
                          <a:ext cx="1969160" cy="464024"/>
                        </a:xfrm>
                        <a:prstGeom prst="rect">
                          <a:avLst/>
                        </a:prstGeom>
                      </wps:spPr>
                      <wps:txbx>
                        <w:txbxContent>
                          <w:p w:rsidR="00693FEF" w:rsidRPr="00B04056" w:rsidRDefault="00693FEF" w:rsidP="00A5444F">
                            <w:pPr>
                              <w:rPr>
                                <w:rFonts w:ascii="Adobe Arabic" w:hAnsi="Adobe Arabic" w:cs="Adobe Arabic"/>
                                <w:color w:val="FFFFFF" w:themeColor="background1"/>
                                <w:sz w:val="40"/>
                                <w:szCs w:val="40"/>
                                <w:rtl/>
                              </w:rPr>
                            </w:pPr>
                            <w:r w:rsidRPr="00B04056">
                              <w:rPr>
                                <w:rFonts w:ascii="Adobe Arabic" w:hAnsi="Adobe Arabic" w:cs="Adobe Arabic"/>
                                <w:color w:val="FFFFFF" w:themeColor="background1"/>
                                <w:sz w:val="40"/>
                                <w:szCs w:val="40"/>
                                <w:rtl/>
                              </w:rPr>
                              <w:t>الموارد البشرية المعنية:</w:t>
                            </w:r>
                          </w:p>
                          <w:p w:rsidR="00693FEF" w:rsidRPr="00B04056" w:rsidRDefault="00693FEF" w:rsidP="00A5444F">
                            <w:pPr>
                              <w:jc w:val="center"/>
                              <w:rPr>
                                <w:rFonts w:ascii="Adobe Arabic" w:eastAsia="Calibri" w:hAnsi="Adobe Arabic" w:cs="Adobe Arabic"/>
                                <w:color w:val="FFFFFF" w:themeColor="background1"/>
                                <w:kern w:val="24"/>
                                <w:sz w:val="60"/>
                                <w:szCs w:val="60"/>
                                <w:lang w:bidi="ar-EG"/>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2306" style="position:absolute;left:0;text-align:left;margin-left:275.35pt;margin-top:8.55pt;width:155.05pt;height:36.55pt;z-index:25232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" filled="f" stroked="f">
                <v:textbox>
                  <w:txbxContent>
                    <w:p w:rsidR="00693FEF" w:rsidRPr="00B04056" w:rsidRDefault="00693FEF" w:rsidP="00A5444F">
                      <w:pPr>
                        <w:rPr>
                          <w:rFonts w:ascii="Adobe Arabic" w:hAnsi="Adobe Arabic" w:cs="Adobe Arabic"/>
                          <w:color w:val="FFFFFF" w:themeColor="background1"/>
                          <w:sz w:val="40"/>
                          <w:szCs w:val="40"/>
                          <w:rtl/>
                        </w:rPr>
                      </w:pPr>
                      <w:r w:rsidRPr="00B04056">
                        <w:rPr>
                          <w:rFonts w:ascii="Adobe Arabic" w:hAnsi="Adobe Arabic" w:cs="Adobe Arabic"/>
                          <w:color w:val="FFFFFF" w:themeColor="background1"/>
                          <w:sz w:val="40"/>
                          <w:szCs w:val="40"/>
                          <w:rtl/>
                        </w:rPr>
                        <w:t>الموارد البشرية المعنية:</w:t>
                      </w:r>
                    </w:p>
                    <w:p w:rsidR="00693FEF" w:rsidRPr="00B04056" w:rsidRDefault="00693FEF" w:rsidP="00A5444F">
                      <w:pPr>
                        <w:jc w:val="center"/>
                        <w:rPr>
                          <w:rFonts w:ascii="Adobe Arabic" w:eastAsia="Calibri" w:hAnsi="Adobe Arabic" w:cs="Adobe Arabic"/>
                          <w:color w:val="FFFFFF" w:themeColor="background1"/>
                          <w:kern w:val="24"/>
                          <w:sz w:val="60"/>
                          <w:szCs w:val="60"/>
                          <w:lang w:bidi="ar-EG"/>
                        </w:rPr>
                      </w:pPr>
                    </w:p>
                  </w:txbxContent>
                </v:textbox>
              </v:rect>
            </w:pict>
          </mc:Fallback>
        </mc:AlternateContent>
      </w:r>
      <w:r w:rsidRPr="00B04056">
        <w:rPr>
          <w:noProof/>
          <w:rtl/>
        </w:rPr>
        <w:drawing>
          <wp:inline distT="0" distB="0" distL="0" distR="0" wp14:anchorId="1D390D42" wp14:editId="30BE6CED">
            <wp:extent cx="2305295" cy="655092"/>
            <wp:effectExtent l="0" t="0" r="0" b="0"/>
            <wp:docPr id="3211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106"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319000" cy="658986"/>
                    </a:xfrm>
                    <a:prstGeom prst="rect">
                      <a:avLst/>
                    </a:prstGeom>
                  </pic:spPr>
                </pic:pic>
              </a:graphicData>
            </a:graphic>
          </wp:inline>
        </w:drawing>
      </w:r>
    </w:p>
    <w:p w:rsidR="00A5444F" w:rsidRPr="00B04056" w:rsidRDefault="00A5444F">
      <w:pPr>
        <w:pStyle w:val="ListParagraph"/>
        <w:numPr>
          <w:ilvl w:val="0"/>
          <w:numId w:val="55"/>
        </w:numPr>
        <w:jc w:val="both"/>
        <w:rPr>
          <w:rFonts w:ascii="Sakkal Majalla" w:hAnsi="Sakkal Majalla" w:cs="Sakkal Majalla"/>
          <w:sz w:val="34"/>
          <w:szCs w:val="34"/>
          <w:rtl/>
        </w:rPr>
      </w:pPr>
      <w:r w:rsidRPr="00B04056">
        <w:rPr>
          <w:rFonts w:ascii="Sakkal Majalla" w:hAnsi="Sakkal Majalla" w:cs="Sakkal Majalla"/>
          <w:sz w:val="34"/>
          <w:szCs w:val="34"/>
          <w:rtl/>
        </w:rPr>
        <w:lastRenderedPageBreak/>
        <w:t xml:space="preserve">مسؤول عن آلية تقديم الشكاوى </w:t>
      </w:r>
      <w:r w:rsidRPr="00B04056">
        <w:rPr>
          <w:rFonts w:ascii="Sakkal Majalla" w:hAnsi="Sakkal Majalla" w:cs="Sakkal Majalla" w:hint="cs"/>
          <w:sz w:val="34"/>
          <w:szCs w:val="34"/>
          <w:rtl/>
        </w:rPr>
        <w:t>والملاحظات-يعيّن</w:t>
      </w:r>
      <w:r w:rsidRPr="00B04056">
        <w:rPr>
          <w:rFonts w:ascii="Sakkal Majalla" w:hAnsi="Sakkal Majalla" w:cs="Sakkal Majalla"/>
          <w:sz w:val="34"/>
          <w:szCs w:val="34"/>
          <w:rtl/>
        </w:rPr>
        <w:t xml:space="preserve"> على مستوى المقرً الرئيسي</w:t>
      </w:r>
    </w:p>
    <w:p w:rsidR="00A5444F" w:rsidRPr="00B04056" w:rsidRDefault="00A5444F">
      <w:pPr>
        <w:pStyle w:val="ListParagraph"/>
        <w:numPr>
          <w:ilvl w:val="0"/>
          <w:numId w:val="55"/>
        </w:numPr>
        <w:jc w:val="both"/>
        <w:rPr>
          <w:rFonts w:ascii="Sakkal Majalla" w:hAnsi="Sakkal Majalla" w:cs="Sakkal Majalla"/>
          <w:sz w:val="34"/>
          <w:szCs w:val="34"/>
          <w:rtl/>
        </w:rPr>
      </w:pPr>
      <w:r w:rsidRPr="00B04056">
        <w:rPr>
          <w:rFonts w:ascii="Sakkal Majalla" w:hAnsi="Sakkal Majalla" w:cs="Sakkal Majalla"/>
          <w:sz w:val="34"/>
          <w:szCs w:val="34"/>
          <w:rtl/>
        </w:rPr>
        <w:t xml:space="preserve">بديل للمسؤول عن آلية تقديم الشكاوى </w:t>
      </w:r>
      <w:r w:rsidRPr="00B04056">
        <w:rPr>
          <w:rFonts w:ascii="Sakkal Majalla" w:hAnsi="Sakkal Majalla" w:cs="Sakkal Majalla" w:hint="cs"/>
          <w:sz w:val="34"/>
          <w:szCs w:val="34"/>
          <w:rtl/>
        </w:rPr>
        <w:t>والملاحظات-يعيّن</w:t>
      </w:r>
      <w:r w:rsidRPr="00B04056">
        <w:rPr>
          <w:rFonts w:ascii="Sakkal Majalla" w:hAnsi="Sakkal Majalla" w:cs="Sakkal Majalla"/>
          <w:sz w:val="34"/>
          <w:szCs w:val="34"/>
          <w:rtl/>
        </w:rPr>
        <w:t xml:space="preserve"> على مستوى المقرً الرئيسي</w:t>
      </w:r>
    </w:p>
    <w:p w:rsidR="00A5444F" w:rsidRPr="00B04056" w:rsidRDefault="00A5444F">
      <w:pPr>
        <w:pStyle w:val="ListParagraph"/>
        <w:numPr>
          <w:ilvl w:val="0"/>
          <w:numId w:val="55"/>
        </w:numPr>
        <w:jc w:val="both"/>
        <w:rPr>
          <w:rFonts w:ascii="Sakkal Majalla" w:hAnsi="Sakkal Majalla" w:cs="Sakkal Majalla"/>
          <w:sz w:val="34"/>
          <w:szCs w:val="34"/>
          <w:rtl/>
        </w:rPr>
      </w:pPr>
      <w:r w:rsidRPr="00B04056">
        <w:rPr>
          <w:rFonts w:ascii="Sakkal Majalla" w:hAnsi="Sakkal Majalla" w:cs="Sakkal Majalla"/>
          <w:sz w:val="34"/>
          <w:szCs w:val="34"/>
          <w:rtl/>
        </w:rPr>
        <w:t xml:space="preserve">ضابط برنامج التحويل </w:t>
      </w:r>
      <w:r w:rsidRPr="00B04056">
        <w:rPr>
          <w:rFonts w:ascii="Sakkal Majalla" w:hAnsi="Sakkal Majalla" w:cs="Sakkal Majalla" w:hint="cs"/>
          <w:sz w:val="34"/>
          <w:szCs w:val="34"/>
          <w:rtl/>
        </w:rPr>
        <w:t>النقدي-على</w:t>
      </w:r>
      <w:r w:rsidRPr="00B04056">
        <w:rPr>
          <w:rFonts w:ascii="Sakkal Majalla" w:hAnsi="Sakkal Majalla" w:cs="Sakkal Majalla"/>
          <w:sz w:val="34"/>
          <w:szCs w:val="34"/>
          <w:rtl/>
        </w:rPr>
        <w:t xml:space="preserve"> المستوى الميداني</w:t>
      </w:r>
    </w:p>
    <w:p w:rsidR="00A5444F" w:rsidRPr="00B04056" w:rsidRDefault="00A5444F">
      <w:pPr>
        <w:pStyle w:val="ListParagraph"/>
        <w:numPr>
          <w:ilvl w:val="0"/>
          <w:numId w:val="55"/>
        </w:numPr>
        <w:jc w:val="both"/>
        <w:rPr>
          <w:rFonts w:ascii="Sakkal Majalla" w:hAnsi="Sakkal Majalla" w:cs="Sakkal Majalla"/>
          <w:sz w:val="34"/>
          <w:szCs w:val="34"/>
          <w:rtl/>
        </w:rPr>
      </w:pPr>
      <w:r w:rsidRPr="00B04056">
        <w:rPr>
          <w:rFonts w:ascii="Sakkal Majalla" w:hAnsi="Sakkal Majalla" w:cs="Sakkal Majalla"/>
          <w:sz w:val="34"/>
          <w:szCs w:val="34"/>
          <w:rtl/>
        </w:rPr>
        <w:t xml:space="preserve">مدير </w:t>
      </w:r>
      <w:r w:rsidRPr="00B04056">
        <w:rPr>
          <w:rFonts w:ascii="Sakkal Majalla" w:hAnsi="Sakkal Majalla" w:cs="Sakkal Majalla" w:hint="cs"/>
          <w:sz w:val="34"/>
          <w:szCs w:val="34"/>
          <w:rtl/>
        </w:rPr>
        <w:t>الموظفين-يعين</w:t>
      </w:r>
      <w:r w:rsidRPr="00B04056">
        <w:rPr>
          <w:rFonts w:ascii="Sakkal Majalla" w:hAnsi="Sakkal Majalla" w:cs="Sakkal Majalla"/>
          <w:sz w:val="34"/>
          <w:szCs w:val="34"/>
          <w:rtl/>
        </w:rPr>
        <w:t xml:space="preserve"> بحسب القطاع المعني</w:t>
      </w:r>
    </w:p>
    <w:p w:rsidR="00A5444F" w:rsidRPr="00B04056" w:rsidRDefault="00A5444F">
      <w:pPr>
        <w:pStyle w:val="ListParagraph"/>
        <w:numPr>
          <w:ilvl w:val="0"/>
          <w:numId w:val="55"/>
        </w:numPr>
        <w:jc w:val="both"/>
        <w:rPr>
          <w:rFonts w:ascii="Sakkal Majalla" w:hAnsi="Sakkal Majalla" w:cs="Sakkal Majalla"/>
          <w:sz w:val="34"/>
          <w:szCs w:val="34"/>
          <w:rtl/>
        </w:rPr>
      </w:pPr>
      <w:r w:rsidRPr="00B04056">
        <w:rPr>
          <w:rFonts w:ascii="Sakkal Majalla" w:hAnsi="Sakkal Majalla" w:cs="Sakkal Majalla"/>
          <w:sz w:val="34"/>
          <w:szCs w:val="34"/>
          <w:rtl/>
        </w:rPr>
        <w:t xml:space="preserve">لجنة تعنى بآلية تقديم الشكاوى </w:t>
      </w:r>
      <w:r w:rsidRPr="00B04056">
        <w:rPr>
          <w:rFonts w:ascii="Sakkal Majalla" w:hAnsi="Sakkal Majalla" w:cs="Sakkal Majalla" w:hint="cs"/>
          <w:sz w:val="34"/>
          <w:szCs w:val="34"/>
          <w:rtl/>
        </w:rPr>
        <w:t>والملاحظات-تشمل</w:t>
      </w:r>
      <w:r w:rsidRPr="00B04056">
        <w:rPr>
          <w:rFonts w:ascii="Sakkal Majalla" w:hAnsi="Sakkal Majalla" w:cs="Sakkal Majalla"/>
          <w:sz w:val="34"/>
          <w:szCs w:val="34"/>
          <w:rtl/>
        </w:rPr>
        <w:t xml:space="preserve"> الموظفين الأربعة المذكورين أعلاه.</w:t>
      </w:r>
    </w:p>
    <w:p w:rsidR="00A5444F" w:rsidRDefault="00A5444F" w:rsidP="00A5444F">
      <w:pPr>
        <w:rPr>
          <w:rFonts w:ascii="Sakkal Majalla" w:hAnsi="Sakkal Majalla"/>
          <w:rtl/>
        </w:rPr>
      </w:pPr>
      <w:r>
        <w:rPr>
          <w:noProof/>
          <w:rtl/>
        </w:rPr>
        <mc:AlternateContent>
          <mc:Choice Requires="wpg">
            <w:drawing>
              <wp:inline distT="0" distB="0" distL="0" distR="0" wp14:anchorId="146592AC" wp14:editId="77CCC550">
                <wp:extent cx="5728970" cy="471805"/>
                <wp:effectExtent l="0" t="0" r="5080" b="61595"/>
                <wp:docPr id="32120" name="Group 1119"/>
                <wp:cNvGraphicFramePr/>
                <a:graphic xmlns:a="http://schemas.openxmlformats.org/drawingml/2006/main">
                  <a:graphicData uri="http://schemas.microsoft.com/office/word/2010/wordprocessingGroup">
                    <wpg:wgp>
                      <wpg:cNvGrpSpPr/>
                      <wpg:grpSpPr>
                        <a:xfrm>
                          <a:off x="0" y="0"/>
                          <a:ext cx="5728970" cy="471805"/>
                          <a:chOff x="0" y="0"/>
                          <a:chExt cx="6131341" cy="505460"/>
                        </a:xfrm>
                      </wpg:grpSpPr>
                      <wpg:grpSp>
                        <wpg:cNvPr id="32122" name="Group 1120"/>
                        <wpg:cNvGrpSpPr/>
                        <wpg:grpSpPr>
                          <a:xfrm>
                            <a:off x="0" y="0"/>
                            <a:ext cx="6131341" cy="505460"/>
                            <a:chOff x="0" y="0"/>
                            <a:chExt cx="6131974" cy="505879"/>
                          </a:xfrm>
                        </wpg:grpSpPr>
                        <wpg:grpSp>
                          <wpg:cNvPr id="32123" name="Group 1121"/>
                          <wpg:cNvGrpSpPr/>
                          <wpg:grpSpPr>
                            <a:xfrm>
                              <a:off x="1393322" y="0"/>
                              <a:ext cx="4738652" cy="505839"/>
                              <a:chOff x="-819316" y="0"/>
                              <a:chExt cx="6913195" cy="711023"/>
                            </a:xfrm>
                          </wpg:grpSpPr>
                          <wps:wsp>
                            <wps:cNvPr id="32124"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819316" y="0"/>
                                <a:ext cx="6913195"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687885" w:rsidRDefault="00693FEF" w:rsidP="00A5444F">
                                  <w:pPr>
                                    <w:jc w:val="center"/>
                                    <w:rPr>
                                      <w:rFonts w:ascii="Adobe Arabic" w:hAnsi="Adobe Arabic" w:cs="Adobe Arabic"/>
                                      <w:b/>
                                      <w:bCs/>
                                      <w:color w:val="FFFFFF" w:themeColor="background1"/>
                                    </w:rPr>
                                  </w:pPr>
                                  <w:r w:rsidRPr="00687885">
                                    <w:rPr>
                                      <w:rFonts w:ascii="Adobe Arabic" w:hAnsi="Adobe Arabic" w:cs="Adobe Arabic" w:hint="cs"/>
                                      <w:color w:val="FFFFFF" w:themeColor="background1"/>
                                      <w:sz w:val="36"/>
                                      <w:szCs w:val="36"/>
                                      <w:rtl/>
                                    </w:rPr>
                                    <w:t xml:space="preserve">       </w:t>
                                  </w:r>
                                  <w:r w:rsidRPr="00687885">
                                    <w:rPr>
                                      <w:rFonts w:ascii="Adobe Arabic" w:hAnsi="Adobe Arabic" w:cs="Adobe Arabic"/>
                                      <w:b/>
                                      <w:bCs/>
                                      <w:color w:val="FFFFFF" w:themeColor="background1"/>
                                      <w:sz w:val="36"/>
                                      <w:szCs w:val="36"/>
                                      <w:rtl/>
                                    </w:rPr>
                                    <w:t>أدوار ومسؤوليات المسؤول عن آلية تقديم الشكاوى والملاحظات</w:t>
                                  </w:r>
                                  <w:r w:rsidRPr="00687885">
                                    <w:rPr>
                                      <w:rFonts w:ascii="Adobe Arabic" w:hAnsi="Adobe Arabic" w:cs="Adobe Arabic" w:hint="cs"/>
                                      <w:b/>
                                      <w:bCs/>
                                      <w:color w:val="FFFFFF" w:themeColor="background1"/>
                                      <w:rtl/>
                                    </w:rPr>
                                    <w:t>:</w:t>
                                  </w:r>
                                </w:p>
                              </w:txbxContent>
                            </wps:txbx>
                            <wps:bodyPr tIns="36000" bIns="36000" rtlCol="0" anchor="ctr"/>
                          </wps:wsp>
                          <wps:wsp>
                            <wps:cNvPr id="32125"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126"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2127" name="Google Shape;200;p17"/>
                        <wpg:cNvGrpSpPr/>
                        <wpg:grpSpPr>
                          <a:xfrm>
                            <a:off x="5716078" y="117534"/>
                            <a:ext cx="224378" cy="267181"/>
                            <a:chOff x="0" y="0"/>
                            <a:chExt cx="273780" cy="327013"/>
                          </a:xfrm>
                          <a:solidFill>
                            <a:schemeClr val="bg1"/>
                          </a:solidFill>
                        </wpg:grpSpPr>
                        <wps:wsp>
                          <wps:cNvPr id="1760"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76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762"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763" name="Google Shape;204;p17"/>
                          <wpg:cNvGrpSpPr/>
                          <wpg:grpSpPr>
                            <a:xfrm>
                              <a:off x="0" y="0"/>
                              <a:ext cx="273780" cy="105078"/>
                              <a:chOff x="0" y="0"/>
                              <a:chExt cx="273780" cy="105078"/>
                            </a:xfrm>
                            <a:grpFill/>
                          </wpg:grpSpPr>
                          <wps:wsp>
                            <wps:cNvPr id="1764"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765"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766"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767"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768"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307" style="width:451.1pt;height:37.15pt;mso-position-horizontal-relative:char;mso-position-vertical-relative:line" coordsize="6131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">
                <v:group id="Group 1120" o:spid="_x0000_s2308" style="position:absolute;width:61313;height:5054" coordsize="6131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MbYcYAAADeAAAADwAAAGRycy9kb3ducmV2LnhtbESPQYvCMBSE7wv+h/AE&#10;b2vaiotUo4jo4kGEVUG8PZpnW2xeSpNt6783wsIeh5n5hlmselOJlhpXWlYQjyMQxJnVJecKLufd&#10;5wyE88gaK8uk4EkOVsvBxwJTbTv+ofbkcxEg7FJUUHhfp1K6rCCDbmxr4uDdbWPQB9nkUjfYBbip&#10;ZBJFX9JgyWGhwJo2BWWP069R8N1ht57E2/bwuG+et/P0eD3EpNRo2K/nIDz1/j/8195rBZMkThJ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0xthxgAAAN4A&#10;AAAPAAAAAAAAAAAAAAAAAKoCAABkcnMvZG93bnJldi54bWxQSwUGAAAAAAQABAD6AAAAnQMAAAAA&#10;">
                  <v:group id="Group 1121" o:spid="_x0000_s2309" style="position:absolute;left:13933;width:47386;height:5058" coordorigin="-8193" coordsize="69131,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n776xgAAAN4A&#10;AAAPAAAAAAAAAAAAAAAAAKoCAABkcnMvZG93bnJldi54bWxQSwUGAAAAAAQABAD6AAAAnQMAAAAA&#10;">
                    <v:roundrect id="Rectangle: Rounded Corners 55" o:spid="_x0000_s2310" style="position:absolute;left:-8193;width:69131;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u5IMQA&#10;AADeAAAADwAAAGRycy9kb3ducmV2LnhtbESPT4vCMBTE74LfITxhb5pa/1C6RpHVBY/auoe9PZq3&#10;bbF5KU1W67c3guBxmJnfMKtNbxpxpc7VlhVMJxEI4sLqmksF5/x7nIBwHlljY5kU3MnBZj0crDDV&#10;9sYnuma+FAHCLkUFlfdtKqUrKjLoJrYlDt6f7Qz6ILtS6g5vAW4aGUfRUhqsOSxU2NJXRcUl+zcK&#10;osNun/NvTD868SdaYH5MdrlSH6N++wnCU+/f4Vf7oBXM4mk8h+edcAX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buSDEAAAA3gAAAA8AAAAAAAAAAAAAAAAAmAIAAGRycy9k&#10;b3ducmV2LnhtbFBLBQYAAAAABAAEAPUAAACJAwAAAAA=&#10;" fillcolor="#0070c0" stroked="f" strokeweight="1pt">
                      <v:stroke joinstyle="miter"/>
                      <v:textbox inset=",1mm,,1mm">
                        <w:txbxContent>
                          <w:p w:rsidR="00693FEF" w:rsidRPr="00687885" w:rsidRDefault="00693FEF" w:rsidP="00A5444F">
                            <w:pPr>
                              <w:jc w:val="center"/>
                              <w:rPr>
                                <w:rFonts w:ascii="Adobe Arabic" w:hAnsi="Adobe Arabic" w:cs="Adobe Arabic"/>
                                <w:b/>
                                <w:bCs/>
                                <w:color w:val="FFFFFF" w:themeColor="background1"/>
                              </w:rPr>
                            </w:pPr>
                            <w:r w:rsidRPr="00687885">
                              <w:rPr>
                                <w:rFonts w:ascii="Adobe Arabic" w:hAnsi="Adobe Arabic" w:cs="Adobe Arabic" w:hint="cs"/>
                                <w:color w:val="FFFFFF" w:themeColor="background1"/>
                                <w:sz w:val="36"/>
                                <w:szCs w:val="36"/>
                                <w:rtl/>
                              </w:rPr>
                              <w:t xml:space="preserve">       </w:t>
                            </w:r>
                            <w:r w:rsidRPr="00687885">
                              <w:rPr>
                                <w:rFonts w:ascii="Adobe Arabic" w:hAnsi="Adobe Arabic" w:cs="Adobe Arabic"/>
                                <w:b/>
                                <w:bCs/>
                                <w:color w:val="FFFFFF" w:themeColor="background1"/>
                                <w:sz w:val="36"/>
                                <w:szCs w:val="36"/>
                                <w:rtl/>
                              </w:rPr>
                              <w:t>أدوار ومسؤوليات المسؤول عن آلية تقديم الشكاوى والملاحظات</w:t>
                            </w:r>
                            <w:r w:rsidRPr="00687885">
                              <w:rPr>
                                <w:rFonts w:ascii="Adobe Arabic" w:hAnsi="Adobe Arabic" w:cs="Adobe Arabic" w:hint="cs"/>
                                <w:b/>
                                <w:bCs/>
                                <w:color w:val="FFFFFF" w:themeColor="background1"/>
                                <w:rtl/>
                              </w:rPr>
                              <w:t>:</w:t>
                            </w:r>
                          </w:p>
                        </w:txbxContent>
                      </v:textbox>
                    </v:roundrect>
                    <v:oval id="Oval 61" o:spid="_x0000_s2311"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ueCcUA&#10;AADeAAAADwAAAGRycy9kb3ducmV2LnhtbESP0UoDMRRE3wX/IVzBN5vtSkXWpqW0CFIL0q0fcNlc&#10;N0uTm5DEduvXm4Lg4zAzZ5j5cnRWnCimwbOC6aQCQdx5PXCv4PPw+vAMImVkjdYzKbhQguXi9maO&#10;jfZn3tOpzb0oEE4NKjA5h0bK1BlymCY+EBfvy0eHucjYSx3xXODOyrqqnqTDgcuCwUBrQ92x/XYK&#10;tlUwKe7efy472X4cNsFuc7RK3d+NqxcQmcb8H/5rv2kFj/W0nsH1Trk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O54JxQAAAN4AAAAPAAAAAAAAAAAAAAAAAJgCAABkcnMv&#10;ZG93bnJldi54bWxQSwUGAAAAAAQABAD1AAAAigMAAAAA&#10;" fillcolor="#272727 [2749]" stroked="f" strokeweight="1pt">
                      <v:stroke joinstyle="miter"/>
                      <v:shadow on="t" color="black" opacity="26214f" origin=",-.5" offset="0,3pt"/>
                    </v:oval>
                  </v:group>
                  <v:rect id="Rectangle 1124" o:spid="_x0000_s2312"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oPskA&#10;AADeAAAADwAAAGRycy9kb3ducmV2LnhtbESPQWvCQBSE74X+h+UVeil1Y1pCSV1FC60e1FKV4vGR&#10;fSbR7Nuwu2r8911B6HGYmW+YwagzjTiR87VlBf1eAoK4sLrmUsFm/fn8BsIHZI2NZVJwIQ+j4f3d&#10;AHNtz/xDp1UoRYSwz1FBFUKbS+mLigz6nm2Jo7ezzmCI0pVSOzxHuGlkmiSZNFhzXKiwpY+KisPq&#10;aBRsN+vF68R977e7r/lvZpc09eWTUo8P3fgdRKAu/Idv7ZlW8JL20wyud+IVkM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JqoPskAAADeAAAADwAAAAAAAAAAAAAAAACYAgAA&#10;ZHJzL2Rvd25yZXYueG1sUEsFBgAAAAAEAAQA9QAAAI4DAAAAAA==&#10;" fillcolor="#0070c0" stroked="f" strokeweight="1pt"/>
                </v:group>
                <v:group id="Google Shape;200;p17" o:spid="_x0000_s2313"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KS4+ccAAADe&#10;AAAADwAAAAAAAAAAAAAAAACqAgAAZHJzL2Rvd25yZXYueG1sUEsFBgAAAAAEAAQA+gAAAJ4DAAAA&#10;AA==&#10;">
                  <v:shape id="Google Shape;201;p17" o:spid="_x0000_s2314"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uT4sYA&#10;AADdAAAADwAAAGRycy9kb3ducmV2LnhtbESPQWvCQBCF70L/wzIFb7ppDzFNXaUUCuJBMIq9Dtlp&#10;Es3OptnVxH/vHAq9zfDevPfNcj26Vt2oD41nAy/zBBRx6W3DlYHj4WuWgQoR2WLrmQzcKcB69TRZ&#10;Ym79wHu6FbFSEsIhRwN1jF2udShrchjmviMW7cf3DqOsfaVtj4OEu1a/JkmqHTYsDTV29FlTeSmu&#10;zsDumsWNPf1m28X3KT2/DcXxUDbGTJ/Hj3dQkcb4b/673ljBX6TCL9/ICHr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uT4sYAAADd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315"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OZMQA&#10;AADdAAAADwAAAGRycy9kb3ducmV2LnhtbERP32vCMBB+F/Y/hBP2IjNVsRvVKEMcDEXG6sDXozmb&#10;YnMpTab1vzeC4Nt9fD9vvuxsLc7U+sqxgtEwAUFcOF1xqeBv//X2AcIHZI21Y1JwJQ/LxUtvjpl2&#10;F/6lcx5KEUPYZ6jAhNBkUvrCkEU/dA1x5I6utRgibEupW7zEcFvLcZKk0mLFscFgQytDxSn/twrq&#10;/c9uux5M88MA8/HEm81pW26Ueu13nzMQgbrwFD/c3zrOf09HcP8mni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BTmT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2316"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xiMQA&#10;AADdAAAADwAAAGRycy9kb3ducmV2LnhtbERPTWvCQBC9C/0PyxS86cakaImuIqKl4Kmpgr2N2Wk2&#10;NDsbsluN/94VCr3N433OYtXbRlyo87VjBZNxAoK4dLrmSsHhczd6BeEDssbGMSm4kYfV8mmwwFy7&#10;K3/QpQiViCHsc1RgQmhzKX1pyKIfu5Y4ct+usxgi7CqpO7zGcNvINEmm0mLNscFgSxtD5U/xaxVk&#10;/mS+srfdWVcpn/bbwzErXiZKDZ/79RxEoD78i//c7zrOn01TeHwTT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v8YjEAAAA3QAAAA8AAAAAAAAAAAAAAAAAmAIAAGRycy9k&#10;b3ducmV2LnhtbFBLBQYAAAAABAAEAPUAAACJAwAAAAA=&#10;" path="m1976,l417,c191,,,131,,369,,596,191,739,417,739r1559,c2203,739,2393,596,2393,369,2393,131,2203,,1976,xe" filled="f" strokecolor="white [3212]">
                    <v:path arrowok="t" o:extrusionok="f"/>
                  </v:shape>
                  <v:group id="Google Shape;204;p17" o:spid="_x0000_s2317"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3f0cUAAADdAAAADwAAAGRycy9kb3ducmV2LnhtbERPTWvCQBC9F/wPyxS8&#10;NZsoTSXNKiJVPIRCVSi9DdkxCWZnQ3abxH/fLRR6m8f7nHwzmVYM1LvGsoIkikEQl1Y3XCm4nPdP&#10;KxDOI2tsLZOCOznYrGcPOWbajvxBw8lXIoSwy1BB7X2XSenKmgy6yHbEgbva3qAPsK+k7nEM4aaV&#10;izhOpcGGQ0ONHe1qKm+nb6PgMOK4XSZvQ3G77u5f5+f3zyIhpeaP0/YVhKfJ/4v/3Ecd5r+k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939HFAAAA3QAA&#10;AA8AAAAAAAAAAAAAAAAAqgIAAGRycy9kb3ducmV2LnhtbFBLBQYAAAAABAAEAPoAAACcAwAAAAA=&#10;">
                    <v:shape id="Google Shape;205;p17" o:spid="_x0000_s2318"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3SkMMA&#10;AADdAAAADwAAAGRycy9kb3ducmV2LnhtbERPS2vCQBC+F/wPywheSt3UisaYVUpB6LFGvU+zk0eb&#10;nQ272xj/fbdQ8DYf33Py/Wg6MZDzrWUFz/MEBHFpdcu1gvPp8JSC8AFZY2eZFNzIw343ecgx0/bK&#10;RxqKUIsYwj5DBU0IfSalLxsy6Oe2J45cZZ3BEKGrpXZ4jeGmk4skWUmDLceGBnt6a6j8Ln6Mgq/1&#10;mLrH48fm86VIL8v6PPRBVkrNpuPrFkSgMdzF/+53HeevV0v4+yae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3SkMMAAADdAAAADwAAAAAAAAAAAAAAAACYAgAAZHJzL2Rv&#10;d25yZXYueG1sUEsFBgAAAAAEAAQA9QAAAIgDAAAAAA==&#10;" path="m227,1501v107,,226,-72,226,-167l453,167c453,84,322,1,227,1,144,1,1,84,1,167r,1167c1,1429,144,1501,227,1501xe" filled="f" stroked="f">
                      <v:path arrowok="t" o:extrusionok="f"/>
                    </v:shape>
                    <v:shape id="Google Shape;206;p17" o:spid="_x0000_s2319"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u4R8IA&#10;AADdAAAADwAAAGRycy9kb3ducmV2LnhtbERPTU/CQBC9m/gfNmPiTbaQiKawEKvRwNHigePQHdpC&#10;d7bZHaH+e5eEhNu8vM+ZLwfXqROF2Ho2MB5loIgrb1uuDfxsPp9eQUVBtth5JgN/FGG5uL+bY279&#10;mb/pVEqtUgjHHA00In2udawachhHvidO3N4Hh5JgqLUNeE7hrtOTLJtqhy2nhgZ7em+oOpa/zkBR&#10;Tor1FtfjIIf4sXKFuK+dNebxYXibgRIa5Ca+ulc2zX+ZPsPlm3SCX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27hH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2320"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g3RcMA&#10;AADdAAAADwAAAGRycy9kb3ducmV2LnhtbERPzWrCQBC+C32HZQre6qa2pCV1E4pWkHoQow8wzY5J&#10;MDsbs6tu374rFLzNx/c7syKYTlxocK1lBc+TBARxZXXLtYL9bvn0DsJ5ZI2dZVLwSw6K/GE0w0zb&#10;K2/pUvpaxBB2GSpovO8zKV3VkEE3sT1x5A52MOgjHGqpB7zGcNPJaZKk0mDLsaHBnuYNVcfybBTQ&#10;2n79dKF8XXA6D7vN4tu+7E9KjR/D5wcIT8Hfxf/ulY7z39IUbt/EE2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g3RcMAAADd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2321"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CSEsMA&#10;AADdAAAADwAAAGRycy9kb3ducmV2LnhtbERPzWrCQBC+F3yHZYReiu7GQlKia5AGS3qs9gHG7JhE&#10;s7Mhu9X07buFQm/z8f3OpphsL240+s6xhmSpQBDXznTcaPg87hcvIHxANtg7Jg3f5KHYzh42mBt3&#10;5w+6HUIjYgj7HDW0IQy5lL5uyaJfuoE4cmc3WgwRjo00I95juO3lSqlUWuw4NrQ40GtL9fXwZTWc&#10;SD4Hqs+lyqq+VO9J+XR8u2j9OJ92axCBpvAv/nNXJs7P0gx+v4kn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CSEsMAAADdAAAADwAAAAAAAAAAAAAAAACYAgAAZHJzL2Rv&#10;d25yZXYueG1sUEsFBgAAAAAEAAQA9QAAAIgDAAAAAA==&#10;" path="m1287,596l275,48c191,1,84,36,48,120,1,191,25,310,120,346l1132,894v24,11,48,23,71,23c1263,917,1322,882,1358,822v36,-71,12,-190,-71,-226xe" filled="f" stroked="f">
                      <v:path arrowok="t" o:extrusionok="f"/>
                    </v:shape>
                    <v:shape id="Google Shape;209;p17" o:spid="_x0000_s2322"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OoCsgA&#10;AADdAAAADwAAAGRycy9kb3ducmV2LnhtbESPQUvDQBCF74L/YRmhF7Gb9FBD7LbYgiBFKI2iPY7Z&#10;MQlmZ0N226T++s5B6G2G9+a9bxar0bXqRH1oPBtIpwko4tLbhisDH+8vDxmoEJEttp7JwJkCrJa3&#10;NwvMrR94T6ciVkpCOORooI6xy7UOZU0Ow9R3xKL9+N5hlLWvtO1xkHDX6lmSzLXDhqWhxo42NZW/&#10;xdEZ2JH+G3bxe33Yfp6ztyJLvw73qTGTu/H5CVSkMV7N/9evVvAf54Ir38gIen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c6gK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Pr="00341768" w:rsidRDefault="00A5444F">
      <w:pPr>
        <w:pStyle w:val="ListParagraph"/>
        <w:numPr>
          <w:ilvl w:val="0"/>
          <w:numId w:val="56"/>
        </w:numPr>
        <w:jc w:val="both"/>
        <w:rPr>
          <w:rFonts w:ascii="Sakkal Majalla" w:hAnsi="Sakkal Majalla" w:cs="Sakkal Majalla"/>
          <w:sz w:val="34"/>
          <w:szCs w:val="34"/>
        </w:rPr>
      </w:pPr>
      <w:r w:rsidRPr="00B04056">
        <w:rPr>
          <w:rFonts w:ascii="Sakkal Majalla" w:hAnsi="Sakkal Majalla" w:cs="Sakkal Majalla"/>
          <w:sz w:val="34"/>
          <w:szCs w:val="34"/>
          <w:rtl/>
        </w:rPr>
        <w:t>الرد على الشكاوى والأسئلة التي بقدرته الاجابة عليها تلقائياً</w:t>
      </w:r>
    </w:p>
    <w:p w:rsidR="00A5444F" w:rsidRPr="00B04056" w:rsidRDefault="00A5444F">
      <w:pPr>
        <w:pStyle w:val="ListParagraph"/>
        <w:numPr>
          <w:ilvl w:val="0"/>
          <w:numId w:val="56"/>
        </w:numPr>
        <w:jc w:val="both"/>
        <w:rPr>
          <w:rFonts w:ascii="Sakkal Majalla" w:hAnsi="Sakkal Majalla" w:cs="Sakkal Majalla"/>
          <w:sz w:val="34"/>
          <w:szCs w:val="34"/>
          <w:rtl/>
        </w:rPr>
      </w:pPr>
      <w:r>
        <w:rPr>
          <w:rFonts w:ascii="Sakkal Majalla" w:hAnsi="Sakkal Majalla"/>
          <w:noProof/>
          <w:sz w:val="34"/>
        </w:rPr>
        <w:drawing>
          <wp:anchor distT="0" distB="0" distL="114300" distR="114300" simplePos="0" relativeHeight="252327936" behindDoc="0" locked="0" layoutInCell="1" allowOverlap="1" wp14:anchorId="1DA27AEB" wp14:editId="7D52599E">
            <wp:simplePos x="0" y="0"/>
            <wp:positionH relativeFrom="margin">
              <wp:align>left</wp:align>
            </wp:positionH>
            <wp:positionV relativeFrom="paragraph">
              <wp:posOffset>47730</wp:posOffset>
            </wp:positionV>
            <wp:extent cx="2628265" cy="2456180"/>
            <wp:effectExtent l="0" t="0" r="0" b="1270"/>
            <wp:wrapSquare wrapText="bothSides"/>
            <wp:docPr id="1821" name="صورة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 name="Office management-bro.png"/>
                    <pic:cNvPicPr/>
                  </pic:nvPicPr>
                  <pic:blipFill rotWithShape="1">
                    <a:blip r:embed="rId107" cstate="print">
                      <a:extLst>
                        <a:ext uri="{28A0092B-C50C-407E-A947-70E740481C1C}">
                          <a14:useLocalDpi xmlns:a14="http://schemas.microsoft.com/office/drawing/2010/main" val="0"/>
                        </a:ext>
                      </a:extLst>
                    </a:blip>
                    <a:srcRect b="6532"/>
                    <a:stretch/>
                  </pic:blipFill>
                  <pic:spPr bwMode="auto">
                    <a:xfrm>
                      <a:off x="0" y="0"/>
                      <a:ext cx="2629352" cy="245752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04056">
        <w:rPr>
          <w:rFonts w:ascii="Sakkal Majalla" w:hAnsi="Sakkal Majalla" w:cs="Sakkal Majalla"/>
          <w:sz w:val="34"/>
          <w:szCs w:val="34"/>
          <w:rtl/>
        </w:rPr>
        <w:t>اللجوء إلى المدير المعني تلقائياً في حال كانت الشكوى حساسة.</w:t>
      </w:r>
    </w:p>
    <w:p w:rsidR="00A5444F" w:rsidRPr="00B04056" w:rsidRDefault="00A5444F">
      <w:pPr>
        <w:pStyle w:val="ListParagraph"/>
        <w:numPr>
          <w:ilvl w:val="0"/>
          <w:numId w:val="56"/>
        </w:numPr>
        <w:jc w:val="both"/>
        <w:rPr>
          <w:rFonts w:ascii="Sakkal Majalla" w:hAnsi="Sakkal Majalla" w:cs="Sakkal Majalla"/>
          <w:sz w:val="34"/>
          <w:szCs w:val="34"/>
          <w:rtl/>
        </w:rPr>
      </w:pPr>
      <w:r w:rsidRPr="00B04056">
        <w:rPr>
          <w:rFonts w:ascii="Sakkal Majalla" w:hAnsi="Sakkal Majalla" w:cs="Sakkal Majalla"/>
          <w:sz w:val="34"/>
          <w:szCs w:val="34"/>
          <w:rtl/>
        </w:rPr>
        <w:t>إحالة الشكاوى التي ليس مخول للتعامل معها إلى ضابط برنامج التحويل النقدي. يمكن الاضطلاع بهذه الخطوة عبر الهاتف، على أن يرافق المكالمة إرسال بريد الكتروني إلى الضابط ونسخة إلى مدير الموظفين المعني.</w:t>
      </w:r>
    </w:p>
    <w:p w:rsidR="00A5444F" w:rsidRPr="00B04056" w:rsidRDefault="00A5444F">
      <w:pPr>
        <w:pStyle w:val="ListParagraph"/>
        <w:numPr>
          <w:ilvl w:val="0"/>
          <w:numId w:val="56"/>
        </w:numPr>
        <w:jc w:val="both"/>
        <w:rPr>
          <w:rFonts w:ascii="Sakkal Majalla" w:hAnsi="Sakkal Majalla" w:cs="Sakkal Majalla"/>
          <w:sz w:val="34"/>
          <w:szCs w:val="34"/>
          <w:rtl/>
        </w:rPr>
      </w:pPr>
      <w:r w:rsidRPr="00B04056">
        <w:rPr>
          <w:rFonts w:ascii="Sakkal Majalla" w:hAnsi="Sakkal Majalla" w:cs="Sakkal Majalla"/>
          <w:sz w:val="34"/>
          <w:szCs w:val="34"/>
          <w:rtl/>
        </w:rPr>
        <w:t>التواصل مع اللجنة لمناقشة المسائل الطارئة الناشئة في الفترات التي تفصل الاجتماعات.</w:t>
      </w:r>
    </w:p>
    <w:p w:rsidR="00A5444F" w:rsidRDefault="00A5444F">
      <w:pPr>
        <w:pStyle w:val="ListParagraph"/>
        <w:numPr>
          <w:ilvl w:val="0"/>
          <w:numId w:val="56"/>
        </w:numPr>
        <w:jc w:val="both"/>
        <w:rPr>
          <w:rFonts w:ascii="Sakkal Majalla" w:hAnsi="Sakkal Majalla" w:cs="Sakkal Majalla"/>
          <w:sz w:val="34"/>
          <w:szCs w:val="34"/>
        </w:rPr>
      </w:pPr>
      <w:r w:rsidRPr="00B04056">
        <w:rPr>
          <w:rFonts w:ascii="Sakkal Majalla" w:hAnsi="Sakkal Majalla" w:cs="Sakkal Majalla"/>
          <w:sz w:val="34"/>
          <w:szCs w:val="34"/>
          <w:rtl/>
        </w:rPr>
        <w:t>إدارة قاعدة بيانات الشكاوى والملاحظات.</w:t>
      </w:r>
    </w:p>
    <w:p w:rsidR="00A5444F" w:rsidRDefault="00A5444F" w:rsidP="00A5444F">
      <w:pPr>
        <w:rPr>
          <w:rFonts w:ascii="Sakkal Majalla" w:hAnsi="Sakkal Majalla"/>
          <w:rtl/>
        </w:rPr>
      </w:pPr>
      <w:r>
        <w:rPr>
          <w:noProof/>
          <w:rtl/>
        </w:rPr>
        <mc:AlternateContent>
          <mc:Choice Requires="wpg">
            <w:drawing>
              <wp:inline distT="0" distB="0" distL="0" distR="0" wp14:anchorId="5B44F0D7" wp14:editId="48D0F2AD">
                <wp:extent cx="5728970" cy="471805"/>
                <wp:effectExtent l="0" t="0" r="5080" b="61595"/>
                <wp:docPr id="1769" name="Group 1119"/>
                <wp:cNvGraphicFramePr/>
                <a:graphic xmlns:a="http://schemas.openxmlformats.org/drawingml/2006/main">
                  <a:graphicData uri="http://schemas.microsoft.com/office/word/2010/wordprocessingGroup">
                    <wpg:wgp>
                      <wpg:cNvGrpSpPr/>
                      <wpg:grpSpPr>
                        <a:xfrm>
                          <a:off x="0" y="0"/>
                          <a:ext cx="5728970" cy="471805"/>
                          <a:chOff x="0" y="0"/>
                          <a:chExt cx="6131341" cy="505460"/>
                        </a:xfrm>
                      </wpg:grpSpPr>
                      <wpg:grpSp>
                        <wpg:cNvPr id="1770" name="Group 1120"/>
                        <wpg:cNvGrpSpPr/>
                        <wpg:grpSpPr>
                          <a:xfrm>
                            <a:off x="0" y="0"/>
                            <a:ext cx="6131341" cy="505460"/>
                            <a:chOff x="0" y="0"/>
                            <a:chExt cx="6131974" cy="505879"/>
                          </a:xfrm>
                        </wpg:grpSpPr>
                        <wpg:grpSp>
                          <wpg:cNvPr id="1771" name="Group 1121"/>
                          <wpg:cNvGrpSpPr/>
                          <wpg:grpSpPr>
                            <a:xfrm>
                              <a:off x="3126478" y="0"/>
                              <a:ext cx="3005496" cy="505839"/>
                              <a:chOff x="1709176" y="0"/>
                              <a:chExt cx="4384702" cy="711023"/>
                            </a:xfrm>
                          </wpg:grpSpPr>
                          <wps:wsp>
                            <wps:cNvPr id="1772"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1709176" y="0"/>
                                <a:ext cx="438470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B04056" w:rsidRDefault="00693FEF" w:rsidP="00A5444F">
                                  <w:pPr>
                                    <w:rPr>
                                      <w:rFonts w:ascii="Adobe Arabic" w:hAnsi="Adobe Arabic" w:cs="Adobe Arabic"/>
                                      <w:b/>
                                      <w:bCs/>
                                      <w:color w:val="FFFFFF" w:themeColor="background1"/>
                                      <w:sz w:val="36"/>
                                      <w:szCs w:val="36"/>
                                      <w:rtl/>
                                    </w:rPr>
                                  </w:pPr>
                                  <w:r>
                                    <w:rPr>
                                      <w:rFonts w:ascii="Adobe Arabic" w:hAnsi="Adobe Arabic" w:cs="Adobe Arabic" w:hint="cs"/>
                                      <w:b/>
                                      <w:bCs/>
                                      <w:color w:val="FFFFFF" w:themeColor="background1"/>
                                      <w:sz w:val="36"/>
                                      <w:szCs w:val="36"/>
                                      <w:rtl/>
                                    </w:rPr>
                                    <w:t xml:space="preserve">        </w:t>
                                  </w:r>
                                  <w:r w:rsidRPr="00B04056">
                                    <w:rPr>
                                      <w:rFonts w:ascii="Adobe Arabic" w:hAnsi="Adobe Arabic" w:cs="Adobe Arabic"/>
                                      <w:b/>
                                      <w:bCs/>
                                      <w:color w:val="FFFFFF" w:themeColor="background1"/>
                                      <w:sz w:val="36"/>
                                      <w:szCs w:val="36"/>
                                      <w:rtl/>
                                    </w:rPr>
                                    <w:t>قاعدة بيانات الشكاوى والملاحظات</w:t>
                                  </w:r>
                                  <w:r>
                                    <w:rPr>
                                      <w:rFonts w:ascii="Adobe Arabic" w:hAnsi="Adobe Arabic" w:cs="Adobe Arabic" w:hint="cs"/>
                                      <w:b/>
                                      <w:bCs/>
                                      <w:color w:val="FFFFFF" w:themeColor="background1"/>
                                      <w:sz w:val="36"/>
                                      <w:szCs w:val="36"/>
                                      <w:rtl/>
                                    </w:rPr>
                                    <w:t>:</w:t>
                                  </w:r>
                                </w:p>
                                <w:p w:rsidR="00693FEF" w:rsidRPr="00B04056" w:rsidRDefault="00693FEF" w:rsidP="00A5444F">
                                  <w:pPr>
                                    <w:jc w:val="center"/>
                                    <w:rPr>
                                      <w:rFonts w:ascii="Adobe Arabic" w:hAnsi="Adobe Arabic" w:cs="Adobe Arabic"/>
                                      <w:b/>
                                      <w:bCs/>
                                      <w:color w:val="FFFFFF" w:themeColor="background1"/>
                                    </w:rPr>
                                  </w:pPr>
                                </w:p>
                              </w:txbxContent>
                            </wps:txbx>
                            <wps:bodyPr tIns="36000" bIns="36000" rtlCol="0" anchor="ctr"/>
                          </wps:wsp>
                          <wps:wsp>
                            <wps:cNvPr id="1773"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74"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775" name="Google Shape;200;p17"/>
                        <wpg:cNvGrpSpPr/>
                        <wpg:grpSpPr>
                          <a:xfrm>
                            <a:off x="5716078" y="117534"/>
                            <a:ext cx="224378" cy="267181"/>
                            <a:chOff x="0" y="0"/>
                            <a:chExt cx="273780" cy="327013"/>
                          </a:xfrm>
                          <a:solidFill>
                            <a:schemeClr val="bg1"/>
                          </a:solidFill>
                        </wpg:grpSpPr>
                        <wps:wsp>
                          <wps:cNvPr id="177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77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77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779" name="Google Shape;204;p17"/>
                          <wpg:cNvGrpSpPr/>
                          <wpg:grpSpPr>
                            <a:xfrm>
                              <a:off x="0" y="0"/>
                              <a:ext cx="273780" cy="105078"/>
                              <a:chOff x="0" y="0"/>
                              <a:chExt cx="273780" cy="105078"/>
                            </a:xfrm>
                            <a:grpFill/>
                          </wpg:grpSpPr>
                          <wps:wsp>
                            <wps:cNvPr id="178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781"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782"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783"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78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323" style="width:451.1pt;height:37.15pt;mso-position-horizontal-relative:char;mso-position-vertical-relative:line" coordsize="6131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">
                <v:group id="Group 1120" o:spid="_x0000_s2324" style="position:absolute;width:61313;height:5054" coordsize="6131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c213vIAAAA&#10;3QAAAA8AAAAAAAAAAAAAAAAAqgIAAGRycy9kb3ducmV2LnhtbFBLBQYAAAAABAAEAPoAAACfAwAA&#10;AAA=&#10;">
                  <v:group id="Group 1121" o:spid="_x0000_s2325" style="position:absolute;left:31264;width:30055;height:5058" coordorigin="17091" coordsize="43847,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py4MMAAADdAAAADwAAAGRycy9kb3ducmV2LnhtbERPS4vCMBC+C/6HMII3&#10;TavsunSNIqLiQRZ8wLK3oRnbYjMpTWzrv98Igrf5+J4zX3amFA3VrrCsIB5HIIhTqwvOFFzO29EX&#10;COeRNZaWScGDHCwX/d4cE21bPlJz8pkIIewSVJB7XyVSujQng25sK+LAXW1t0AdYZ1LX2IZwU8pJ&#10;FH1KgwWHhhwrWueU3k53o2DXYruaxpvmcLuuH3/nj5/fQ0xKDQfd6huEp86/xS/3Xof5s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enLgwwAAAN0AAAAP&#10;AAAAAAAAAAAAAAAAAKoCAABkcnMvZG93bnJldi54bWxQSwUGAAAAAAQABAD6AAAAmgMAAAAA&#10;">
                    <v:roundrect id="Rectangle: Rounded Corners 55" o:spid="_x0000_s2326" style="position:absolute;left:17091;width:43847;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7r2cIA&#10;AADdAAAADwAAAGRycy9kb3ducmV2LnhtbERPTWvCQBC9F/wPywje6saANaSuUkyFHKvRg7chO01C&#10;s7Mhu03iv+8WBG/zeJ+z3U+mFQP1rrGsYLWMQBCXVjdcKbgUx9cEhPPIGlvLpOBODva72csWU21H&#10;PtFw9pUIIexSVFB736VSurImg25pO+LAfdveoA+wr6TucQzhppVxFL1Jgw2Hhho7OtRU/px/jYIo&#10;zz4LvsV01Yk/0RqLryQrlFrMp493EJ4m/xQ/3LkO8zebGP6/CSfI3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zuvZwgAAAN0AAAAPAAAAAAAAAAAAAAAAAJgCAABkcnMvZG93&#10;bnJldi54bWxQSwUGAAAAAAQABAD1AAAAhwMAAAAA&#10;" fillcolor="#0070c0" stroked="f" strokeweight="1pt">
                      <v:stroke joinstyle="miter"/>
                      <v:textbox inset=",1mm,,1mm">
                        <w:txbxContent>
                          <w:p w:rsidR="00693FEF" w:rsidRPr="00B04056" w:rsidRDefault="00693FEF" w:rsidP="00A5444F">
                            <w:pPr>
                              <w:rPr>
                                <w:rFonts w:ascii="Adobe Arabic" w:hAnsi="Adobe Arabic" w:cs="Adobe Arabic"/>
                                <w:b/>
                                <w:bCs/>
                                <w:color w:val="FFFFFF" w:themeColor="background1"/>
                                <w:sz w:val="36"/>
                                <w:szCs w:val="36"/>
                                <w:rtl/>
                              </w:rPr>
                            </w:pPr>
                            <w:r>
                              <w:rPr>
                                <w:rFonts w:ascii="Adobe Arabic" w:hAnsi="Adobe Arabic" w:cs="Adobe Arabic" w:hint="cs"/>
                                <w:b/>
                                <w:bCs/>
                                <w:color w:val="FFFFFF" w:themeColor="background1"/>
                                <w:sz w:val="36"/>
                                <w:szCs w:val="36"/>
                                <w:rtl/>
                              </w:rPr>
                              <w:t xml:space="preserve">        </w:t>
                            </w:r>
                            <w:r w:rsidRPr="00B04056">
                              <w:rPr>
                                <w:rFonts w:ascii="Adobe Arabic" w:hAnsi="Adobe Arabic" w:cs="Adobe Arabic"/>
                                <w:b/>
                                <w:bCs/>
                                <w:color w:val="FFFFFF" w:themeColor="background1"/>
                                <w:sz w:val="36"/>
                                <w:szCs w:val="36"/>
                                <w:rtl/>
                              </w:rPr>
                              <w:t>قاعدة بيانات الشكاوى والملاحظات</w:t>
                            </w:r>
                            <w:r>
                              <w:rPr>
                                <w:rFonts w:ascii="Adobe Arabic" w:hAnsi="Adobe Arabic" w:cs="Adobe Arabic" w:hint="cs"/>
                                <w:b/>
                                <w:bCs/>
                                <w:color w:val="FFFFFF" w:themeColor="background1"/>
                                <w:sz w:val="36"/>
                                <w:szCs w:val="36"/>
                                <w:rtl/>
                              </w:rPr>
                              <w:t>:</w:t>
                            </w:r>
                          </w:p>
                          <w:p w:rsidR="00693FEF" w:rsidRPr="00B04056" w:rsidRDefault="00693FEF" w:rsidP="00A5444F">
                            <w:pPr>
                              <w:jc w:val="center"/>
                              <w:rPr>
                                <w:rFonts w:ascii="Adobe Arabic" w:hAnsi="Adobe Arabic" w:cs="Adobe Arabic"/>
                                <w:b/>
                                <w:bCs/>
                                <w:color w:val="FFFFFF" w:themeColor="background1"/>
                              </w:rPr>
                            </w:pPr>
                          </w:p>
                        </w:txbxContent>
                      </v:textbox>
                    </v:roundrect>
                    <v:oval id="Oval 61" o:spid="_x0000_s2327"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4pfcIA&#10;AADdAAAADwAAAGRycy9kb3ducmV2LnhtbERP3UrDMBS+F3yHcATvXKqCk7q0iCLIHAxbH+DQnDVl&#10;yUlI4tb59EYQdnc+vt+zamdnxYFimjwruF1UIIgHryceFXz1bzePIFJG1mg9k4ITJWiby4sV1tof&#10;+ZMOXR5FCeFUowKTc6ilTIMhh2nhA3Hhdj46zAXGUeqIxxLurLyrqgfpcOLSYDDQi6Fh3307Besq&#10;mBQ3Hz+njey2/Wuw6xytUtdX8/MTiExzPov/3e+6zF8u7+Hvm3KCb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3il9wgAAAN0AAAAPAAAAAAAAAAAAAAAAAJgCAABkcnMvZG93&#10;bnJldi54bWxQSwUGAAAAAAQABAD1AAAAhwMAAAAA&#10;" fillcolor="#272727 [2749]" stroked="f" strokeweight="1pt">
                      <v:stroke joinstyle="miter"/>
                      <v:shadow on="t" color="black" opacity="26214f" origin=",-.5" offset="0,3pt"/>
                    </v:oval>
                  </v:group>
                  <v:rect id="Rectangle 1124" o:spid="_x0000_s2328"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LJfsUA&#10;AADdAAAADwAAAGRycy9kb3ducmV2LnhtbERPS2sCMRC+F/ofwhS8lJqtiJbVKFrQ9lAVH4jHYTPu&#10;rm4mSxJ1++9NQehtPr7nDMeNqcSVnC8tK3hvJyCIM6tLzhXstrO3DxA+IGusLJOCX/IwHj0/DTHV&#10;9sZrum5CLmII+xQVFCHUqZQ+K8igb9uaOHJH6wyGCF0utcNbDDeV7CRJTxosOTYUWNNnQdl5czEK&#10;Drvtojt1q9PhOP/Z9+ySvnz+qlTrpZkMQARqwr/44f7WcX6/34W/b+IJcnQ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wsl+xQAAAN0AAAAPAAAAAAAAAAAAAAAAAJgCAABkcnMv&#10;ZG93bnJldi54bWxQSwUGAAAAAAQABAD1AAAAigMAAAAA&#10;" fillcolor="#0070c0" stroked="f" strokeweight="1pt"/>
                </v:group>
                <v:group id="Google Shape;200;p17" o:spid="_x0000_s2329"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0F048UAAADdAAAADwAAAGRycy9kb3ducmV2LnhtbERPS2vCQBC+F/wPyxS8&#10;1U2UVEldRaRKD1JoIpTehuyYBLOzIbvN4993C4Xe5uN7znY/mkb01LnasoJ4EYEgLqyuuVRwzU9P&#10;GxDOI2tsLJOCiRzsd7OHLabaDvxBfeZLEULYpaig8r5NpXRFRQbdwrbEgbvZzqAPsCul7nAI4aaR&#10;yyh6lgZrDg0VtnSsqLhn30bBecDhsIpf+8v9dpy+8uT98xKTUvPH8fACwtPo/8V/7jcd5q/X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BdOPFAAAA3QAA&#10;AA8AAAAAAAAAAAAAAAAAqgIAAGRycy9kb3ducmV2LnhtbFBLBQYAAAAABAAEAPoAAACcAwAAAAA=&#10;">
                  <v:shape id="Google Shape;201;p17" o:spid="_x0000_s2330"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c40MMA&#10;AADdAAAADwAAAGRycy9kb3ducmV2LnhtbERPTWvCQBC9C/0PywjedKOHJKauIoWCeBCMYq9Ddkyi&#10;2dk0u5r033eFQm/zeJ+z2gymEU/qXG1ZwXwWgSAurK65VHA+fU5TEM4ja2wsk4IfcrBZv41WmGnb&#10;85GeuS9FCGGXoYLK+zaT0hUVGXQz2xIH7mo7gz7ArpS6wz6Em0YuoiiWBmsODRW29FFRcc8fRsHh&#10;kfqdvnyn++TrEt+WfX4+FbVSk/GwfQfhafD/4j/3Tof5SRLD65tw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c40MMAAADdAAAADwAAAAAAAAAAAAAAAACYAgAAZHJzL2Rv&#10;d25yZXYueG1sUEsFBgAAAAAEAAQA9QAAAIg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331"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3lVsQA&#10;AADdAAAADwAAAGRycy9kb3ducmV2LnhtbERP32vCMBB+H/g/hBN8EU11bJXaKDI2GMoYq4KvR3M2&#10;pc2lNFG7/34ZDPZ2H9/Py7eDbcWNel87VrCYJyCIS6drrhScjm+zFQgfkDW2jknBN3nYbkYPOWba&#10;3fmLbkWoRAxhn6ECE0KXSelLQxb93HXEkbu43mKIsK+k7vEew20rl0nyLC3WHBsMdvRiqGyKq1XQ&#10;Hj8/Dq/Tp+I8xWL56M2+OVR7pSbjYbcGEWgI/+I/97uO89M0hd9v4gl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95Vb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2332"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5Qv8cA&#10;AADdAAAADwAAAGRycy9kb3ducmV2LnhtbESPQWvCQBCF74X+h2UKvdWNRqpEVymlFsFTUwt6G7PT&#10;bGh2NmS3mv77zkHwNsN78943y/XgW3WmPjaBDYxHGSjiKtiGawP7z83THFRMyBbbwGTgjyKsV/d3&#10;SyxsuPAHnctUKwnhWKABl1JXaB0rRx7jKHTEon2H3mOSta+17fEi4b7Vkyx71h4blgaHHb06qn7K&#10;X28gjwd3zN83J1tP+LB723/l5XRszOPD8LIAlWhIN/P1emsFfzYTXPlGRtC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eUL/HAAAA3QAAAA8AAAAAAAAAAAAAAAAAmAIAAGRy&#10;cy9kb3ducmV2LnhtbFBLBQYAAAAABAAEAPUAAACMAwAAAAA=&#10;" path="m1976,l417,c191,,,131,,369,,596,191,739,417,739r1559,c2203,739,2393,596,2393,369,2393,131,2203,,1976,xe" filled="f" strokecolor="white [3212]">
                    <v:path arrowok="t" o:extrusionok="f"/>
                  </v:shape>
                  <v:group id="Google Shape;204;p17" o:spid="_x0000_s2333"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x+5sQAAADdAAAADwAAAGRycy9kb3ducmV2LnhtbERPS2vCQBC+F/oflil4&#10;000qNZq6ikhbPIjgA6S3ITsmwexsyG6T+O9dQehtPr7nzJe9qURLjSstK4hHEQjizOqScwWn4/dw&#10;CsJ5ZI2VZVJwIwfLxevLHFNtO95Te/C5CCHsUlRQeF+nUrqsIINuZGviwF1sY9AH2ORSN9iFcFPJ&#10;9yiaSIMlh4YCa1oXlF0Pf0bBT4fdahx/tdvrZX37PX7sztuYlBq89atPEJ56/y9+ujc6zE+S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gx+5sQAAADdAAAA&#10;DwAAAAAAAAAAAAAAAACqAgAAZHJzL2Rvd25yZXYueG1sUEsFBgAAAAAEAAQA+gAAAJsDAAAAAA==&#10;">
                    <v:shape id="Google Shape;205;p17" o:spid="_x0000_s2334"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oyacUA&#10;AADdAAAADwAAAGRycy9kb3ducmV2LnhtbESPQW/CMAyF75P2HyJP2mUa6cY0SkdAaNIkjtCxu2lM&#10;261xqiSU8u/xAWk3W+/5vc+L1eg6NVCIrWcDL5MMFHHlbcu1gf3313MOKiZki51nMnChCKvl/d0C&#10;C+vPvKOhTLWSEI4FGmhS6gutY9WQwzjxPbFoRx8cJllDrW3As4S7Tr9m2bt22LI0NNjTZ0PVX3ly&#10;Bn5nYx6edtv5YVrmP2/1fuiTPhrz+DCuP0AlGtO/+Xa9sYI/y4VfvpER9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6jJpxQAAAN0AAAAPAAAAAAAAAAAAAAAAAJgCAABkcnMv&#10;ZG93bnJldi54bWxQSwUGAAAAAAQABAD1AAAAigMAAAAA&#10;" path="m227,1501v107,,226,-72,226,-167l453,167c453,84,322,1,227,1,144,1,1,84,1,167r,1167c1,1429,144,1501,227,1501xe" filled="f" stroked="f">
                      <v:path arrowok="t" o:extrusionok="f"/>
                    </v:shape>
                    <v:shape id="Google Shape;206;p17" o:spid="_x0000_s2335"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xYvsIA&#10;AADdAAAADwAAAGRycy9kb3ducmV2LnhtbERPPU/DMBDdkfgP1iF1o04yQBXqRgQEakdSBsYjPpJA&#10;fI7so03/PUaq1O2e3uetq9mN6kAhDp4N5MsMFHHr7cCdgff9y+0KVBRki6NnMnCiCNXm+mqNpfVH&#10;fqNDI51KIRxLNNCLTKXWse3JYVz6iThxXz44lARDp23AYwp3oy6y7E47HDg19DjRU0/tT/PrDNRN&#10;Ue8+cJcH+Y7PW1eLe/20xixu5scHUEKzXMRn99am+ferHP6/SSfo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7Fi+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2336"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XvMMA&#10;AADdAAAADwAAAGRycy9kb3ducmV2LnhtbERP24rCMBB9X/Afwgi+ram6qFSjiBcQ92HZ6geMzdgW&#10;m0ltomb/3iws7NscznXmy2Bq8aDWVZYVDPoJCOLc6ooLBafj7n0KwnlkjbVlUvBDDpaLztscU22f&#10;/E2PzBcihrBLUUHpfZNK6fKSDLq+bYgjd7GtQR9hW0jd4jOGm1oOk2QsDVYcG0psaF1Sfs3uRgF9&#10;2u25DtnHhsfrcPzaHOzodFOq1w2rGQhPwf+L/9x7HedPpkP4/SaeIB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XvMMAAADd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2337"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dy68IA&#10;AADdAAAADwAAAGRycy9kb3ducmV2LnhtbERPzWrCQBC+F3yHZYReiu6mgSrRVaShxR6rPsCYHZNo&#10;djZkt0l8e7dQ6G0+vt9Zb0fbiJ46XzvWkMwVCOLCmZpLDafjx2wJwgdkg41j0nAnD9vN5GmNmXED&#10;f1N/CKWIIewz1FCF0GZS+qIii37uWuLIXVxnMUTYldJ0OMRw28hXpd6kxZpjQ4UtvVdU3A4/VsOZ&#10;ZBqouORqsW9y9ZXkL8fPq9bP03G3AhFoDP/iP/fexPmLZQq/38QT5O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J3LrwgAAAN0AAAAPAAAAAAAAAAAAAAAAAJgCAABkcnMvZG93&#10;bnJldi54bWxQSwUGAAAAAAQABAD1AAAAhwMAAAAA&#10;" path="m1287,596l275,48c191,1,84,36,48,120,1,191,25,310,120,346l1132,894v24,11,48,23,71,23c1263,917,1322,882,1358,822v36,-71,12,-190,-71,-226xe" filled="f" stroked="f">
                      <v:path arrowok="t" o:extrusionok="f"/>
                    </v:shape>
                    <v:shape id="Google Shape;209;p17" o:spid="_x0000_s2338"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JE9cUA&#10;AADdAAAADwAAAGRycy9kb3ducmV2LnhtbERPTWvCQBC9C/0PyxR6Ed2kiA2pq2ihIFIQU1GP0+w0&#10;Cc3OhuxqYn99tyB4m8f7nNmiN7W4UOsqywricQSCOLe64kLB/vN9lIBwHlljbZkUXMnBYv4wmGGq&#10;bcc7umS+ECGEXYoKSu+bVEqXl2TQjW1DHLhv2xr0AbaF1C12IdzU8jmKptJgxaGhxIbeSsp/srNR&#10;sCX522391+q0OVyTjyyJj6dhrNTTY798BeGp93fxzb3WYf5LMoH/b8IJ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MkT1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Pr="00341768" w:rsidRDefault="00A5444F">
      <w:pPr>
        <w:pStyle w:val="ListParagraph"/>
        <w:numPr>
          <w:ilvl w:val="0"/>
          <w:numId w:val="57"/>
        </w:numPr>
        <w:jc w:val="both"/>
        <w:rPr>
          <w:rFonts w:ascii="Sakkal Majalla" w:hAnsi="Sakkal Majalla" w:cs="Sakkal Majalla"/>
          <w:sz w:val="34"/>
          <w:szCs w:val="34"/>
          <w:rtl/>
        </w:rPr>
      </w:pPr>
      <w:r w:rsidRPr="00341768">
        <w:rPr>
          <w:rFonts w:ascii="Sakkal Majalla" w:hAnsi="Sakkal Majalla" w:cs="Sakkal Majalla"/>
          <w:sz w:val="34"/>
          <w:szCs w:val="34"/>
          <w:rtl/>
        </w:rPr>
        <w:t xml:space="preserve">إنشاء قاعدة بيانات للشكاوى والملاحظات وحفظها على </w:t>
      </w:r>
      <w:r w:rsidR="0059540C" w:rsidRPr="00341768">
        <w:rPr>
          <w:rFonts w:ascii="Sakkal Majalla" w:hAnsi="Sakkal Majalla" w:cs="Sakkal Majalla" w:hint="cs"/>
          <w:sz w:val="34"/>
          <w:szCs w:val="34"/>
          <w:rtl/>
        </w:rPr>
        <w:t>حاسوب</w:t>
      </w:r>
      <w:r w:rsidRPr="00341768">
        <w:rPr>
          <w:rFonts w:ascii="Sakkal Majalla" w:hAnsi="Sakkal Majalla" w:cs="Sakkal Majalla"/>
          <w:sz w:val="34"/>
          <w:szCs w:val="34"/>
          <w:rtl/>
        </w:rPr>
        <w:t xml:space="preserve"> محمول يملكه المسؤول عن الآلية دون سواه.</w:t>
      </w:r>
    </w:p>
    <w:p w:rsidR="00A5444F" w:rsidRPr="00341768" w:rsidRDefault="00A5444F">
      <w:pPr>
        <w:pStyle w:val="ListParagraph"/>
        <w:numPr>
          <w:ilvl w:val="0"/>
          <w:numId w:val="57"/>
        </w:numPr>
        <w:jc w:val="both"/>
        <w:rPr>
          <w:rFonts w:ascii="Sakkal Majalla" w:hAnsi="Sakkal Majalla" w:cs="Sakkal Majalla"/>
          <w:sz w:val="34"/>
          <w:szCs w:val="34"/>
          <w:rtl/>
        </w:rPr>
      </w:pPr>
      <w:r w:rsidRPr="00341768">
        <w:rPr>
          <w:rFonts w:ascii="Sakkal Majalla" w:hAnsi="Sakkal Majalla" w:cs="Sakkal Majalla"/>
          <w:sz w:val="34"/>
          <w:szCs w:val="34"/>
          <w:rtl/>
        </w:rPr>
        <w:t>إنشاء كلمة مرور سرية لقاعدة البيانات</w:t>
      </w:r>
    </w:p>
    <w:p w:rsidR="00A5444F" w:rsidRPr="00341768" w:rsidRDefault="00A5444F">
      <w:pPr>
        <w:pStyle w:val="ListParagraph"/>
        <w:numPr>
          <w:ilvl w:val="0"/>
          <w:numId w:val="57"/>
        </w:numPr>
        <w:jc w:val="both"/>
        <w:rPr>
          <w:rFonts w:ascii="Sakkal Majalla" w:hAnsi="Sakkal Majalla" w:cs="Sakkal Majalla"/>
          <w:sz w:val="34"/>
          <w:szCs w:val="34"/>
          <w:rtl/>
        </w:rPr>
      </w:pPr>
      <w:r w:rsidRPr="00341768">
        <w:rPr>
          <w:rFonts w:ascii="Sakkal Majalla" w:hAnsi="Sakkal Majalla" w:cs="Sakkal Majalla"/>
          <w:sz w:val="34"/>
          <w:szCs w:val="34"/>
          <w:rtl/>
        </w:rPr>
        <w:t>لا يجوز أن يعدل قاعدة البيانات سوى المسؤول عن آلية تقديم الشكاوى والملاحظات أو بديله.</w:t>
      </w:r>
    </w:p>
    <w:p w:rsidR="00A5444F" w:rsidRPr="00341768" w:rsidRDefault="00A5444F">
      <w:pPr>
        <w:pStyle w:val="ListParagraph"/>
        <w:numPr>
          <w:ilvl w:val="0"/>
          <w:numId w:val="57"/>
        </w:numPr>
        <w:jc w:val="both"/>
        <w:rPr>
          <w:rFonts w:ascii="Sakkal Majalla" w:hAnsi="Sakkal Majalla" w:cs="Sakkal Majalla"/>
          <w:sz w:val="34"/>
          <w:szCs w:val="34"/>
          <w:rtl/>
        </w:rPr>
      </w:pPr>
      <w:r w:rsidRPr="00341768">
        <w:rPr>
          <w:rFonts w:ascii="Sakkal Majalla" w:hAnsi="Sakkal Majalla" w:cs="Sakkal Majalla"/>
          <w:sz w:val="34"/>
          <w:szCs w:val="34"/>
          <w:rtl/>
        </w:rPr>
        <w:lastRenderedPageBreak/>
        <w:t xml:space="preserve">يحق للمسؤول عن آلية تقديم الشكاوى والملاحظات إحضار </w:t>
      </w:r>
      <w:r w:rsidR="0059540C" w:rsidRPr="00341768">
        <w:rPr>
          <w:rFonts w:ascii="Sakkal Majalla" w:hAnsi="Sakkal Majalla" w:cs="Sakkal Majalla" w:hint="cs"/>
          <w:sz w:val="34"/>
          <w:szCs w:val="34"/>
          <w:rtl/>
        </w:rPr>
        <w:t>الحاسوب</w:t>
      </w:r>
      <w:r w:rsidRPr="00341768">
        <w:rPr>
          <w:rFonts w:ascii="Sakkal Majalla" w:hAnsi="Sakkal Majalla" w:cs="Sakkal Majalla"/>
          <w:sz w:val="34"/>
          <w:szCs w:val="34"/>
          <w:rtl/>
        </w:rPr>
        <w:t xml:space="preserve"> المحمول الذي حفظت فيه قاعد البيانات إلى الاجتماعات، من أجل أن يتمكن من تعديل المعلومات مباشرة.</w:t>
      </w:r>
    </w:p>
    <w:p w:rsidR="00A5444F" w:rsidRPr="00AC74DC" w:rsidRDefault="00A5444F">
      <w:pPr>
        <w:pStyle w:val="ListParagraph"/>
        <w:numPr>
          <w:ilvl w:val="0"/>
          <w:numId w:val="58"/>
        </w:numPr>
        <w:rPr>
          <w:rFonts w:ascii="Sakkal Majalla" w:hAnsi="Sakkal Majalla" w:cs="Sakkal Majalla"/>
          <w:sz w:val="34"/>
          <w:szCs w:val="34"/>
          <w:rtl/>
        </w:rPr>
      </w:pPr>
      <w:r w:rsidRPr="00AC74DC">
        <w:rPr>
          <w:rFonts w:ascii="Sakkal Majalla" w:hAnsi="Sakkal Majalla" w:cs="Sakkal Majalla"/>
          <w:sz w:val="46"/>
          <w:szCs w:val="34"/>
          <w:rtl/>
        </w:rPr>
        <w:t>يجب إنشاء نظام احتياطي، يحرص المسؤول أو بديله على تحديثه في نهاية كل يوم عمل</w:t>
      </w:r>
    </w:p>
    <w:p w:rsidR="00A5444F" w:rsidRDefault="00A5444F" w:rsidP="00A5444F">
      <w:pPr>
        <w:pageBreakBefore/>
        <w:rPr>
          <w:rtl/>
        </w:rPr>
      </w:pPr>
      <w:r>
        <w:rPr>
          <w:noProof/>
          <w:rtl/>
        </w:rPr>
        <w:lastRenderedPageBreak/>
        <mc:AlternateContent>
          <mc:Choice Requires="wpg">
            <w:drawing>
              <wp:inline distT="0" distB="0" distL="0" distR="0" wp14:anchorId="4DAB0171" wp14:editId="10E5A687">
                <wp:extent cx="5963920" cy="471805"/>
                <wp:effectExtent l="0" t="0" r="0" b="61595"/>
                <wp:docPr id="54" name="Group 1119"/>
                <wp:cNvGraphicFramePr/>
                <a:graphic xmlns:a="http://schemas.openxmlformats.org/drawingml/2006/main">
                  <a:graphicData uri="http://schemas.microsoft.com/office/word/2010/wordprocessingGroup">
                    <wpg:wgp>
                      <wpg:cNvGrpSpPr/>
                      <wpg:grpSpPr>
                        <a:xfrm>
                          <a:off x="0" y="0"/>
                          <a:ext cx="5963920" cy="471805"/>
                          <a:chOff x="0" y="0"/>
                          <a:chExt cx="6129766" cy="505460"/>
                        </a:xfrm>
                      </wpg:grpSpPr>
                      <wpg:grpSp>
                        <wpg:cNvPr id="7621" name="Group 1120"/>
                        <wpg:cNvGrpSpPr/>
                        <wpg:grpSpPr>
                          <a:xfrm>
                            <a:off x="0" y="0"/>
                            <a:ext cx="6129766" cy="505460"/>
                            <a:chOff x="0" y="0"/>
                            <a:chExt cx="6130399" cy="505879"/>
                          </a:xfrm>
                        </wpg:grpSpPr>
                        <wpg:grpSp>
                          <wpg:cNvPr id="7622" name="Group 1121"/>
                          <wpg:cNvGrpSpPr/>
                          <wpg:grpSpPr>
                            <a:xfrm>
                              <a:off x="1396833" y="0"/>
                              <a:ext cx="4733566" cy="505839"/>
                              <a:chOff x="-814190" y="0"/>
                              <a:chExt cx="6905773" cy="711023"/>
                            </a:xfrm>
                          </wpg:grpSpPr>
                          <wps:wsp>
                            <wps:cNvPr id="224"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814190" y="0"/>
                                <a:ext cx="6905773"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B04056" w:rsidRDefault="00693FEF" w:rsidP="00A5444F">
                                  <w:pPr>
                                    <w:jc w:val="center"/>
                                    <w:rPr>
                                      <w:rFonts w:ascii="Adobe Arabic" w:hAnsi="Adobe Arabic" w:cs="Adobe Arabic"/>
                                      <w:b/>
                                      <w:bCs/>
                                      <w:color w:val="FFFFFF" w:themeColor="background1"/>
                                    </w:rPr>
                                  </w:pPr>
                                  <w:r>
                                    <w:rPr>
                                      <w:rFonts w:ascii="Adobe Arabic" w:hAnsi="Adobe Arabic" w:cs="Adobe Arabic" w:hint="cs"/>
                                      <w:color w:val="FFFFFF" w:themeColor="background1"/>
                                      <w:sz w:val="36"/>
                                      <w:szCs w:val="36"/>
                                      <w:rtl/>
                                    </w:rPr>
                                    <w:t xml:space="preserve">        </w:t>
                                  </w:r>
                                  <w:r w:rsidRPr="00B04056">
                                    <w:rPr>
                                      <w:rFonts w:ascii="Adobe Arabic" w:hAnsi="Adobe Arabic" w:cs="Adobe Arabic"/>
                                      <w:b/>
                                      <w:bCs/>
                                      <w:color w:val="FFFFFF" w:themeColor="background1"/>
                                      <w:sz w:val="36"/>
                                      <w:szCs w:val="36"/>
                                      <w:rtl/>
                                    </w:rPr>
                                    <w:t xml:space="preserve">أدوار ومسؤوليات </w:t>
                                  </w:r>
                                  <w:r>
                                    <w:rPr>
                                      <w:rFonts w:ascii="Adobe Arabic" w:hAnsi="Adobe Arabic" w:cs="Adobe Arabic" w:hint="cs"/>
                                      <w:b/>
                                      <w:bCs/>
                                      <w:color w:val="FFFFFF" w:themeColor="background1"/>
                                      <w:sz w:val="36"/>
                                      <w:szCs w:val="36"/>
                                      <w:rtl/>
                                    </w:rPr>
                                    <w:t>اللجنة المعنية ب</w:t>
                                  </w:r>
                                  <w:r w:rsidRPr="00B04056">
                                    <w:rPr>
                                      <w:rFonts w:ascii="Adobe Arabic" w:hAnsi="Adobe Arabic" w:cs="Adobe Arabic"/>
                                      <w:b/>
                                      <w:bCs/>
                                      <w:color w:val="FFFFFF" w:themeColor="background1"/>
                                      <w:sz w:val="36"/>
                                      <w:szCs w:val="36"/>
                                      <w:rtl/>
                                    </w:rPr>
                                    <w:t>آلية تقديم الشكاوى والملاحظات</w:t>
                                  </w:r>
                                  <w:r w:rsidRPr="00B04056">
                                    <w:rPr>
                                      <w:rFonts w:ascii="Adobe Arabic" w:hAnsi="Adobe Arabic" w:cs="Adobe Arabic" w:hint="cs"/>
                                      <w:b/>
                                      <w:bCs/>
                                      <w:color w:val="FFFFFF" w:themeColor="background1"/>
                                      <w:rtl/>
                                    </w:rPr>
                                    <w:t>:</w:t>
                                  </w:r>
                                </w:p>
                              </w:txbxContent>
                            </wps:txbx>
                            <wps:bodyPr tIns="36000" bIns="36000" rtlCol="0" anchor="ctr"/>
                          </wps:wsp>
                          <wps:wsp>
                            <wps:cNvPr id="225"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066"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2071" name="Google Shape;200;p17"/>
                        <wpg:cNvGrpSpPr/>
                        <wpg:grpSpPr>
                          <a:xfrm>
                            <a:off x="5716078" y="117534"/>
                            <a:ext cx="224378" cy="267181"/>
                            <a:chOff x="0" y="0"/>
                            <a:chExt cx="273780" cy="327013"/>
                          </a:xfrm>
                          <a:solidFill>
                            <a:schemeClr val="bg1"/>
                          </a:solidFill>
                        </wpg:grpSpPr>
                        <wps:wsp>
                          <wps:cNvPr id="32072"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2073"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2074"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2075" name="Google Shape;204;p17"/>
                          <wpg:cNvGrpSpPr/>
                          <wpg:grpSpPr>
                            <a:xfrm>
                              <a:off x="0" y="0"/>
                              <a:ext cx="273780" cy="105078"/>
                              <a:chOff x="0" y="0"/>
                              <a:chExt cx="273780" cy="105078"/>
                            </a:xfrm>
                            <a:grpFill/>
                          </wpg:grpSpPr>
                          <wps:wsp>
                            <wps:cNvPr id="32076"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2077"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2078"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2079"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2080"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339" style="width:469.6pt;height:37.15pt;mso-position-horizontal-relative:char;mso-position-vertical-relative:line" coordsize="6129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">
                <v:group id="Group 1120" o:spid="_x0000_s2340" style="position:absolute;width:61297;height:5054" coordsize="6130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oQscAAADdAAAADwAAAGRycy9kb3ducmV2LnhtbESPQWvCQBSE7wX/w/KE&#10;3ppNLE0lZhURKx5CoSqU3h7ZZxLMvg3ZbRL/fbdQ6HGYmW+YfDOZVgzUu8aygiSKQRCXVjdcKbic&#10;356WIJxH1thaJgV3crBZzx5yzLQd+YOGk69EgLDLUEHtfZdJ6cqaDLrIdsTBu9reoA+yr6TucQxw&#10;08pFHKfSYMNhocaOdjWVt9O3UXAYcdw+J/uhuF1396/zy/tnkZBSj/NpuwLhafL/4b/2USt4TR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yoQscAAADd&#10;AAAADwAAAAAAAAAAAAAAAACqAgAAZHJzL2Rvd25yZXYueG1sUEsFBgAAAAAEAAQA+gAAAJ4DAAAA&#10;AA==&#10;">
                  <v:group id="Group 1121" o:spid="_x0000_s2341" style="position:absolute;left:13968;width:47335;height:5058" coordorigin="-8141" coordsize="69057,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2NcYAAADdAAAADwAAAGRycy9kb3ducmV2LnhtbESPQWvCQBSE74L/YXmC&#10;t7pJpFaiq4hY8SCFqiDeHtlnEsy+DdltEv99t1DwOMzMN8xy3ZtKtNS40rKCeBKBIM6sLjlXcDl/&#10;vs1BOI+ssbJMCp7kYL0aDpaYatvxN7Unn4sAYZeigsL7OpXSZQUZdBNbEwfvbhuDPsgml7rBLsBN&#10;JZMomkmDJYeFAmvaFpQ9Tj9Gwb7DbjONd+3xcd8+b+f3r+sxJqXGo36zAOGp96/wf/ugFXzMkg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jY1xgAAAN0A&#10;AAAPAAAAAAAAAAAAAAAAAKoCAABkcnMvZG93bnJldi54bWxQSwUGAAAAAAQABAD6AAAAnQMAAAAA&#10;">
                    <v:roundrect id="Rectangle: Rounded Corners 55" o:spid="_x0000_s2342" style="position:absolute;left:-8141;width:69056;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NEQMMA&#10;AADcAAAADwAAAGRycy9kb3ducmV2LnhtbESPQWuDQBSE74X8h+UFemvWSlvEZpUSE/DYxPbQ28N9&#10;UYn7VtyN2n/fDQR6HGbmG2abL6YXE42us6zgeROBIK6t7rhR8FUdnhIQziNr7C2Tgl9ykGerhy2m&#10;2s58pOnkGxEg7FJU0Ho/pFK6uiWDbmMH4uCd7WjQBzk2Uo84B7jpZRxFb9Jgx2GhxYF2LdWX09Uo&#10;iMpiX/FPTN868Ud6xeozKSqlHtfLxzsIT4v/D9/bpVYQxy9wOxOO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NEQMMAAADcAAAADwAAAAAAAAAAAAAAAACYAgAAZHJzL2Rv&#10;d25yZXYueG1sUEsFBgAAAAAEAAQA9QAAAIgDAAAAAA==&#10;" fillcolor="#0070c0" stroked="f" strokeweight="1pt">
                      <v:stroke joinstyle="miter"/>
                      <v:textbox inset=",1mm,,1mm">
                        <w:txbxContent>
                          <w:p w:rsidR="00693FEF" w:rsidRPr="00B04056" w:rsidRDefault="00693FEF" w:rsidP="00A5444F">
                            <w:pPr>
                              <w:jc w:val="center"/>
                              <w:rPr>
                                <w:rFonts w:ascii="Adobe Arabic" w:hAnsi="Adobe Arabic" w:cs="Adobe Arabic"/>
                                <w:b/>
                                <w:bCs/>
                                <w:color w:val="FFFFFF" w:themeColor="background1"/>
                              </w:rPr>
                            </w:pPr>
                            <w:r>
                              <w:rPr>
                                <w:rFonts w:ascii="Adobe Arabic" w:hAnsi="Adobe Arabic" w:cs="Adobe Arabic" w:hint="cs"/>
                                <w:color w:val="FFFFFF" w:themeColor="background1"/>
                                <w:sz w:val="36"/>
                                <w:szCs w:val="36"/>
                                <w:rtl/>
                              </w:rPr>
                              <w:t xml:space="preserve">        </w:t>
                            </w:r>
                            <w:r w:rsidRPr="00B04056">
                              <w:rPr>
                                <w:rFonts w:ascii="Adobe Arabic" w:hAnsi="Adobe Arabic" w:cs="Adobe Arabic"/>
                                <w:b/>
                                <w:bCs/>
                                <w:color w:val="FFFFFF" w:themeColor="background1"/>
                                <w:sz w:val="36"/>
                                <w:szCs w:val="36"/>
                                <w:rtl/>
                              </w:rPr>
                              <w:t xml:space="preserve">أدوار ومسؤوليات </w:t>
                            </w:r>
                            <w:r>
                              <w:rPr>
                                <w:rFonts w:ascii="Adobe Arabic" w:hAnsi="Adobe Arabic" w:cs="Adobe Arabic" w:hint="cs"/>
                                <w:b/>
                                <w:bCs/>
                                <w:color w:val="FFFFFF" w:themeColor="background1"/>
                                <w:sz w:val="36"/>
                                <w:szCs w:val="36"/>
                                <w:rtl/>
                              </w:rPr>
                              <w:t>اللجنة المعنية ب</w:t>
                            </w:r>
                            <w:r w:rsidRPr="00B04056">
                              <w:rPr>
                                <w:rFonts w:ascii="Adobe Arabic" w:hAnsi="Adobe Arabic" w:cs="Adobe Arabic"/>
                                <w:b/>
                                <w:bCs/>
                                <w:color w:val="FFFFFF" w:themeColor="background1"/>
                                <w:sz w:val="36"/>
                                <w:szCs w:val="36"/>
                                <w:rtl/>
                              </w:rPr>
                              <w:t>آلية تقديم الشكاوى والملاحظات</w:t>
                            </w:r>
                            <w:r w:rsidRPr="00B04056">
                              <w:rPr>
                                <w:rFonts w:ascii="Adobe Arabic" w:hAnsi="Adobe Arabic" w:cs="Adobe Arabic" w:hint="cs"/>
                                <w:b/>
                                <w:bCs/>
                                <w:color w:val="FFFFFF" w:themeColor="background1"/>
                                <w:rtl/>
                              </w:rPr>
                              <w:t>:</w:t>
                            </w:r>
                          </w:p>
                        </w:txbxContent>
                      </v:textbox>
                    </v:roundrect>
                    <v:oval id="Oval 61" o:spid="_x0000_s2343"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7CcMA&#10;AADcAAAADwAAAGRycy9kb3ducmV2LnhtbESP0UoDMRRE3wv+Q7iCb222C4qsTUupCFIL4m4/4LK5&#10;bpYmNyGJ7davN4Lg4zAzZ5jVZnJWnCmm0bOC5aICQdx7PfKg4Ni9zB9BpIys0XomBVdKsFnfzFbY&#10;aH/hDzq3eRAFwqlBBSbn0EiZekMO08IH4uJ9+ugwFxkHqSNeCtxZWVfVg3Q4clkwGGhnqD+1X07B&#10;vgomxcPb9/Ug2/fuOdh9jlapu9tp+wQi05T/w3/tV62gru/h90w5An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7CcMAAADcAAAADwAAAAAAAAAAAAAAAACYAgAAZHJzL2Rv&#10;d25yZXYueG1sUEsFBgAAAAAEAAQA9QAAAIgDAAAAAA==&#10;" fillcolor="#272727 [2749]" stroked="f" strokeweight="1pt">
                      <v:stroke joinstyle="miter"/>
                      <v:shadow on="t" color="black" opacity="26214f" origin=",-.5" offset="0,3pt"/>
                    </v:oval>
                  </v:group>
                  <v:rect id="Rectangle 1124" o:spid="_x0000_s2344"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EeY8gA&#10;AADeAAAADwAAAGRycy9kb3ducmV2LnhtbESPQWsCMRSE74X+h/AKXkrNqmUpW6NooepBW6pSPD42&#10;z92tm5clibr+eyMIPQ4z8w0zHLemFidyvrKsoNdNQBDnVldcKNhuPl/eQPiArLG2TAou5GE8enwY&#10;YqbtmX/otA6FiBD2GSooQ2gyKX1ekkHftQ1x9PbWGQxRukJqh+cIN7XsJ0kqDVYcF0ps6KOk/LA+&#10;GgW77Wb1OnXff7v9bPmb2i+a++JZqc5TO3kHEagN/+F7e6EVDPpJmsLtTrwCcnQ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ER5jyAAAAN4AAAAPAAAAAAAAAAAAAAAAAJgCAABk&#10;cnMvZG93bnJldi54bWxQSwUGAAAAAAQABAD1AAAAjQMAAAAA&#10;" fillcolor="#0070c0" stroked="f" strokeweight="1pt"/>
                </v:group>
                <v:group id="Google Shape;200;p17" o:spid="_x0000_s2345"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OllsYAAADeAAAADwAAAGRycy9kb3ducmV2LnhtbESPQYvCMBSE78L+h/AE&#10;b5pWWV2qUURW2YMsqAvi7dE822LzUprY1n9vhAWPw8x8wyxWnSlFQ7UrLCuIRxEI4tTqgjMFf6ft&#10;8AuE88gaS8uk4EEOVsuP3gITbVs+UHP0mQgQdgkqyL2vEildmpNBN7IVcfCutjbog6wzqWtsA9yU&#10;chxFU2mw4LCQY0WbnNLb8W4U7Fps15P4u9nfrpvH5fT5e97HpNSg363nIDx1/h3+b/9oBZNxNIv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U6WWxgAAAN4A&#10;AAAPAAAAAAAAAAAAAAAAAKoCAABkcnMvZG93bnJldi54bWxQSwUGAAAAAAQABAD6AAAAnQMAAAAA&#10;">
                  <v:shape id="Google Shape;201;p17" o:spid="_x0000_s2346"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2d8YA&#10;AADeAAAADwAAAGRycy9kb3ducmV2LnhtbESPQWvCQBSE7wX/w/KE3urGFDRGVxGhID0UjKLXR/aZ&#10;RLNvY3Y16b93CwWPw8x8wyxWvanFg1pXWVYwHkUgiHOrKy4UHPZfHwkI55E11pZJwS85WC0HbwtM&#10;te14R4/MFyJA2KWooPS+SaV0eUkG3cg2xME729agD7ItpG6xC3BTyziKJtJgxWGhxIY2JeXX7G4U&#10;/NwTv9XHW/I9PR0nl1mXHfZ5pdT7sF/PQXjq/Sv8395qBZ9xNI3h7064AnL5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2d8YAAADe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347"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ag2McA&#10;AADeAAAADwAAAGRycy9kb3ducmV2LnhtbESPQWvCQBSE7wX/w/IKvYhuTLBKdBWRFkQppVHw+si+&#10;ZoPZtyG71fjvuwWhx2FmvmGW69424kqdrx0rmIwTEMSl0zVXCk7H99EchA/IGhvHpOBOHtarwdMS&#10;c+1u/EXXIlQiQtjnqMCE0OZS+tKQRT92LXH0vl1nMUTZVVJ3eItw28g0SV6lxZrjgsGWtobKS/Fj&#10;FTTHz4/D23BanIdYpJk3+8uh2iv18txvFiAC9eE//GjvtIIsTWYZ/N2JV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WoNjHAAAA3gAAAA8AAAAAAAAAAAAAAAAAmAIAAGRy&#10;cy9kb3ducmV2LnhtbFBLBQYAAAAABAAEAPUAAACMAwAAAAA=&#10;" path="m2643,1l417,1c191,1,,143,,370,,608,191,751,417,751r2214,c2870,751,3060,608,3060,370,3060,143,2870,1,2643,1xe" filled="f" strokecolor="white [3212]">
                    <v:path arrowok="t" o:extrusionok="f"/>
                  </v:shape>
                  <v:shape id="Google Shape;203;p17" o:spid="_x0000_s2348"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ZacYA&#10;AADeAAAADwAAAGRycy9kb3ducmV2LnhtbESPQWvCQBSE74X+h+UVeqsbE6kluopILYIn0wj29sy+&#10;ZkOzb0N2q/Hfu0Khx2Hmm2Hmy8G24ky9bxwrGI8SEMSV0w3XCsrPzcsbCB+QNbaOScGVPCwXjw9z&#10;zLW78J7ORahFLGGfowITQpdL6StDFv3IdcTR+3a9xRBlX0vd4yWW21amSfIqLTYcFwx2tDZU/RS/&#10;VkHmj+Yr+9icdJ3ycfdeHrJiMlbq+WlYzUAEGsJ/+I/e6silyXQC9zvxCs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ZacYAAADeAAAADwAAAAAAAAAAAAAAAACYAgAAZHJz&#10;L2Rvd25yZXYueG1sUEsFBgAAAAAEAAQA9QAAAIsDAAAAAA==&#10;" path="m1976,l417,c191,,,131,,369,,596,191,739,417,739r1559,c2203,739,2393,596,2393,369,2393,131,2203,,1976,xe" filled="f" strokecolor="white [3212]">
                    <v:path arrowok="t" o:extrusionok="f"/>
                  </v:shape>
                  <v:group id="Google Shape;204;p17" o:spid="_x0000_s2349"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ijlccAAADeAAAADwAAAGRycy9kb3ducmV2LnhtbESPT4vCMBTE78J+h/AW&#10;9qZpFXWpRhFxlz2I4B9YvD2aZ1tsXkoT2/rtjSB4HGbmN8x82ZlSNFS7wrKCeBCBIE6tLjhTcDr+&#10;9L9BOI+ssbRMCu7kYLn46M0x0bblPTUHn4kAYZeggtz7KpHSpTkZdANbEQfvYmuDPsg6k7rGNsBN&#10;KYdRNJEGCw4LOVa0zim9Hm5GwW+L7WoUb5rt9bK+n4/j3f82JqW+PrvVDISnzr/Dr/afVjAaRtMx&#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mijlccAAADe&#10;AAAADwAAAAAAAAAAAAAAAACqAgAAZHJzL2Rvd25yZXYueG1sUEsFBgAAAAAEAAQA+gAAAJ4DAAAA&#10;AA==&#10;">
                    <v:shape id="Google Shape;205;p17" o:spid="_x0000_s2350"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zNsYA&#10;AADeAAAADwAAAGRycy9kb3ducmV2LnhtbESPS2vDMBCE74X8B7GFXkoj50HiuFZCKRRyTNz0vrHW&#10;j9ZaGUl13H8fBQI9DjPzDZPvRtOJgZxvLSuYTRMQxKXVLdcKTp8fLykIH5A1dpZJwR952G0nDzlm&#10;2l74SEMRahEh7DNU0ITQZ1L6siGDfmp74uhV1hkMUbpaaoeXCDednCfJShpsOS402NN7Q+VP8WsU&#10;fK/H1D0fD5vzoki/lvVp6IOslHp6HN9eQQQaw3/43t5rBYt5sl7B7U68AnJ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zNsYAAADeAAAADwAAAAAAAAAAAAAAAACYAgAAZHJz&#10;L2Rvd25yZXYueG1sUEsFBgAAAAAEAAQA9QAAAIsDAAAAAA==&#10;" path="m227,1501v107,,226,-72,226,-167l453,167c453,84,322,1,227,1,144,1,1,84,1,167r,1167c1,1429,144,1501,227,1501xe" filled="f" stroked="f">
                      <v:path arrowok="t" o:extrusionok="f"/>
                    </v:shape>
                    <v:shape id="Google Shape;206;p17" o:spid="_x0000_s2351"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Cn8UA&#10;AADeAAAADwAAAGRycy9kb3ducmV2LnhtbESPQUvDQBSE74L/YXlCb3bTFFqJ3RajtLTHRg8en9ln&#10;Es2+DbvPNv33rlDwOMzMN8xqM7penSjEzrOB2TQDRVx723Fj4O11e/8AKgqyxd4zGbhQhM369maF&#10;hfVnPtKpkkYlCMcCDbQiQ6F1rFtyGKd+IE7epw8OJcnQaBvwnOCu13mWLbTDjtNCiwM9t1R/Vz/O&#10;QFnl5eEdD7MgX/Fl70pxuw9rzORufHoEJTTKf/ja3lsD8zxbLuHvTroC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8IKfxQAAAN4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2352"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gDPcQA&#10;AADeAAAADwAAAGRycy9kb3ducmV2LnhtbERP3WrCMBS+H/gO4Qi7m6l1OKlGkbrB2C5k1Qc4Nse2&#10;2JzUJmuzt18uBrv8+P43u2BaMVDvGssK5rMEBHFpdcOVgvPp7WkFwnlkja1lUvBDDnbbycMGM21H&#10;/qKh8JWIIewyVFB732VSurImg25mO+LIXW1v0EfYV1L3OMZw08o0SZbSYMOxocaO8prKW/FtFNCn&#10;fb20oXg+8DIPp+Phwy7Od6Uep2G/BuEp+H/xn/tdK1ikyUvcG+/EK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oAz3EAAAA3gAAAA8AAAAAAAAAAAAAAAAAmAIAAGRycy9k&#10;b3ducmV2LnhtbFBLBQYAAAAABAAEAPUAAACJAwAAAAA=&#10;" path="m822,1346v24,,60,-12,83,-35c989,1263,1013,1156,953,1072l334,108c286,25,179,1,96,48,12,108,1,215,48,298r619,965c703,1322,763,1346,822,1346xe" filled="f" stroked="f">
                      <v:path arrowok="t" o:extrusionok="f"/>
                    </v:shape>
                    <v:shape id="Google Shape;208;p17" o:spid="_x0000_s2353"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zfk8QA&#10;AADeAAAADwAAAGRycy9kb3ducmV2LnhtbESP0YrCMBRE34X9h3AXfBFNVNC1GmXZouijuh9wba5t&#10;tbkpTdT692ZhwcdhZs4wi1VrK3GnxpeONQwHCgRx5kzJuYbf47r/BcIHZIOVY9LwJA+r5UdngYlx&#10;D97T/RByESHsE9RQhFAnUvqsIIt+4Gri6J1dYzFE2eTSNPiIcFvJkVITabHkuFBgTT8FZdfDzWo4&#10;kRwHys6pmm6rVO2Gae+4uWjd/Wy/5yACteEd/m9vjYbxSE1n8HcnX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M35PEAAAA3g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2354"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veYcYA&#10;AADeAAAADwAAAGRycy9kb3ducmV2LnhtbESPzWrCQBSF94LvMFyhG9FJFCSkjmILgpSCNIp1eZu5&#10;TYKZOyEzNdGn7ywEl4fzx7dc96YWV2pdZVlBPI1AEOdWV1woOB62kwSE88gaa8uk4EYO1qvhYImp&#10;th1/0TXzhQgj7FJUUHrfpFK6vCSDbmob4uD92tagD7ItpG6xC+OmlrMoWkiDFYeHEht6Lym/ZH9G&#10;wZ7kvdv7n7fzx+mWfGZJ/H0ex0q9jPrNKwhPvX+GH+2dVjCfRUkACDgBBe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veYcYAAADeAAAADwAAAAAAAAAAAAAAAACYAgAAZHJz&#10;L2Rvd25yZXYueG1sUEsFBgAAAAAEAAQA9QAAAIsDA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Pr="00341768" w:rsidRDefault="00A5444F" w:rsidP="00693FEF">
      <w:pPr>
        <w:pStyle w:val="ListParagraph"/>
        <w:numPr>
          <w:ilvl w:val="0"/>
          <w:numId w:val="59"/>
        </w:numPr>
        <w:ind w:left="656" w:hanging="630"/>
        <w:rPr>
          <w:rFonts w:ascii="Sakkal Majalla" w:hAnsi="Sakkal Majalla" w:cs="Sakkal Majalla"/>
          <w:sz w:val="34"/>
          <w:szCs w:val="34"/>
          <w:rtl/>
        </w:rPr>
      </w:pPr>
      <w:r w:rsidRPr="00341768">
        <w:rPr>
          <w:rFonts w:ascii="Sakkal Majalla" w:hAnsi="Sakkal Majalla" w:cs="Sakkal Majalla"/>
          <w:sz w:val="34"/>
          <w:szCs w:val="34"/>
          <w:rtl/>
        </w:rPr>
        <w:t>عقد اجتماع أو أكثر اسبوعياً لمناقشة التقدم المحرز، والاتفاق على اجراءات التتبع والمهام المعنية بالأعضاء الخارجيين.</w:t>
      </w:r>
    </w:p>
    <w:p w:rsidR="00A5444F" w:rsidRPr="00341768" w:rsidRDefault="00A5444F" w:rsidP="00693FEF">
      <w:pPr>
        <w:pStyle w:val="ListParagraph"/>
        <w:numPr>
          <w:ilvl w:val="0"/>
          <w:numId w:val="59"/>
        </w:numPr>
        <w:ind w:left="656" w:hanging="630"/>
        <w:rPr>
          <w:rFonts w:ascii="Sakkal Majalla" w:hAnsi="Sakkal Majalla" w:cs="Sakkal Majalla"/>
          <w:sz w:val="34"/>
          <w:szCs w:val="34"/>
          <w:rtl/>
        </w:rPr>
      </w:pPr>
      <w:r w:rsidRPr="00341768">
        <w:rPr>
          <w:rFonts w:ascii="Sakkal Majalla" w:hAnsi="Sakkal Majalla" w:cs="Sakkal Majalla"/>
          <w:sz w:val="34"/>
          <w:szCs w:val="34"/>
          <w:rtl/>
        </w:rPr>
        <w:t>دعوة المدراء المعيين لحضور الاجتماعات عند الاقتضاء.</w:t>
      </w:r>
    </w:p>
    <w:p w:rsidR="00A5444F" w:rsidRPr="00341768" w:rsidRDefault="00A5444F" w:rsidP="00693FEF">
      <w:pPr>
        <w:pStyle w:val="ListParagraph"/>
        <w:numPr>
          <w:ilvl w:val="0"/>
          <w:numId w:val="59"/>
        </w:numPr>
        <w:ind w:left="656" w:hanging="630"/>
        <w:rPr>
          <w:rFonts w:ascii="Sakkal Majalla" w:hAnsi="Sakkal Majalla" w:cs="Sakkal Majalla"/>
          <w:sz w:val="34"/>
          <w:szCs w:val="34"/>
          <w:rtl/>
        </w:rPr>
      </w:pPr>
      <w:r w:rsidRPr="00341768">
        <w:rPr>
          <w:rFonts w:ascii="Sakkal Majalla" w:hAnsi="Sakkal Majalla" w:cs="Sakkal Majalla"/>
          <w:sz w:val="34"/>
          <w:szCs w:val="34"/>
          <w:rtl/>
        </w:rPr>
        <w:t xml:space="preserve">إحالة الشكاوى غير الحساسة التي تتطلب التحقيق على المستوى المحلي إلى الأعضاء الرئيسيين في المكاتب المعنية. ولا يدرج اسم مقدم الشكوى والمعلومات المتعلقة به إلا عند الضرورة التي تقضي بجمع المزيد من المعلومات حول الشكوى. </w:t>
      </w:r>
    </w:p>
    <w:p w:rsidR="00A5444F" w:rsidRPr="00341768" w:rsidRDefault="00A5444F" w:rsidP="00693FEF">
      <w:pPr>
        <w:pStyle w:val="ListParagraph"/>
        <w:numPr>
          <w:ilvl w:val="0"/>
          <w:numId w:val="59"/>
        </w:numPr>
        <w:ind w:left="656" w:hanging="630"/>
        <w:rPr>
          <w:rFonts w:ascii="Sakkal Majalla" w:hAnsi="Sakkal Majalla" w:cs="Sakkal Majalla"/>
          <w:sz w:val="34"/>
          <w:szCs w:val="34"/>
          <w:rtl/>
        </w:rPr>
      </w:pPr>
      <w:r w:rsidRPr="00341768">
        <w:rPr>
          <w:rFonts w:ascii="Sakkal Majalla" w:hAnsi="Sakkal Majalla" w:cs="Sakkal Majalla"/>
          <w:sz w:val="34"/>
          <w:szCs w:val="34"/>
          <w:rtl/>
        </w:rPr>
        <w:t xml:space="preserve">يسأل مقدم الشكوى عبر الهاتف عن امكانية تقديم المعلومات الخاصة به لغرض البحث في الشكوى. </w:t>
      </w:r>
    </w:p>
    <w:p w:rsidR="00A5444F" w:rsidRPr="00341768" w:rsidRDefault="00A5444F" w:rsidP="00693FEF">
      <w:pPr>
        <w:pStyle w:val="ListParagraph"/>
        <w:numPr>
          <w:ilvl w:val="0"/>
          <w:numId w:val="59"/>
        </w:numPr>
        <w:ind w:left="656" w:hanging="630"/>
        <w:rPr>
          <w:rFonts w:ascii="Sakkal Majalla" w:hAnsi="Sakkal Majalla" w:cs="Sakkal Majalla"/>
          <w:sz w:val="34"/>
          <w:szCs w:val="34"/>
          <w:rtl/>
        </w:rPr>
      </w:pPr>
      <w:r w:rsidRPr="00341768">
        <w:rPr>
          <w:rFonts w:ascii="Sakkal Majalla" w:hAnsi="Sakkal Majalla" w:cs="Sakkal Majalla"/>
          <w:sz w:val="34"/>
          <w:szCs w:val="34"/>
          <w:rtl/>
        </w:rPr>
        <w:t>إحالة الشكاوى الحساسة إلى المدير المعني.</w:t>
      </w:r>
    </w:p>
    <w:p w:rsidR="00A5444F" w:rsidRDefault="00A5444F" w:rsidP="00693FEF">
      <w:pPr>
        <w:pStyle w:val="ListParagraph"/>
        <w:numPr>
          <w:ilvl w:val="0"/>
          <w:numId w:val="59"/>
        </w:numPr>
        <w:ind w:left="656" w:hanging="630"/>
        <w:rPr>
          <w:rFonts w:ascii="Sakkal Majalla" w:hAnsi="Sakkal Majalla" w:cs="Sakkal Majalla"/>
          <w:sz w:val="34"/>
          <w:szCs w:val="34"/>
        </w:rPr>
      </w:pPr>
      <w:r w:rsidRPr="00341768">
        <w:rPr>
          <w:rFonts w:ascii="Sakkal Majalla" w:hAnsi="Sakkal Majalla" w:cs="Sakkal Majalla"/>
          <w:sz w:val="34"/>
          <w:szCs w:val="34"/>
          <w:rtl/>
        </w:rPr>
        <w:t>بذل الجهود لإحالة الشكاوى المتعلقة بالمنظمات غير الحكومية الأخرى إلى الجهات المعنية.</w:t>
      </w:r>
    </w:p>
    <w:p w:rsidR="00A5444F" w:rsidRPr="002E470F" w:rsidRDefault="00A5444F" w:rsidP="00A5444F">
      <w:pPr>
        <w:shd w:val="clear" w:color="auto" w:fill="F2F2F2" w:themeFill="background1" w:themeFillShade="F2"/>
        <w:rPr>
          <w:rFonts w:ascii="Adobe Arabic" w:hAnsi="Adobe Arabic" w:cs="Adobe Arabic"/>
          <w:b/>
          <w:bCs/>
          <w:sz w:val="30"/>
          <w:szCs w:val="36"/>
          <w:rtl/>
        </w:rPr>
      </w:pPr>
      <w:r w:rsidRPr="002E470F">
        <w:rPr>
          <w:rFonts w:ascii="Adobe Arabic" w:hAnsi="Adobe Arabic" w:cs="Adobe Arabic"/>
          <w:b/>
          <w:bCs/>
          <w:sz w:val="30"/>
          <w:szCs w:val="36"/>
          <w:rtl/>
        </w:rPr>
        <w:t>مهام المسؤول عن آلية تقديم الشكاوى والملاحظات في مجال تحسين الآلية والاستفادة من ردود الفعل:</w:t>
      </w:r>
    </w:p>
    <w:p w:rsidR="00A5444F" w:rsidRPr="00341768" w:rsidRDefault="00A5444F" w:rsidP="00693FEF">
      <w:pPr>
        <w:pStyle w:val="ListParagraph"/>
        <w:numPr>
          <w:ilvl w:val="0"/>
          <w:numId w:val="60"/>
        </w:numPr>
        <w:ind w:left="566" w:hanging="566"/>
        <w:jc w:val="lowKashida"/>
        <w:rPr>
          <w:rFonts w:ascii="Sakkal Majalla" w:hAnsi="Sakkal Majalla" w:cs="Sakkal Majalla"/>
          <w:color w:val="002060"/>
          <w:sz w:val="46"/>
          <w:szCs w:val="34"/>
          <w:rtl/>
        </w:rPr>
      </w:pPr>
      <w:r w:rsidRPr="00341768">
        <w:rPr>
          <w:rFonts w:ascii="Sakkal Majalla" w:hAnsi="Sakkal Majalla" w:cs="Sakkal Majalla"/>
          <w:color w:val="002060"/>
          <w:sz w:val="46"/>
          <w:szCs w:val="34"/>
          <w:rtl/>
        </w:rPr>
        <w:t xml:space="preserve">التحقق من تتبع نماذج الشكاوى والصناديق مختومة </w:t>
      </w:r>
    </w:p>
    <w:p w:rsidR="00A5444F" w:rsidRPr="00341768" w:rsidRDefault="00A5444F" w:rsidP="00693FEF">
      <w:pPr>
        <w:pStyle w:val="ListParagraph"/>
        <w:numPr>
          <w:ilvl w:val="0"/>
          <w:numId w:val="60"/>
        </w:numPr>
        <w:ind w:left="566" w:hanging="566"/>
        <w:jc w:val="lowKashida"/>
        <w:rPr>
          <w:rFonts w:ascii="Sakkal Majalla" w:hAnsi="Sakkal Majalla" w:cs="Sakkal Majalla"/>
          <w:color w:val="002060"/>
          <w:sz w:val="46"/>
          <w:szCs w:val="34"/>
          <w:rtl/>
        </w:rPr>
      </w:pPr>
      <w:r w:rsidRPr="00341768">
        <w:rPr>
          <w:rFonts w:ascii="Sakkal Majalla" w:hAnsi="Sakkal Majalla" w:cs="Sakkal Majalla"/>
          <w:color w:val="002060"/>
          <w:sz w:val="46"/>
          <w:szCs w:val="34"/>
          <w:rtl/>
        </w:rPr>
        <w:t>ت</w:t>
      </w:r>
      <w:r>
        <w:rPr>
          <w:rFonts w:ascii="Sakkal Majalla" w:hAnsi="Sakkal Majalla" w:cs="Sakkal Majalla"/>
          <w:color w:val="002060"/>
          <w:sz w:val="46"/>
          <w:szCs w:val="34"/>
          <w:rtl/>
        </w:rPr>
        <w:t>شجيع الموظفين والمتطوعين على دم</w:t>
      </w:r>
      <w:r>
        <w:rPr>
          <w:rFonts w:ascii="Sakkal Majalla" w:hAnsi="Sakkal Majalla" w:cs="Sakkal Majalla" w:hint="cs"/>
          <w:color w:val="002060"/>
          <w:sz w:val="46"/>
          <w:szCs w:val="34"/>
          <w:rtl/>
        </w:rPr>
        <w:t>ج</w:t>
      </w:r>
      <w:r w:rsidRPr="00341768">
        <w:rPr>
          <w:rFonts w:ascii="Sakkal Majalla" w:hAnsi="Sakkal Majalla" w:cs="Sakkal Majalla"/>
          <w:color w:val="002060"/>
          <w:sz w:val="46"/>
          <w:szCs w:val="34"/>
          <w:rtl/>
        </w:rPr>
        <w:t xml:space="preserve"> معلومات حول آلية تقديم الشكاوى والملاحظات في الاجتماعات والمناقشات مع المجتمع المحلي.</w:t>
      </w:r>
    </w:p>
    <w:p w:rsidR="00A5444F" w:rsidRPr="00341768" w:rsidRDefault="00A5444F" w:rsidP="00693FEF">
      <w:pPr>
        <w:pStyle w:val="ListParagraph"/>
        <w:numPr>
          <w:ilvl w:val="0"/>
          <w:numId w:val="60"/>
        </w:numPr>
        <w:ind w:left="566" w:hanging="566"/>
        <w:jc w:val="lowKashida"/>
        <w:rPr>
          <w:rFonts w:ascii="Sakkal Majalla" w:hAnsi="Sakkal Majalla" w:cs="Sakkal Majalla"/>
          <w:color w:val="002060"/>
          <w:sz w:val="46"/>
          <w:szCs w:val="34"/>
          <w:rtl/>
        </w:rPr>
      </w:pPr>
      <w:r w:rsidRPr="00341768">
        <w:rPr>
          <w:rFonts w:ascii="Sakkal Majalla" w:hAnsi="Sakkal Majalla" w:cs="Sakkal Majalla"/>
          <w:color w:val="002060"/>
          <w:sz w:val="46"/>
          <w:szCs w:val="34"/>
          <w:rtl/>
        </w:rPr>
        <w:t xml:space="preserve">تشجيع الموظفين والمتطوعين على تقديم ملاحظاتهم حول سير الآلية والتدابير التي يجب اتخاذها لتحسينها، والاجابة على أسئلتهم. </w:t>
      </w:r>
    </w:p>
    <w:p w:rsidR="00A5444F" w:rsidRPr="00341768" w:rsidRDefault="00A5444F" w:rsidP="00693FEF">
      <w:pPr>
        <w:pStyle w:val="ListParagraph"/>
        <w:numPr>
          <w:ilvl w:val="0"/>
          <w:numId w:val="60"/>
        </w:numPr>
        <w:ind w:left="566" w:hanging="566"/>
        <w:jc w:val="lowKashida"/>
        <w:rPr>
          <w:rFonts w:ascii="Sakkal Majalla" w:hAnsi="Sakkal Majalla" w:cs="Sakkal Majalla"/>
          <w:color w:val="002060"/>
          <w:sz w:val="46"/>
          <w:szCs w:val="34"/>
          <w:rtl/>
        </w:rPr>
      </w:pPr>
      <w:r w:rsidRPr="00341768">
        <w:rPr>
          <w:rFonts w:ascii="Sakkal Majalla" w:hAnsi="Sakkal Majalla" w:cs="Sakkal Majalla"/>
          <w:color w:val="002060"/>
          <w:sz w:val="46"/>
          <w:szCs w:val="34"/>
          <w:rtl/>
        </w:rPr>
        <w:t>إصدار تقرير شهري يتضمن موجز بأنواع الشكاوى (الأسئلة) المقدمة، والإجابات، والتحديات، والتوصيات المقترحة لتحسين الآلية والبرنامج، إلخ.</w:t>
      </w:r>
    </w:p>
    <w:p w:rsidR="00A5444F" w:rsidRPr="00341768" w:rsidRDefault="00A5444F" w:rsidP="00693FEF">
      <w:pPr>
        <w:pStyle w:val="ListParagraph"/>
        <w:numPr>
          <w:ilvl w:val="0"/>
          <w:numId w:val="60"/>
        </w:numPr>
        <w:ind w:left="566" w:hanging="566"/>
        <w:jc w:val="lowKashida"/>
        <w:rPr>
          <w:rFonts w:ascii="Sakkal Majalla" w:hAnsi="Sakkal Majalla" w:cs="Sakkal Majalla"/>
          <w:color w:val="002060"/>
          <w:sz w:val="46"/>
          <w:szCs w:val="34"/>
          <w:rtl/>
        </w:rPr>
      </w:pPr>
      <w:r w:rsidRPr="00341768">
        <w:rPr>
          <w:rFonts w:ascii="Sakkal Majalla" w:hAnsi="Sakkal Majalla" w:cs="Sakkal Majalla"/>
          <w:color w:val="002060"/>
          <w:sz w:val="46"/>
          <w:szCs w:val="34"/>
          <w:rtl/>
        </w:rPr>
        <w:t>إضافة بعض النقاط على الأسئلة الأكثر شيوعاً من أجل زيادة معلومات الموظفين والمتطوعين.</w:t>
      </w:r>
    </w:p>
    <w:p w:rsidR="00A5444F" w:rsidRPr="00341768" w:rsidRDefault="00A5444F" w:rsidP="00693FEF">
      <w:pPr>
        <w:pStyle w:val="ListParagraph"/>
        <w:numPr>
          <w:ilvl w:val="0"/>
          <w:numId w:val="60"/>
        </w:numPr>
        <w:ind w:left="566" w:hanging="566"/>
        <w:jc w:val="lowKashida"/>
        <w:rPr>
          <w:rFonts w:ascii="Sakkal Majalla" w:hAnsi="Sakkal Majalla" w:cs="Sakkal Majalla"/>
          <w:color w:val="002060"/>
          <w:sz w:val="46"/>
          <w:szCs w:val="34"/>
        </w:rPr>
      </w:pPr>
      <w:r w:rsidRPr="00341768">
        <w:rPr>
          <w:rFonts w:ascii="Sakkal Majalla" w:hAnsi="Sakkal Majalla" w:cs="Sakkal Majalla"/>
          <w:color w:val="002060"/>
          <w:sz w:val="46"/>
          <w:szCs w:val="34"/>
          <w:rtl/>
        </w:rPr>
        <w:t>تبادل ردود الفعل الخاصة بالمنظمات الأخرى مع مدير البرنامج.</w:t>
      </w:r>
    </w:p>
    <w:p w:rsidR="00A5444F" w:rsidRDefault="00A5444F" w:rsidP="00A5444F">
      <w:pPr>
        <w:pStyle w:val="ListParagraph"/>
        <w:rPr>
          <w:sz w:val="36"/>
          <w:szCs w:val="36"/>
          <w:rtl/>
        </w:rPr>
      </w:pPr>
    </w:p>
    <w:p w:rsidR="00A5444F" w:rsidRDefault="00A5444F" w:rsidP="00A5444F">
      <w:pPr>
        <w:pageBreakBefore/>
        <w:rPr>
          <w:rtl/>
        </w:rPr>
      </w:pPr>
      <w:r>
        <w:rPr>
          <w:noProof/>
        </w:rPr>
        <w:lastRenderedPageBreak/>
        <mc:AlternateContent>
          <mc:Choice Requires="wpg">
            <w:drawing>
              <wp:inline distT="0" distB="0" distL="0" distR="0" wp14:anchorId="5BAE621E" wp14:editId="4BF70744">
                <wp:extent cx="5731510" cy="474980"/>
                <wp:effectExtent l="0" t="0" r="2540" b="1270"/>
                <wp:docPr id="32081"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32082" name="Group 256587"/>
                        <wpg:cNvGrpSpPr>
                          <a:grpSpLocks/>
                        </wpg:cNvGrpSpPr>
                        <wpg:grpSpPr bwMode="auto">
                          <a:xfrm>
                            <a:off x="0" y="0"/>
                            <a:ext cx="60883" cy="5050"/>
                            <a:chOff x="0" y="159"/>
                            <a:chExt cx="60891" cy="5058"/>
                          </a:xfrm>
                        </wpg:grpSpPr>
                        <wpg:grpSp>
                          <wpg:cNvPr id="32083" name="Group 256588"/>
                          <wpg:cNvGrpSpPr>
                            <a:grpSpLocks/>
                          </wpg:cNvGrpSpPr>
                          <wpg:grpSpPr bwMode="auto">
                            <a:xfrm>
                              <a:off x="48488" y="159"/>
                              <a:ext cx="12403" cy="5058"/>
                              <a:chOff x="42218" y="223"/>
                              <a:chExt cx="18094" cy="7110"/>
                            </a:xfrm>
                          </wpg:grpSpPr>
                          <wps:wsp>
                            <wps:cNvPr id="32084"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693FEF" w:rsidRPr="00BB0D09" w:rsidRDefault="00693FEF" w:rsidP="00A5444F">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A5444F">
                                  <w:pPr>
                                    <w:pStyle w:val="NoSpacing"/>
                                    <w:keepNext/>
                                    <w:rPr>
                                      <w:rtl/>
                                      <w:lang w:bidi="ar-SY"/>
                                    </w:rPr>
                                  </w:pPr>
                                </w:p>
                                <w:p w:rsidR="00693FEF" w:rsidRDefault="00693FEF" w:rsidP="00A5444F">
                                  <w:pPr>
                                    <w:jc w:val="left"/>
                                    <w:rPr>
                                      <w:b/>
                                      <w:bCs/>
                                      <w:rtl/>
                                    </w:rPr>
                                  </w:pPr>
                                </w:p>
                              </w:txbxContent>
                            </wps:txbx>
                            <wps:bodyPr rot="0" vert="horz" wrap="square" lIns="91440" tIns="45720" rIns="91440" bIns="45720" anchor="ctr" anchorCtr="0" upright="1">
                              <a:noAutofit/>
                            </wps:bodyPr>
                          </wps:wsp>
                          <wps:wsp>
                            <wps:cNvPr id="32085"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2086"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2087" name="Group 227"/>
                        <wpg:cNvGrpSpPr>
                          <a:grpSpLocks/>
                        </wpg:cNvGrpSpPr>
                        <wpg:grpSpPr bwMode="auto">
                          <a:xfrm>
                            <a:off x="56772" y="1605"/>
                            <a:ext cx="2465" cy="1976"/>
                            <a:chOff x="15206" y="34439"/>
                            <a:chExt cx="10267" cy="8230"/>
                          </a:xfrm>
                        </wpg:grpSpPr>
                        <wps:wsp>
                          <wps:cNvPr id="32088"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089"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090"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091"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092"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093"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094"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095"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11"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12"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13"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355"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">
                <v:group id="Group 256587" o:spid="_x0000_s2356"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VEvGxgAAAN4A&#10;AAAPAAAAAAAAAAAAAAAAAKoCAABkcnMvZG93bnJldi54bWxQSwUGAAAAAAQABAD6AAAAnQMAAAAA&#10;">
                  <v:group id="Group 256588" o:spid="_x0000_s2357"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GO5dxgAAAN4A&#10;AAAPAAAAAAAAAAAAAAAAAKoCAABkcnMvZG93bnJldi54bWxQSwUGAAAAAAQABAD6AAAAnQMAAAAA&#10;">
                    <v:roundrect id="Rectangle: Rounded Corners 55" o:spid="_x0000_s2358"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Oxh8gA&#10;AADeAAAADwAAAGRycy9kb3ducmV2LnhtbESPQWvCQBSE74X+h+UVequbqohNXUUUpZeiJi30+Mg+&#10;k2D2bdjdxrS/3hUEj8PMfMPMFr1pREfO15YVvA4SEMSF1TWXCr7yzcsUhA/IGhvLpOCPPCzmjw8z&#10;TLU984G6LJQiQtinqKAKoU2l9EVFBv3AtsTRO1pnMETpSqkdniPcNHKYJBNpsOa4UGFLq4qKU/Zr&#10;FLhT/jPa77b9tvzOuvX4//PIuzelnp/65TuIQH24h2/tD61gNEymY7jeiVdAz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U7GHyAAAAN4AAAAPAAAAAAAAAAAAAAAAAJgCAABk&#10;cnMvZG93bnJldi54bWxQSwUGAAAAAAQABAD1AAAAjQMAAAAA&#10;" fillcolor="#00b050" stroked="f" strokeweight="1pt">
                      <v:stroke joinstyle="miter"/>
                      <v:textbox>
                        <w:txbxContent>
                          <w:p w:rsidR="00693FEF" w:rsidRPr="00BB0D09" w:rsidRDefault="00693FEF" w:rsidP="00A5444F">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A5444F">
                            <w:pPr>
                              <w:pStyle w:val="NoSpacing"/>
                              <w:keepNext/>
                              <w:rPr>
                                <w:rtl/>
                                <w:lang w:bidi="ar-SY"/>
                              </w:rPr>
                            </w:pPr>
                          </w:p>
                          <w:p w:rsidR="00693FEF" w:rsidRDefault="00693FEF" w:rsidP="00A5444F">
                            <w:pPr>
                              <w:jc w:val="left"/>
                              <w:rPr>
                                <w:b/>
                                <w:bCs/>
                                <w:rtl/>
                              </w:rPr>
                            </w:pPr>
                          </w:p>
                        </w:txbxContent>
                      </v:textbox>
                    </v:roundrect>
                    <v:oval id="Oval 61" o:spid="_x0000_s2359"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23cYA&#10;AADeAAAADwAAAGRycy9kb3ducmV2LnhtbESPQWvCQBSE7wX/w/KE3uqullSNriJSoZccqvHg7ZF9&#10;JsHs25Ddmvjv3UKhx2FmvmHW28E24k6drx1rmE4UCOLCmZpLDfnp8LYA4QOywcYxaXiQh+1m9LLG&#10;1Liev+l+DKWIEPYpaqhCaFMpfVGRRT9xLXH0rq6zGKLsSmk67CPcNnKm1Ie0WHNcqLClfUXF7fhj&#10;NRg1rxOTJ9k13/XZI7ks5ec50/p1POxWIAIN4T/81/4yGt5napHA7514BeTm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A23cYAAADeAAAADwAAAAAAAAAAAAAAAACYAgAAZHJz&#10;L2Rvd25yZXYueG1sUEsFBgAAAAAEAAQA9QAAAIsDAAAAAA==&#10;" fillcolor="#272727 [2749]" stroked="f" strokeweight="1pt">
                      <v:stroke joinstyle="miter"/>
                      <v:shadow on="t" color="black" opacity="26213f" origin=",-.5" offset="0,3pt"/>
                    </v:oval>
                  </v:group>
                  <v:rect id="Rectangle 256591" o:spid="_x0000_s2360"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G8GsUA&#10;AADeAAAADwAAAGRycy9kb3ducmV2LnhtbESP0WrCQBRE3wX/YbmCb7oxFgnRVdRS0IeCRj/gkr1N&#10;QrN3w+5q4t93C4U+DjNzhtnsBtOKJznfWFawmCcgiEurG64U3G8fswyED8gaW8uk4EUedtvxaIO5&#10;tj1f6VmESkQI+xwV1CF0uZS+rMmgn9uOOHpf1hkMUbpKaod9hJtWpkmykgYbjgs1dnSsqfwuHkZB&#10;mjXVwfWHtwt99tdz9v5ani+FUtPJsF+DCDSE//Bf+6QVLNMkW8HvnXgF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MbwaxQAAAN4AAAAPAAAAAAAAAAAAAAAAAJgCAABkcnMv&#10;ZG93bnJldi54bWxQSwUGAAAAAAQABAD1AAAAigMAAAAA&#10;" fillcolor="#00b050" stroked="f" strokeweight="1pt"/>
                </v:group>
                <v:group id="Group 227" o:spid="_x0000_s2361"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CPoXscAAADe&#10;AAAADwAAAAAAAAAAAAAAAACqAgAAZHJzL2Rvd25yZXYueG1sUEsFBgAAAAAEAAQA+gAAAJ4DAAAA&#10;AA==&#10;">
                  <v:shape id="Freeform: Shape 256593" o:spid="_x0000_s2362"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JLw8IA&#10;AADeAAAADwAAAGRycy9kb3ducmV2LnhtbERPTYvCMBC9C/6HMMLeNF0FkWoUWRH2UlirlN3b0Ixt&#10;sJmUJtb67zcHwePjfW92g21ET503jhV8zhIQxKXThisFl/NxugLhA7LGxjEpeJKH3XY82mCq3YNP&#10;1OehEjGEfYoK6hDaVEpf1mTRz1xLHLmr6yyGCLtK6g4fMdw2cp4kS2nRcGyosaWvmspbfrcK8v63&#10;OGdZ+Fn8GVs9TZENx4NW6mMy7NcgAg3hLX65v7WCxTxZxb3xTrwCc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IkvDwgAAAN4AAAAPAAAAAAAAAAAAAAAAAJgCAABkcnMvZG93&#10;bnJldi54bWxQSwUGAAAAAAQABAD1AAAAhwM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363"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GUmsQA&#10;AADeAAAADwAAAGRycy9kb3ducmV2LnhtbESP0WrCQBRE3wv+w3IF3+rGCCWNriKCIvTJ6AfcZq+b&#10;YPZuyK5J7Nd3CwUfh5k5w6y3o21ET52vHStYzBMQxKXTNRsF18vhPQPhA7LGxjEpeJKH7WbytsZc&#10;u4HP1BfBiAhhn6OCKoQ2l9KXFVn0c9cSR+/mOoshys5I3eEQ4baRaZJ8SIs1x4UKW9pXVN6Lh1Xg&#10;r2eTHYb0aIYdpcXp56tv/LdSs+m4W4EINIZX+L990gqWaZJ9wt+deAX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RlJrEAAAA3gAAAA8AAAAAAAAAAAAAAAAAmAIAAGRycy9k&#10;b3ducmV2LnhtbFBLBQYAAAAABAAEAPUAAACJAwAAAAA=&#10;" fillcolor="white [3212]" stroked="f" strokeweight="1pt">
                    <v:stroke joinstyle="miter"/>
                  </v:roundrect>
                  <v:roundrect id="Rectangle: Rounded Corners 256595" o:spid="_x0000_s2364"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Kr2sMA&#10;AADeAAAADwAAAGRycy9kb3ducmV2LnhtbESPzYrCMBSF9wO+Q7iCuzG1A4NWo4igCLOy9gGuzTUt&#10;NjeliW3Hp58sBlwezh/fZjfaRvTU+dqxgsU8AUFcOl2zUVBcj59LED4ga2wck4Jf8rDbTj42mGk3&#10;8IX6PBgRR9hnqKAKoc2k9GVFFv3ctcTRu7vOYoiyM1J3OMRx28g0Sb6lxZrjQ4UtHSoqH/nTKvDF&#10;xSyPQ3oyw57S/Pz66Rt/U2o2HfdrEIHG8A7/t89awVearCJAxIko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Kr2sMAAADeAAAADwAAAAAAAAAAAAAAAACYAgAAZHJzL2Rv&#10;d25yZXYueG1sUEsFBgAAAAAEAAQA9QAAAIgDAAAAAA==&#10;" fillcolor="white [3212]" stroked="f" strokeweight="1pt">
                    <v:stroke joinstyle="miter"/>
                  </v:roundrect>
                  <v:roundrect id="Rectangle: Rounded Corners 256596" o:spid="_x0000_s2365"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4OQcQA&#10;AADeAAAADwAAAGRycy9kb3ducmV2LnhtbESP0YrCMBRE3xf8h3AF39bUCqLVKCIowj7Z9QOuzTUt&#10;NjeliW3dr98sCPs4zMwZZrMbbC06an3lWMFsmoAgLpyu2Ci4fh8/lyB8QNZYOyYFL/Kw244+Nphp&#10;1/OFujwYESHsM1RQhtBkUvqiJIt+6hri6N1dazFE2RqpW+wj3NYyTZKFtFhxXCixoUNJxSN/WgX+&#10;ejHLY5+eTL+nND//fHW1vyk1GQ/7NYhAQ/gPv9tnrWCeJqsZ/N2JV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DkHEAAAA3gAAAA8AAAAAAAAAAAAAAAAAmAIAAGRycy9k&#10;b3ducmV2LnhtbFBLBQYAAAAABAAEAPUAAACJAwAAAAA=&#10;" fillcolor="white [3212]" stroked="f" strokeweight="1pt">
                    <v:stroke joinstyle="miter"/>
                  </v:roundrect>
                  <v:roundrect id="Rectangle: Rounded Corners 256597" o:spid="_x0000_s2366"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QNsQA&#10;AADeAAAADwAAAGRycy9kb3ducmV2LnhtbESPUWvCMBSF3wf+h3CFvc10GQztjCKCIvhk9Qdcm7u0&#10;rLkpTWzrfv0iDHw8nHO+w1muR9eInrpQe9bwPstAEJfe1Gw1XM67tzmIEJENNp5Jw50CrFeTlyXm&#10;xg98or6IViQIhxw1VDG2uZShrMhhmPmWOHnfvnMYk+ysNB0OCe4aqbLsUzqsOS1U2NK2ovKnuDkN&#10;4XKy892g9nbYkCoOv8e+CVetX6fj5gtEpDE+w//tg9HwobKFgseddAX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skDbEAAAA3gAAAA8AAAAAAAAAAAAAAAAAmAIAAGRycy9k&#10;b3ducmV2LnhtbFBLBQYAAAAABAAEAPUAAACJAwAAAAA=&#10;" fillcolor="white [3212]" stroked="f" strokeweight="1pt">
                    <v:stroke joinstyle="miter"/>
                  </v:roundrect>
                  <v:roundrect id="Rectangle: Rounded Corners 256598" o:spid="_x0000_s2367"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1rcQA&#10;AADeAAAADwAAAGRycy9kb3ducmV2LnhtbESP0YrCMBRE3xf8h3AF39bUCqLVKCIowj7Z9QOuzTUt&#10;NjeliW3dr98sCPs4zMwZZrMbbC06an3lWMFsmoAgLpyu2Ci4fh8/lyB8QNZYOyYFL/Kw244+Nphp&#10;1/OFujwYESHsM1RQhtBkUvqiJIt+6hri6N1dazFE2RqpW+wj3NYyTZKFtFhxXCixoUNJxSN/WgX+&#10;ejHLY5+eTL+nND//fHW1vyk1GQ/7NYhAQ/gPv9tnrWCeJqs5/N2JV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gNa3EAAAA3gAAAA8AAAAAAAAAAAAAAAAAmAIAAGRycy9k&#10;b3ducmV2LnhtbFBLBQYAAAAABAAEAPUAAACJAwAAAAA=&#10;" fillcolor="white [3212]" stroked="f" strokeweight="1pt">
                    <v:stroke joinstyle="miter"/>
                  </v:roundrect>
                  <v:roundrect id="Rectangle: Rounded Corners 256599" o:spid="_x0000_s2368"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mt2cUA&#10;AADeAAAADwAAAGRycy9kb3ducmV2LnhtbESP0WrCQBRE3wv+w3IF3+rGtBSNriKCReiT0Q+4Zq+b&#10;YPZuyK5J7Nd3BaGPw8ycYVabwdaio9ZXjhXMpgkI4sLpio2C82n/PgfhA7LG2jEpeJCHzXr0tsJM&#10;u56P1OXBiAhhn6GCMoQmk9IXJVn0U9cQR+/qWoshytZI3WIf4baWaZJ8SYsVx4USG9qVVNzyu1Xg&#10;z0cz3/fpt+m3lOaH35+u9helJuNhuwQRaAj/4Vf7oBV8pMniE5534hW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a3ZxQAAAN4AAAAPAAAAAAAAAAAAAAAAAJgCAABkcnMv&#10;ZG93bnJldi54bWxQSwUGAAAAAAQABAD1AAAAigMAAAAA&#10;" fillcolor="white [3212]" stroked="f" strokeweight="1pt">
                    <v:stroke joinstyle="miter"/>
                  </v:roundrect>
                  <v:roundrect id="Rectangle: Rounded Corners 256600" o:spid="_x0000_s2369"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UIQsUA&#10;AADeAAAADwAAAGRycy9kb3ducmV2LnhtbESP0WrCQBRE3wv+w3IF3+rGlBaNriKCReiT0Q+4Zq+b&#10;YPZuyK5J7Nd3BaGPw8ycYVabwdaio9ZXjhXMpgkI4sLpio2C82n/PgfhA7LG2jEpeJCHzXr0tsJM&#10;u56P1OXBiAhhn6GCMoQmk9IXJVn0U9cQR+/qWoshytZI3WIf4baWaZJ8SYsVx4USG9qVVNzyu1Xg&#10;z0cz3/fpt+m3lOaH35+u9helJuNhuwQRaAj/4Vf7oBV8pMniE5534hW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xQhCxQAAAN4AAAAPAAAAAAAAAAAAAAAAAJgCAABkcnMv&#10;ZG93bnJldi54bWxQSwUGAAAAAAQABAD1AAAAigMAAAAA&#10;" fillcolor="white [3212]" stroked="f" strokeweight="1pt">
                    <v:stroke joinstyle="miter"/>
                  </v:roundrect>
                  <v:roundrect id="Rectangle: Rounded Corners 256601" o:spid="_x0000_s2370"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JCxMEA&#10;AADdAAAADwAAAGRycy9kb3ducmV2LnhtbERPzYrCMBC+L/gOYQRva9oeRLtGEcFF8GT1AWabMS02&#10;k9LEtuvTG2Fhb/Px/c56O9pG9NT52rGCdJ6AIC6drtkouF4On0sQPiBrbByTgl/ysN1MPtaYazfw&#10;mfoiGBFD2OeooAqhzaX0ZUUW/dy1xJG7uc5iiLAzUnc4xHDbyCxJFtJizbGhwpb2FZX34mEV+OvZ&#10;LA9D9m2GHWXF8XnqG/+j1Gw67r5ABBrDv/jPfdRx/ipN4f1NPEF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iQsTBAAAA3QAAAA8AAAAAAAAAAAAAAAAAmAIAAGRycy9kb3du&#10;cmV2LnhtbFBLBQYAAAAABAAEAPUAAACGAwAAAAA=&#10;" fillcolor="white [3212]" stroked="f" strokeweight="1pt">
                    <v:stroke joinstyle="miter"/>
                  </v:roundrect>
                  <v:roundrect id="Rectangle: Rounded Corners 256602" o:spid="_x0000_s2371"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Dcs8EA&#10;AADdAAAADwAAAGRycy9kb3ducmV2LnhtbERPzYrCMBC+C/sOYRa82dQeRKtRZEER9mT1AcZmNi3b&#10;TEqTbes+vREEb/Px/c5mN9pG9NT52rGCeZKCIC6drtkouF4OsyUIH5A1No5JwZ087LYfkw3m2g18&#10;pr4IRsQQ9jkqqEJocyl9WZFFn7iWOHI/rrMYIuyM1B0OMdw2MkvThbRYc2yosKWvisrf4s8q8Nez&#10;WR6G7GiGPWXF6f+7b/xNqennuF+DCDSGt/jlPuk4fzXP4PlNPEF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w3LPBAAAA3QAAAA8AAAAAAAAAAAAAAAAAmAIAAGRycy9kb3du&#10;cmV2LnhtbFBLBQYAAAAABAAEAPUAAACGAwAAAAA=&#10;" fillcolor="white [3212]" stroked="f" strokeweight="1pt">
                    <v:stroke joinstyle="miter"/>
                  </v:roundrect>
                  <v:roundrect id="Rectangle: Rounded Corners 256603" o:spid="_x0000_s2372"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x5KMEA&#10;AADdAAAADwAAAGRycy9kb3ducmV2LnhtbERPzYrCMBC+L/gOYQRva2oF0WoUERRhT3Z9gLEZ02Iz&#10;KU1s6z79ZkHY23x8v7PZDbYWHbW+cqxgNk1AEBdOV2wUXL+Pn0sQPiBrrB2Tghd52G1HHxvMtOv5&#10;Ql0ejIgh7DNUUIbQZFL6oiSLfuoa4sjdXWsxRNgaqVvsY7itZZokC2mx4thQYkOHkopH/rQK/PVi&#10;lsc+PZl+T2l+/vnqan9TajIe9msQgYbwL367zzrOX83m8PdNPEF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8eSjBAAAA3QAAAA8AAAAAAAAAAAAAAAAAmAIAAGRycy9kb3du&#10;cmV2LnhtbFBLBQYAAAAABAAEAPUAAACGAwAAAAA=&#10;" fillcolor="white [3212]" stroked="f" strokeweight="1pt">
                    <v:stroke joinstyle="miter"/>
                  </v:roundrect>
                </v:group>
                <w10:wrap anchorx="page"/>
                <w10:anchorlock/>
              </v:group>
            </w:pict>
          </mc:Fallback>
        </mc:AlternateContent>
      </w:r>
    </w:p>
    <w:p w:rsidR="00A5444F" w:rsidRDefault="00693FEF" w:rsidP="00A5444F">
      <w:pPr>
        <w:rPr>
          <w:rFonts w:cstheme="minorBidi"/>
          <w:color w:val="auto"/>
          <w:rtl/>
        </w:rPr>
      </w:pPr>
      <w:hyperlink r:id="rId108" w:history="1">
        <w:r w:rsidR="00A5444F" w:rsidRPr="00693FEF">
          <w:rPr>
            <w:rStyle w:val="Hyperlink"/>
            <w:rtl/>
          </w:rPr>
          <w:t>عزيزي المتدرب صنف المهام والأدوار التالية إلى الأشخاص الموكلة إليهم</w:t>
        </w:r>
      </w:hyperlink>
    </w:p>
    <w:p w:rsidR="00A5444F" w:rsidRDefault="00A5444F" w:rsidP="00A5444F">
      <w:pPr>
        <w:rPr>
          <w:rFonts w:cstheme="minorBidi"/>
          <w:color w:val="auto"/>
        </w:rPr>
      </w:pPr>
    </w:p>
    <w:tbl>
      <w:tblPr>
        <w:tblStyle w:val="TableGrid"/>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8" w:space="0" w:color="00B050"/>
          <w:insideV w:val="single" w:sz="8" w:space="0" w:color="00B050"/>
        </w:tblBorders>
        <w:tblLook w:val="04A0" w:firstRow="1" w:lastRow="0" w:firstColumn="1" w:lastColumn="0" w:noHBand="0" w:noVBand="1"/>
      </w:tblPr>
      <w:tblGrid>
        <w:gridCol w:w="2310"/>
        <w:gridCol w:w="2310"/>
        <w:gridCol w:w="2311"/>
        <w:gridCol w:w="2311"/>
      </w:tblGrid>
      <w:tr w:rsidR="00A5444F" w:rsidTr="00687885">
        <w:tc>
          <w:tcPr>
            <w:tcW w:w="1250" w:type="pct"/>
            <w:shd w:val="clear" w:color="auto" w:fill="F2F2F2" w:themeFill="background1" w:themeFillShade="F2"/>
            <w:vAlign w:val="center"/>
          </w:tcPr>
          <w:p w:rsidR="00A5444F" w:rsidRPr="00610A05" w:rsidRDefault="00A5444F" w:rsidP="003F756A">
            <w:pPr>
              <w:jc w:val="center"/>
              <w:rPr>
                <w:rFonts w:ascii="Adobe Arabic" w:hAnsi="Adobe Arabic" w:cs="Adobe Arabic"/>
                <w:b/>
                <w:bCs/>
                <w:color w:val="C00000"/>
                <w:rtl/>
              </w:rPr>
            </w:pPr>
            <w:r w:rsidRPr="00610A05">
              <w:rPr>
                <w:rFonts w:ascii="Adobe Arabic" w:hAnsi="Adobe Arabic" w:cs="Adobe Arabic"/>
                <w:b/>
                <w:bCs/>
                <w:color w:val="C00000"/>
                <w:sz w:val="36"/>
                <w:szCs w:val="36"/>
                <w:rtl/>
              </w:rPr>
              <w:t>المهمة</w:t>
            </w:r>
          </w:p>
        </w:tc>
        <w:tc>
          <w:tcPr>
            <w:tcW w:w="1250" w:type="pct"/>
            <w:shd w:val="clear" w:color="auto" w:fill="F2F2F2" w:themeFill="background1" w:themeFillShade="F2"/>
            <w:vAlign w:val="center"/>
          </w:tcPr>
          <w:p w:rsidR="00A5444F" w:rsidRPr="00610A05" w:rsidRDefault="00A5444F" w:rsidP="003F756A">
            <w:pPr>
              <w:jc w:val="center"/>
              <w:rPr>
                <w:rFonts w:ascii="Adobe Arabic" w:hAnsi="Adobe Arabic" w:cs="Adobe Arabic"/>
                <w:b/>
                <w:bCs/>
                <w:color w:val="C00000"/>
                <w:rtl/>
              </w:rPr>
            </w:pPr>
            <w:r w:rsidRPr="00610A05">
              <w:rPr>
                <w:rFonts w:ascii="Adobe Arabic" w:hAnsi="Adobe Arabic" w:cs="Adobe Arabic"/>
                <w:b/>
                <w:bCs/>
                <w:color w:val="C00000"/>
                <w:sz w:val="36"/>
                <w:szCs w:val="36"/>
                <w:rtl/>
              </w:rPr>
              <w:t>المسؤول عن آلية تقديم الشكاوى والملاحظات</w:t>
            </w:r>
          </w:p>
        </w:tc>
        <w:tc>
          <w:tcPr>
            <w:tcW w:w="1250" w:type="pct"/>
            <w:shd w:val="clear" w:color="auto" w:fill="F2F2F2" w:themeFill="background1" w:themeFillShade="F2"/>
            <w:vAlign w:val="center"/>
          </w:tcPr>
          <w:p w:rsidR="00A5444F" w:rsidRPr="00610A05" w:rsidRDefault="00A5444F" w:rsidP="003F756A">
            <w:pPr>
              <w:jc w:val="center"/>
              <w:rPr>
                <w:rFonts w:ascii="Adobe Arabic" w:hAnsi="Adobe Arabic" w:cs="Adobe Arabic"/>
                <w:b/>
                <w:bCs/>
                <w:color w:val="C00000"/>
                <w:rtl/>
              </w:rPr>
            </w:pPr>
            <w:r w:rsidRPr="00610A05">
              <w:rPr>
                <w:rFonts w:ascii="Adobe Arabic" w:hAnsi="Adobe Arabic" w:cs="Adobe Arabic"/>
                <w:b/>
                <w:bCs/>
                <w:color w:val="C00000"/>
                <w:sz w:val="36"/>
                <w:szCs w:val="36"/>
                <w:rtl/>
              </w:rPr>
              <w:t>اللجنة المعنية بآلية تقديم الشكاوى والملاحظات</w:t>
            </w:r>
          </w:p>
        </w:tc>
        <w:tc>
          <w:tcPr>
            <w:tcW w:w="1250" w:type="pct"/>
            <w:shd w:val="clear" w:color="auto" w:fill="F2F2F2" w:themeFill="background1" w:themeFillShade="F2"/>
            <w:vAlign w:val="center"/>
          </w:tcPr>
          <w:p w:rsidR="00A5444F" w:rsidRPr="00610A05" w:rsidRDefault="00A5444F" w:rsidP="003F756A">
            <w:pPr>
              <w:jc w:val="center"/>
              <w:rPr>
                <w:rFonts w:ascii="Adobe Arabic" w:hAnsi="Adobe Arabic" w:cs="Adobe Arabic"/>
                <w:b/>
                <w:bCs/>
                <w:color w:val="C00000"/>
                <w:rtl/>
              </w:rPr>
            </w:pPr>
            <w:r w:rsidRPr="00610A05">
              <w:rPr>
                <w:rFonts w:ascii="Adobe Arabic" w:hAnsi="Adobe Arabic" w:cs="Adobe Arabic"/>
                <w:b/>
                <w:bCs/>
                <w:color w:val="C00000"/>
                <w:sz w:val="36"/>
                <w:szCs w:val="36"/>
                <w:rtl/>
              </w:rPr>
              <w:t>المسؤول عن آلية تقديم الشكاوى والملاحظات في مجال تحسين الآلية والاستفادة من ردود الفعل</w:t>
            </w:r>
          </w:p>
        </w:tc>
      </w:tr>
      <w:tr w:rsidR="00A5444F" w:rsidTr="00687885">
        <w:tc>
          <w:tcPr>
            <w:tcW w:w="1250" w:type="pct"/>
          </w:tcPr>
          <w:p w:rsidR="00A5444F" w:rsidRPr="0059540C" w:rsidRDefault="00A5444F" w:rsidP="003F756A">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t>عقد اجتماع أو أكثر اسبوعياً لمناقشة التقدم المحرز</w:t>
            </w: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r>
      <w:tr w:rsidR="00A5444F" w:rsidTr="00687885">
        <w:tc>
          <w:tcPr>
            <w:tcW w:w="1250" w:type="pct"/>
          </w:tcPr>
          <w:p w:rsidR="00A5444F" w:rsidRPr="0059540C" w:rsidRDefault="00A5444F" w:rsidP="003F756A">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t>إحالة الشكاوى الحساسة إلى المدير المعني</w:t>
            </w: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r>
      <w:tr w:rsidR="00A5444F" w:rsidTr="00687885">
        <w:tc>
          <w:tcPr>
            <w:tcW w:w="1250" w:type="pct"/>
          </w:tcPr>
          <w:p w:rsidR="00A5444F" w:rsidRPr="0059540C" w:rsidRDefault="00A5444F" w:rsidP="003F756A">
            <w:pPr>
              <w:jc w:val="left"/>
              <w:rPr>
                <w:rFonts w:ascii="Adobe Arabic" w:hAnsi="Adobe Arabic" w:cs="Adobe Arabic"/>
                <w:color w:val="002060"/>
                <w:sz w:val="36"/>
                <w:szCs w:val="36"/>
              </w:rPr>
            </w:pPr>
            <w:r w:rsidRPr="0059540C">
              <w:rPr>
                <w:rFonts w:ascii="Adobe Arabic" w:hAnsi="Adobe Arabic" w:cs="Adobe Arabic"/>
                <w:color w:val="002060"/>
                <w:sz w:val="36"/>
                <w:szCs w:val="36"/>
                <w:rtl/>
              </w:rPr>
              <w:t>تبادل ردود الفعل الخاصة بالمنظمات الأخرى مع مدير البرنامج.</w:t>
            </w:r>
          </w:p>
          <w:p w:rsidR="00A5444F" w:rsidRPr="0059540C" w:rsidRDefault="00A5444F" w:rsidP="003F756A">
            <w:pPr>
              <w:jc w:val="left"/>
              <w:rPr>
                <w:rFonts w:ascii="Adobe Arabic" w:hAnsi="Adobe Arabic" w:cs="Adobe Arabic"/>
                <w:color w:val="002060"/>
                <w:sz w:val="36"/>
                <w:szCs w:val="36"/>
                <w:rtl/>
              </w:rPr>
            </w:pP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r>
      <w:tr w:rsidR="00A5444F" w:rsidTr="00687885">
        <w:tc>
          <w:tcPr>
            <w:tcW w:w="1250" w:type="pct"/>
          </w:tcPr>
          <w:p w:rsidR="00A5444F" w:rsidRPr="0059540C" w:rsidRDefault="00A5444F" w:rsidP="003F756A">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t>إدارة قاعدة بيانات الشكاوى والملاحظات</w:t>
            </w: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r>
      <w:tr w:rsidR="00A5444F" w:rsidTr="00687885">
        <w:tc>
          <w:tcPr>
            <w:tcW w:w="1250" w:type="pct"/>
          </w:tcPr>
          <w:p w:rsidR="00A5444F" w:rsidRPr="0059540C" w:rsidRDefault="00A5444F" w:rsidP="003F756A">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t>تشجيع الموظفين والمتطوعين على تقديم ملاحظاتهم</w:t>
            </w: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r>
      <w:tr w:rsidR="00A5444F" w:rsidTr="00687885">
        <w:tc>
          <w:tcPr>
            <w:tcW w:w="1250" w:type="pct"/>
          </w:tcPr>
          <w:p w:rsidR="00A5444F" w:rsidRPr="0059540C" w:rsidRDefault="00A5444F" w:rsidP="003F756A">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t>الرد على الشكاوى والأسئلة التي بقدرته الاجابة عليها تلقائياً</w:t>
            </w: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r>
      <w:tr w:rsidR="00A5444F" w:rsidTr="00687885">
        <w:tc>
          <w:tcPr>
            <w:tcW w:w="1250" w:type="pct"/>
          </w:tcPr>
          <w:p w:rsidR="00A5444F" w:rsidRPr="0059540C" w:rsidRDefault="00A5444F" w:rsidP="003F756A">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lastRenderedPageBreak/>
              <w:t>يسأل مقدم الشكوى عبر الهاتف عن امكانية تقديم المعلومات الخاصة به لغرض البحث في الشكوى.</w:t>
            </w: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r>
      <w:tr w:rsidR="00A5444F" w:rsidTr="00687885">
        <w:tc>
          <w:tcPr>
            <w:tcW w:w="1250" w:type="pct"/>
          </w:tcPr>
          <w:p w:rsidR="00A5444F" w:rsidRPr="0059540C" w:rsidRDefault="00A5444F" w:rsidP="003F756A">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t>التحقق من تتبع نماذج الشكاوى والصناديق مختومة</w:t>
            </w: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r>
      <w:tr w:rsidR="00A5444F" w:rsidTr="00687885">
        <w:tc>
          <w:tcPr>
            <w:tcW w:w="1250" w:type="pct"/>
          </w:tcPr>
          <w:p w:rsidR="00A5444F" w:rsidRPr="0059540C" w:rsidRDefault="00A5444F" w:rsidP="003F756A">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t>دعوة المدراء المعيين لحضور الاجتماعات عند الاقتضاء.</w:t>
            </w: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r>
      <w:tr w:rsidR="00A5444F" w:rsidTr="00687885">
        <w:tc>
          <w:tcPr>
            <w:tcW w:w="1250" w:type="pct"/>
          </w:tcPr>
          <w:p w:rsidR="00A5444F" w:rsidRPr="0059540C" w:rsidRDefault="00A5444F" w:rsidP="003F756A">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t>التواصل مع اللجنة لمناقشة المسائل الطارئة الناشئة في الفترات التي تفصل الاجتماعات</w:t>
            </w: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c>
          <w:tcPr>
            <w:tcW w:w="1250" w:type="pct"/>
          </w:tcPr>
          <w:p w:rsidR="00A5444F" w:rsidRDefault="00A5444F" w:rsidP="003F756A">
            <w:pPr>
              <w:rPr>
                <w:rFonts w:cs="Arial"/>
                <w:sz w:val="36"/>
                <w:szCs w:val="36"/>
                <w:rtl/>
              </w:rPr>
            </w:pPr>
          </w:p>
        </w:tc>
      </w:tr>
    </w:tbl>
    <w:p w:rsidR="00A5444F" w:rsidRPr="002E470F" w:rsidRDefault="00A5444F" w:rsidP="00A5444F">
      <w:pPr>
        <w:pageBreakBefore/>
        <w:shd w:val="clear" w:color="auto" w:fill="D9D9D9" w:themeFill="background1" w:themeFillShade="D9"/>
        <w:rPr>
          <w:rFonts w:ascii="Adobe Arabic" w:hAnsi="Adobe Arabic" w:cs="Adobe Arabic"/>
          <w:b/>
          <w:bCs/>
          <w:color w:val="auto"/>
          <w:sz w:val="30"/>
          <w:szCs w:val="36"/>
        </w:rPr>
      </w:pPr>
      <w:r w:rsidRPr="002E470F">
        <w:rPr>
          <w:rFonts w:ascii="Adobe Arabic" w:hAnsi="Adobe Arabic" w:cs="Adobe Arabic"/>
          <w:b/>
          <w:bCs/>
          <w:sz w:val="30"/>
          <w:szCs w:val="36"/>
          <w:rtl/>
        </w:rPr>
        <w:lastRenderedPageBreak/>
        <w:t>تلقي الشكاوى والطلبات وردود الفعل عبر الهاتف الخط الساخن</w:t>
      </w:r>
    </w:p>
    <w:p w:rsidR="00A5444F" w:rsidRDefault="00693FEF" w:rsidP="00A5444F">
      <w:pPr>
        <w:rPr>
          <w:rFonts w:ascii="Adobe Arabic" w:hAnsi="Adobe Arabic" w:cs="Adobe Arabic"/>
          <w:b/>
          <w:bCs/>
          <w:color w:val="C00000"/>
          <w:sz w:val="30"/>
          <w:szCs w:val="36"/>
          <w:rtl/>
        </w:rPr>
      </w:pPr>
      <w:hyperlink r:id="rId109" w:history="1">
        <w:r w:rsidR="00A5444F" w:rsidRPr="00693FEF">
          <w:rPr>
            <w:rStyle w:val="Hyperlink"/>
            <w:rFonts w:ascii="Adobe Arabic" w:hAnsi="Adobe Arabic" w:cs="Adobe Arabic"/>
            <w:b/>
            <w:bCs/>
            <w:sz w:val="30"/>
            <w:szCs w:val="36"/>
            <w:rtl/>
          </w:rPr>
          <w:t>إرشادات عامة</w:t>
        </w:r>
      </w:hyperlink>
    </w:p>
    <w:p w:rsidR="00A5444F" w:rsidRPr="002E470F" w:rsidRDefault="00A5444F">
      <w:pPr>
        <w:pStyle w:val="ListParagraph"/>
        <w:numPr>
          <w:ilvl w:val="0"/>
          <w:numId w:val="61"/>
        </w:numPr>
        <w:spacing w:line="256" w:lineRule="auto"/>
        <w:rPr>
          <w:rFonts w:ascii="Sakkal Majalla" w:hAnsi="Sakkal Majalla" w:cs="Sakkal Majalla"/>
          <w:color w:val="auto"/>
          <w:sz w:val="34"/>
          <w:szCs w:val="34"/>
        </w:rPr>
      </w:pPr>
      <w:r w:rsidRPr="002E470F">
        <w:rPr>
          <w:rFonts w:ascii="Sakkal Majalla" w:hAnsi="Sakkal Majalla" w:cs="Sakkal Majalla"/>
          <w:sz w:val="34"/>
          <w:szCs w:val="34"/>
          <w:rtl/>
        </w:rPr>
        <w:t>تعيين أحد الموظفين كمدير معني بالخط الساخن لضمان سرية الشكاوى، والاستجابة، لها وتتبعها.</w:t>
      </w:r>
    </w:p>
    <w:p w:rsidR="00A5444F" w:rsidRPr="002E470F" w:rsidRDefault="00A5444F">
      <w:pPr>
        <w:pStyle w:val="ListParagraph"/>
        <w:numPr>
          <w:ilvl w:val="0"/>
          <w:numId w:val="61"/>
        </w:numPr>
        <w:spacing w:line="256" w:lineRule="auto"/>
        <w:rPr>
          <w:rFonts w:ascii="Sakkal Majalla" w:hAnsi="Sakkal Majalla" w:cs="Sakkal Majalla"/>
          <w:sz w:val="34"/>
          <w:szCs w:val="34"/>
          <w:rtl/>
        </w:rPr>
      </w:pPr>
      <w:r w:rsidRPr="002E470F">
        <w:rPr>
          <w:rFonts w:ascii="Sakkal Majalla" w:hAnsi="Sakkal Majalla" w:cs="Sakkal Majalla"/>
          <w:sz w:val="34"/>
          <w:szCs w:val="34"/>
          <w:rtl/>
        </w:rPr>
        <w:t>يولى المسؤول عن آلية تقديم الشكاوى والملاحظات تحديث الشكاوى في قاعدة البيانات ذات الصلة.</w:t>
      </w:r>
    </w:p>
    <w:p w:rsidR="00A5444F" w:rsidRPr="002E470F" w:rsidRDefault="00A5444F">
      <w:pPr>
        <w:pStyle w:val="ListParagraph"/>
        <w:numPr>
          <w:ilvl w:val="0"/>
          <w:numId w:val="61"/>
        </w:numPr>
        <w:spacing w:line="256" w:lineRule="auto"/>
        <w:rPr>
          <w:rFonts w:ascii="Sakkal Majalla" w:hAnsi="Sakkal Majalla" w:cs="Sakkal Majalla"/>
          <w:sz w:val="34"/>
          <w:szCs w:val="34"/>
          <w:rtl/>
        </w:rPr>
      </w:pPr>
      <w:r w:rsidRPr="002E470F">
        <w:rPr>
          <w:rFonts w:ascii="Sakkal Majalla" w:hAnsi="Sakkal Majalla" w:cs="Sakkal Majalla"/>
          <w:sz w:val="34"/>
          <w:szCs w:val="34"/>
          <w:rtl/>
        </w:rPr>
        <w:t>تحدد ساعات الإجابة عبر الخط الساخن وتعمم على المعنيين: مثلاً، من الاثنين إلى الجمعة، من الساعة 9:00 صباحاً إلى الساعة الثانية بعد الظهر، باستثناء أيام الأعياد الرسمية.</w:t>
      </w:r>
    </w:p>
    <w:p w:rsidR="00A5444F" w:rsidRPr="002E470F" w:rsidRDefault="00A5444F">
      <w:pPr>
        <w:pStyle w:val="ListParagraph"/>
        <w:numPr>
          <w:ilvl w:val="0"/>
          <w:numId w:val="61"/>
        </w:numPr>
        <w:spacing w:line="256" w:lineRule="auto"/>
        <w:rPr>
          <w:rFonts w:ascii="Sakkal Majalla" w:hAnsi="Sakkal Majalla" w:cs="Sakkal Majalla"/>
          <w:sz w:val="34"/>
          <w:szCs w:val="34"/>
          <w:rtl/>
        </w:rPr>
      </w:pPr>
      <w:r w:rsidRPr="002E470F">
        <w:rPr>
          <w:rFonts w:ascii="Sakkal Majalla" w:hAnsi="Sakkal Majalla" w:cs="Sakkal Majalla"/>
          <w:sz w:val="34"/>
          <w:szCs w:val="34"/>
          <w:rtl/>
        </w:rPr>
        <w:t>عند تلقي مكالمة فائتة، يجب إعادة الاتصال على رقم المكالمة في غضون 48 ساعة.</w:t>
      </w:r>
    </w:p>
    <w:p w:rsidR="00A5444F" w:rsidRDefault="00A5444F">
      <w:pPr>
        <w:pStyle w:val="ListParagraph"/>
        <w:numPr>
          <w:ilvl w:val="0"/>
          <w:numId w:val="61"/>
        </w:numPr>
        <w:spacing w:line="256" w:lineRule="auto"/>
        <w:rPr>
          <w:rFonts w:ascii="Sakkal Majalla" w:hAnsi="Sakkal Majalla" w:cs="Sakkal Majalla"/>
          <w:sz w:val="34"/>
          <w:szCs w:val="34"/>
        </w:rPr>
      </w:pPr>
      <w:r w:rsidRPr="002E470F">
        <w:rPr>
          <w:rFonts w:ascii="Sakkal Majalla" w:hAnsi="Sakkal Majalla" w:cs="Sakkal Majalla"/>
          <w:sz w:val="34"/>
          <w:szCs w:val="34"/>
          <w:rtl/>
        </w:rPr>
        <w:t>في الساعات الخارجة عن ساعات العمل، يج</w:t>
      </w:r>
      <w:r>
        <w:rPr>
          <w:rFonts w:ascii="Sakkal Majalla" w:hAnsi="Sakkal Majalla" w:cs="Sakkal Majalla" w:hint="cs"/>
          <w:sz w:val="34"/>
          <w:szCs w:val="34"/>
          <w:rtl/>
        </w:rPr>
        <w:t>ي</w:t>
      </w:r>
      <w:r w:rsidRPr="002E470F">
        <w:rPr>
          <w:rFonts w:ascii="Sakkal Majalla" w:hAnsi="Sakkal Majalla" w:cs="Sakkal Majalla"/>
          <w:sz w:val="34"/>
          <w:szCs w:val="34"/>
          <w:rtl/>
        </w:rPr>
        <w:t>ب على المكالمة جهاز رد آلي يزود المتصل بـ "ساعات الإجابة عبر الخط الساخن" والبريد الالكتروني في حال أراد المتصل اللجوء إلى وسيلة اتصال بديلة.</w:t>
      </w:r>
    </w:p>
    <w:p w:rsidR="00A5444F" w:rsidRPr="002E470F" w:rsidRDefault="00A5444F" w:rsidP="00A5444F">
      <w:pPr>
        <w:shd w:val="clear" w:color="auto" w:fill="D9D9D9" w:themeFill="background1" w:themeFillShade="D9"/>
        <w:rPr>
          <w:rFonts w:ascii="Adobe Arabic" w:hAnsi="Adobe Arabic" w:cs="Adobe Arabic"/>
          <w:b/>
          <w:bCs/>
          <w:sz w:val="34"/>
          <w:rtl/>
        </w:rPr>
      </w:pPr>
      <w:r w:rsidRPr="002E470F">
        <w:rPr>
          <w:rFonts w:ascii="Adobe Arabic" w:hAnsi="Adobe Arabic" w:cs="Adobe Arabic"/>
          <w:b/>
          <w:bCs/>
          <w:sz w:val="30"/>
          <w:szCs w:val="36"/>
          <w:shd w:val="clear" w:color="auto" w:fill="D9D9D9" w:themeFill="background1" w:themeFillShade="D9"/>
          <w:rtl/>
        </w:rPr>
        <w:t>تلقي الشكاوى والطلبات وردود الفعل عبر البريد الالكتروني</w:t>
      </w:r>
    </w:p>
    <w:p w:rsidR="00A5444F" w:rsidRPr="002E470F" w:rsidRDefault="00693FEF" w:rsidP="00A5444F">
      <w:pPr>
        <w:rPr>
          <w:rFonts w:ascii="Adobe Arabic" w:hAnsi="Adobe Arabic" w:cs="Adobe Arabic"/>
          <w:b/>
          <w:bCs/>
          <w:color w:val="auto"/>
          <w:sz w:val="36"/>
          <w:szCs w:val="36"/>
        </w:rPr>
      </w:pPr>
      <w:hyperlink r:id="rId110" w:history="1">
        <w:r w:rsidR="00A5444F" w:rsidRPr="00693FEF">
          <w:rPr>
            <w:rStyle w:val="Hyperlink"/>
            <w:rFonts w:ascii="Adobe Arabic" w:hAnsi="Adobe Arabic" w:cs="Adobe Arabic"/>
            <w:b/>
            <w:bCs/>
            <w:sz w:val="36"/>
            <w:szCs w:val="36"/>
            <w:rtl/>
          </w:rPr>
          <w:t>الارشادات العامة:</w:t>
        </w:r>
      </w:hyperlink>
    </w:p>
    <w:p w:rsidR="00A5444F" w:rsidRPr="002E470F" w:rsidRDefault="00A5444F">
      <w:pPr>
        <w:pStyle w:val="ListParagraph"/>
        <w:numPr>
          <w:ilvl w:val="0"/>
          <w:numId w:val="62"/>
        </w:numPr>
        <w:jc w:val="both"/>
        <w:rPr>
          <w:rFonts w:ascii="Sakkal Majalla" w:hAnsi="Sakkal Majalla" w:cs="Sakkal Majalla"/>
          <w:sz w:val="34"/>
          <w:szCs w:val="34"/>
          <w:rtl/>
        </w:rPr>
      </w:pPr>
      <w:r w:rsidRPr="002E470F">
        <w:rPr>
          <w:rFonts w:ascii="Sakkal Majalla" w:hAnsi="Sakkal Majalla" w:cs="Sakkal Majalla"/>
          <w:sz w:val="34"/>
          <w:szCs w:val="34"/>
          <w:rtl/>
        </w:rPr>
        <w:t>توفير صناديق شكاوى مختومة للمستفيدين في مراحل التسليم والتدريب، يتولى المسؤول عن برامج التحويلات النقدية جمعها.</w:t>
      </w:r>
    </w:p>
    <w:p w:rsidR="00A5444F" w:rsidRPr="002E470F" w:rsidRDefault="00A5444F">
      <w:pPr>
        <w:pStyle w:val="ListParagraph"/>
        <w:numPr>
          <w:ilvl w:val="0"/>
          <w:numId w:val="62"/>
        </w:numPr>
        <w:jc w:val="both"/>
        <w:rPr>
          <w:rFonts w:ascii="Sakkal Majalla" w:hAnsi="Sakkal Majalla" w:cs="Sakkal Majalla"/>
          <w:sz w:val="34"/>
          <w:szCs w:val="34"/>
          <w:rtl/>
        </w:rPr>
      </w:pPr>
      <w:r w:rsidRPr="002E470F">
        <w:rPr>
          <w:rFonts w:ascii="Sakkal Majalla" w:hAnsi="Sakkal Majalla" w:cs="Sakkal Majalla"/>
          <w:sz w:val="34"/>
          <w:szCs w:val="34"/>
          <w:rtl/>
        </w:rPr>
        <w:t>لا تكون المفاتيح مرفقة بصناديق الشكاوى.</w:t>
      </w:r>
    </w:p>
    <w:p w:rsidR="00A5444F" w:rsidRPr="002E470F" w:rsidRDefault="00A5444F">
      <w:pPr>
        <w:pStyle w:val="ListParagraph"/>
        <w:numPr>
          <w:ilvl w:val="0"/>
          <w:numId w:val="62"/>
        </w:numPr>
        <w:jc w:val="both"/>
        <w:rPr>
          <w:rFonts w:ascii="Sakkal Majalla" w:hAnsi="Sakkal Majalla" w:cs="Sakkal Majalla"/>
          <w:sz w:val="34"/>
          <w:szCs w:val="34"/>
          <w:rtl/>
        </w:rPr>
      </w:pPr>
      <w:r w:rsidRPr="002E470F">
        <w:rPr>
          <w:rFonts w:ascii="Sakkal Majalla" w:hAnsi="Sakkal Majalla" w:cs="Sakkal Majalla"/>
          <w:sz w:val="34"/>
          <w:szCs w:val="34"/>
          <w:rtl/>
        </w:rPr>
        <w:t xml:space="preserve">يحيل الضابط المعني ببرنامج التحويلات النقدية البيانات بنسختها المطبوعة. وعند الاقتضاء، يقوم بمكالمة هاتفية مع المستفيد (إذا توفر الرقم) أو يرسل إليها بريدا الكترونياً. </w:t>
      </w:r>
    </w:p>
    <w:p w:rsidR="00A5444F" w:rsidRPr="002E470F" w:rsidRDefault="00A5444F">
      <w:pPr>
        <w:pStyle w:val="ListParagraph"/>
        <w:numPr>
          <w:ilvl w:val="0"/>
          <w:numId w:val="62"/>
        </w:numPr>
        <w:jc w:val="both"/>
        <w:rPr>
          <w:rFonts w:ascii="Sakkal Majalla" w:hAnsi="Sakkal Majalla" w:cs="Sakkal Majalla"/>
          <w:sz w:val="34"/>
          <w:szCs w:val="34"/>
          <w:rtl/>
        </w:rPr>
      </w:pPr>
      <w:r w:rsidRPr="002E470F">
        <w:rPr>
          <w:rFonts w:ascii="Sakkal Majalla" w:hAnsi="Sakkal Majalla" w:cs="Sakkal Majalla"/>
          <w:sz w:val="34"/>
          <w:szCs w:val="34"/>
          <w:rtl/>
        </w:rPr>
        <w:t>يجمع الضابط الشكاوى التي تلقاها بنسخة مطبوعة ويرفقها بنسخة ممسوحة ضوئياً للبريد الالكتروني الأساسي ويرسلها إلى المسؤول عن آلية تقديم الشكاوى والملاحظات.</w:t>
      </w:r>
    </w:p>
    <w:p w:rsidR="00A5444F" w:rsidRDefault="00A5444F">
      <w:pPr>
        <w:pStyle w:val="ListParagraph"/>
        <w:numPr>
          <w:ilvl w:val="0"/>
          <w:numId w:val="62"/>
        </w:numPr>
        <w:jc w:val="both"/>
        <w:rPr>
          <w:rFonts w:ascii="Sakkal Majalla" w:hAnsi="Sakkal Majalla" w:cs="Sakkal Majalla"/>
          <w:sz w:val="34"/>
          <w:szCs w:val="34"/>
        </w:rPr>
      </w:pPr>
      <w:r w:rsidRPr="002E470F">
        <w:rPr>
          <w:rFonts w:ascii="Sakkal Majalla" w:hAnsi="Sakkal Majalla" w:cs="Sakkal Majalla"/>
          <w:sz w:val="34"/>
          <w:szCs w:val="34"/>
          <w:rtl/>
        </w:rPr>
        <w:t>فور استلام الشكاوى، يدخلها المسؤول عن آلية تقديم الشكاوى والملاحظات في قاعدة البيانات. فيما يحتفظ بالشكاوى المقدم بنسخ مكتوبة في ملف مخصص لها، بعد وصمها برقم يتلاءم مع قاعدة البيانات. وتحفظ الشكاوى في مكان آمن للحفاظ على سريتها.</w:t>
      </w:r>
    </w:p>
    <w:p w:rsidR="00A5444F" w:rsidRPr="002E470F" w:rsidRDefault="00A5444F" w:rsidP="00A5444F">
      <w:pPr>
        <w:rPr>
          <w:rFonts w:ascii="Sakkal Majalla" w:hAnsi="Sakkal Majalla"/>
          <w:sz w:val="34"/>
          <w:rtl/>
        </w:rPr>
      </w:pPr>
    </w:p>
    <w:p w:rsidR="00A5444F" w:rsidRPr="002E470F" w:rsidRDefault="00A5444F" w:rsidP="00A5444F">
      <w:pPr>
        <w:pStyle w:val="ListParagraph"/>
        <w:tabs>
          <w:tab w:val="left" w:pos="2422"/>
        </w:tabs>
        <w:rPr>
          <w:rFonts w:ascii="Sakkal Majalla" w:hAnsi="Sakkal Majalla" w:cs="Sakkal Majalla"/>
          <w:sz w:val="34"/>
          <w:szCs w:val="34"/>
        </w:rPr>
      </w:pPr>
    </w:p>
    <w:p w:rsidR="00A5444F" w:rsidRDefault="00A5444F" w:rsidP="00A5444F">
      <w:pPr>
        <w:rPr>
          <w:rFonts w:ascii="Sakkal Majalla" w:hAnsi="Sakkal Majalla"/>
          <w:b/>
          <w:bCs/>
          <w:color w:val="C00000"/>
          <w:rtl/>
        </w:rPr>
      </w:pPr>
      <w:r>
        <w:rPr>
          <w:noProof/>
        </w:rPr>
        <w:lastRenderedPageBreak/>
        <mc:AlternateContent>
          <mc:Choice Requires="wpg">
            <w:drawing>
              <wp:inline distT="0" distB="0" distL="0" distR="0" wp14:anchorId="351878DA" wp14:editId="06E1091B">
                <wp:extent cx="2083435" cy="586740"/>
                <wp:effectExtent l="0" t="0" r="0" b="3810"/>
                <wp:docPr id="32277" name="مجموعة 32277"/>
                <wp:cNvGraphicFramePr/>
                <a:graphic xmlns:a="http://schemas.openxmlformats.org/drawingml/2006/main">
                  <a:graphicData uri="http://schemas.microsoft.com/office/word/2010/wordprocessingGroup">
                    <wpg:wgp>
                      <wpg:cNvGrpSpPr/>
                      <wpg:grpSpPr>
                        <a:xfrm>
                          <a:off x="0" y="0"/>
                          <a:ext cx="2083435" cy="586740"/>
                          <a:chOff x="0" y="0"/>
                          <a:chExt cx="2083435" cy="586740"/>
                        </a:xfrm>
                      </wpg:grpSpPr>
                      <pic:pic xmlns:pic="http://schemas.openxmlformats.org/drawingml/2006/picture">
                        <pic:nvPicPr>
                          <pic:cNvPr id="1851" name="Picture 1029"/>
                          <pic:cNvPicPr>
                            <a:picLocks noChangeAspect="1"/>
                          </pic:cNvPicPr>
                        </pic:nvPicPr>
                        <pic:blipFill>
                          <a:blip r:embed="rId41" cstate="print">
                            <a:duotone>
                              <a:prstClr val="black"/>
                              <a:schemeClr val="accent6">
                                <a:tint val="45000"/>
                                <a:satMod val="400000"/>
                              </a:schemeClr>
                            </a:duotone>
                          </a:blip>
                          <a:stretch>
                            <a:fillRect/>
                          </a:stretch>
                        </pic:blipFill>
                        <pic:spPr>
                          <a:xfrm>
                            <a:off x="0" y="0"/>
                            <a:ext cx="2083435" cy="586740"/>
                          </a:xfrm>
                          <a:prstGeom prst="rect">
                            <a:avLst/>
                          </a:prstGeom>
                        </pic:spPr>
                      </pic:pic>
                      <wps:wsp>
                        <wps:cNvPr id="1852" name="مربع نص 7656"/>
                        <wps:cNvSpPr txBox="1"/>
                        <wps:spPr>
                          <a:xfrm>
                            <a:off x="75235" y="109959"/>
                            <a:ext cx="1823012"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Default="00693FEF" w:rsidP="00A5444F">
                              <w:pPr>
                                <w:spacing w:line="360" w:lineRule="auto"/>
                                <w:ind w:left="-39"/>
                                <w:jc w:val="center"/>
                                <w:rPr>
                                  <w:rFonts w:ascii="Adobe Arabic" w:eastAsia="Calibri" w:hAnsi="Adobe Arabic" w:cs="Adobe Arabic"/>
                                  <w:color w:val="FFFFFF" w:themeColor="background1"/>
                                  <w:sz w:val="36"/>
                                  <w:szCs w:val="36"/>
                                </w:rPr>
                              </w:pPr>
                              <w:r>
                                <w:rPr>
                                  <w:rFonts w:ascii="Adobe Arabic" w:eastAsia="Calibri" w:hAnsi="Adobe Arabic" w:cs="Adobe Arabic" w:hint="cs"/>
                                  <w:color w:val="FFFFFF" w:themeColor="background1"/>
                                  <w:sz w:val="36"/>
                                  <w:szCs w:val="36"/>
                                  <w:rtl/>
                                </w:rPr>
                                <w:t>كيفية الرد؟</w:t>
                              </w:r>
                            </w:p>
                            <w:p w:rsidR="00693FEF" w:rsidRDefault="00693FEF" w:rsidP="00A5444F">
                              <w:pPr>
                                <w:rPr>
                                  <w:rFonts w:ascii="Adobe Arabic" w:hAnsi="Adobe Arabic" w:cs="Adobe Arabic"/>
                                  <w:b/>
                                  <w:bCs/>
                                  <w:color w:val="FFFFFF" w:themeColor="background1"/>
                                  <w:sz w:val="32"/>
                                  <w:szCs w:val="36"/>
                                  <w:rtl/>
                                </w:rPr>
                              </w:pPr>
                            </w:p>
                          </w:txbxContent>
                        </wps:txbx>
                        <wps:bodyPr rot="0" spcFirstLastPara="0"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مجموعة 32277" o:spid="_x0000_s2373" style="width:164.05pt;height:46.2pt;mso-position-horizontal-relative:char;mso-position-vertical-relative:line" coordsize="20834,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">
                <v:shape id="Picture 1029" o:spid="_x0000_s2374" type="#_x0000_t75" style="position:absolute;width:20834;height:58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n5x/CAAAA3QAAAA8AAABkcnMvZG93bnJldi54bWxET02LwjAQvQv+hzDC3jStoivVVMRF2JOg&#10;lfU6NGNb20xKk9X6783Cgrd5vM9Zb3rTiDt1rrKsIJ5EIIhzqysuFJyz/XgJwnlkjY1lUvAkB5t0&#10;OFhjou2Dj3Q/+UKEEHYJKii9bxMpXV6SQTexLXHgrrYz6APsCqk7fIRw08hpFC2kwYpDQ4kt7UrK&#10;69OvUfAzqz/7r+qmz1l9jKaaD5fngZT6GPXbFQhPvX+L/93fOsxfzmP4+yacINM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p+cfwgAAAN0AAAAPAAAAAAAAAAAAAAAAAJ8C&#10;AABkcnMvZG93bnJldi54bWxQSwUGAAAAAAQABAD3AAAAjgMAAAAA&#10;">
                  <v:imagedata r:id="rId42" o:title="" recolortarget="black"/>
                  <v:path arrowok="t"/>
                </v:shape>
                <v:shape id="مربع نص 7656" o:spid="_x0000_s2375" type="#_x0000_t202" style="position:absolute;left:752;top:1099;width:18230;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gbdMUA&#10;AADdAAAADwAAAGRycy9kb3ducmV2LnhtbERPTWvCQBC9F/oflin01mwMREJ0FQlIS2kP2lx6G7Nj&#10;EszOptltTPvrXUHwNo/3Ocv1ZDox0uBaywpmUQyCuLK65VpB+bV9yUA4j6yxs0wK/sjBevX4sMRc&#10;2zPvaNz7WoQQdjkqaLzvcyld1ZBBF9meOHBHOxj0AQ611AOeQ7jpZBLHc2mw5dDQYE9FQ9Vp/2sU&#10;vBfbT9wdEpP9d8Xrx3HT/5TfqVLPT9NmAcLT5O/im/tNh/lZmsD1m3CC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eBt0xQAAAN0AAAAPAAAAAAAAAAAAAAAAAJgCAABkcnMv&#10;ZG93bnJldi54bWxQSwUGAAAAAAQABAD1AAAAigMAAAAA&#10;" filled="f" stroked="f" strokeweight=".5pt">
                  <v:textbox>
                    <w:txbxContent>
                      <w:p w:rsidR="00693FEF" w:rsidRDefault="00693FEF" w:rsidP="00A5444F">
                        <w:pPr>
                          <w:spacing w:line="360" w:lineRule="auto"/>
                          <w:ind w:left="-39"/>
                          <w:jc w:val="center"/>
                          <w:rPr>
                            <w:rFonts w:ascii="Adobe Arabic" w:eastAsia="Calibri" w:hAnsi="Adobe Arabic" w:cs="Adobe Arabic"/>
                            <w:color w:val="FFFFFF" w:themeColor="background1"/>
                            <w:sz w:val="36"/>
                            <w:szCs w:val="36"/>
                          </w:rPr>
                        </w:pPr>
                        <w:r>
                          <w:rPr>
                            <w:rFonts w:ascii="Adobe Arabic" w:eastAsia="Calibri" w:hAnsi="Adobe Arabic" w:cs="Adobe Arabic" w:hint="cs"/>
                            <w:color w:val="FFFFFF" w:themeColor="background1"/>
                            <w:sz w:val="36"/>
                            <w:szCs w:val="36"/>
                            <w:rtl/>
                          </w:rPr>
                          <w:t>كيفية الرد؟</w:t>
                        </w:r>
                      </w:p>
                      <w:p w:rsidR="00693FEF" w:rsidRDefault="00693FEF" w:rsidP="00A5444F">
                        <w:pPr>
                          <w:rPr>
                            <w:rFonts w:ascii="Adobe Arabic" w:hAnsi="Adobe Arabic" w:cs="Adobe Arabic"/>
                            <w:b/>
                            <w:bCs/>
                            <w:color w:val="FFFFFF" w:themeColor="background1"/>
                            <w:sz w:val="32"/>
                            <w:szCs w:val="36"/>
                            <w:rtl/>
                          </w:rPr>
                        </w:pPr>
                      </w:p>
                    </w:txbxContent>
                  </v:textbox>
                </v:shape>
                <w10:wrap anchorx="page"/>
                <w10:anchorlock/>
              </v:group>
            </w:pict>
          </mc:Fallback>
        </mc:AlternateContent>
      </w:r>
    </w:p>
    <w:p w:rsidR="00A5444F" w:rsidRPr="002E470F" w:rsidRDefault="00693FEF" w:rsidP="00A5444F">
      <w:pPr>
        <w:rPr>
          <w:rFonts w:cstheme="minorBidi"/>
          <w:b/>
          <w:bCs/>
          <w:color w:val="auto"/>
        </w:rPr>
      </w:pPr>
      <w:hyperlink r:id="rId111" w:history="1">
        <w:r w:rsidR="00A5444F" w:rsidRPr="00693FEF">
          <w:rPr>
            <w:rStyle w:val="Hyperlink"/>
            <w:b/>
            <w:bCs/>
            <w:rtl/>
          </w:rPr>
          <w:t>يجب أن يتلقى المستفيد الرد على الشكل التالي:</w:t>
        </w:r>
      </w:hyperlink>
    </w:p>
    <w:p w:rsidR="00A5444F" w:rsidRPr="002E470F" w:rsidRDefault="00A5444F">
      <w:pPr>
        <w:pStyle w:val="ListParagraph"/>
        <w:numPr>
          <w:ilvl w:val="0"/>
          <w:numId w:val="63"/>
        </w:numPr>
        <w:jc w:val="both"/>
        <w:rPr>
          <w:rFonts w:ascii="Sakkal Majalla" w:hAnsi="Sakkal Majalla" w:cs="Sakkal Majalla"/>
          <w:color w:val="002060"/>
          <w:sz w:val="34"/>
          <w:szCs w:val="34"/>
          <w:rtl/>
        </w:rPr>
      </w:pPr>
      <w:r w:rsidRPr="002E470F">
        <w:rPr>
          <w:rFonts w:ascii="Sakkal Majalla" w:hAnsi="Sakkal Majalla" w:cs="Sakkal Majalla"/>
          <w:color w:val="002060"/>
          <w:sz w:val="34"/>
          <w:szCs w:val="34"/>
          <w:rtl/>
        </w:rPr>
        <w:t>بشكل عام، يتلقى المستفيد رداً شخصياً على شكواه من قبل المسؤول عن الآلية أو ضابط المشروع.</w:t>
      </w:r>
    </w:p>
    <w:p w:rsidR="00A5444F" w:rsidRPr="002E470F" w:rsidRDefault="00A5444F">
      <w:pPr>
        <w:pStyle w:val="ListParagraph"/>
        <w:numPr>
          <w:ilvl w:val="0"/>
          <w:numId w:val="63"/>
        </w:numPr>
        <w:jc w:val="both"/>
        <w:rPr>
          <w:rFonts w:ascii="Sakkal Majalla" w:hAnsi="Sakkal Majalla" w:cs="Sakkal Majalla"/>
          <w:color w:val="002060"/>
          <w:sz w:val="34"/>
          <w:szCs w:val="34"/>
          <w:rtl/>
        </w:rPr>
      </w:pPr>
      <w:r w:rsidRPr="002E470F">
        <w:rPr>
          <w:rFonts w:ascii="Sakkal Majalla" w:hAnsi="Sakkal Majalla" w:cs="Sakkal Majalla"/>
          <w:color w:val="002060"/>
          <w:sz w:val="34"/>
          <w:szCs w:val="34"/>
          <w:rtl/>
        </w:rPr>
        <w:t>يتلقى المستفيد رداً شخصياً على شكواه من قبل المدير المختص، أو اللجنة المعنية بآلية تقديم الشكاوى والملاحظات عند الاقتضاء.</w:t>
      </w:r>
    </w:p>
    <w:p w:rsidR="00A5444F" w:rsidRPr="002E470F" w:rsidRDefault="00A5444F">
      <w:pPr>
        <w:pStyle w:val="ListParagraph"/>
        <w:numPr>
          <w:ilvl w:val="0"/>
          <w:numId w:val="63"/>
        </w:numPr>
        <w:jc w:val="both"/>
        <w:rPr>
          <w:rFonts w:ascii="Sakkal Majalla" w:hAnsi="Sakkal Majalla" w:cs="Sakkal Majalla"/>
          <w:color w:val="002060"/>
          <w:sz w:val="34"/>
          <w:szCs w:val="34"/>
          <w:rtl/>
        </w:rPr>
      </w:pPr>
      <w:r w:rsidRPr="002E470F">
        <w:rPr>
          <w:rFonts w:ascii="Sakkal Majalla" w:hAnsi="Sakkal Majalla" w:cs="Sakkal Majalla"/>
          <w:color w:val="002060"/>
          <w:sz w:val="34"/>
          <w:szCs w:val="34"/>
          <w:rtl/>
        </w:rPr>
        <w:t>يتلقى المستفيد رداً عبر الهاتف، لاسيما عندما تكون الشكوى قد تم تلقيها عبر الهاتف: أو عبر البريد الإلكتروني في حال تم تلقي الشكوى عبر البريد الالكتروني ايضاً ولم يذكر مقدم الشكوى في رسالته رقم الهاتف.</w:t>
      </w:r>
    </w:p>
    <w:p w:rsidR="00A5444F" w:rsidRDefault="00A5444F">
      <w:pPr>
        <w:pStyle w:val="ListParagraph"/>
        <w:numPr>
          <w:ilvl w:val="0"/>
          <w:numId w:val="63"/>
        </w:numPr>
        <w:jc w:val="both"/>
        <w:rPr>
          <w:rFonts w:ascii="Sakkal Majalla" w:hAnsi="Sakkal Majalla" w:cs="Sakkal Majalla"/>
          <w:color w:val="002060"/>
          <w:sz w:val="34"/>
          <w:szCs w:val="34"/>
        </w:rPr>
      </w:pPr>
      <w:r w:rsidRPr="002E470F">
        <w:rPr>
          <w:rFonts w:ascii="Sakkal Majalla" w:hAnsi="Sakkal Majalla" w:cs="Sakkal Majalla"/>
          <w:color w:val="002060"/>
          <w:sz w:val="34"/>
          <w:szCs w:val="34"/>
          <w:rtl/>
        </w:rPr>
        <w:t>يرد على الشكوى بشكل جماعي، عبر وسائل التواصل الجماعية (اجتماعات مجتمعية، منشورات، واعلانات) أو عبر نشاطات فورية لحل سبب الشكوى تكون واضحة للمجتمع. ويتم اللجوء إلى الرد الجماعي في حال تم تلقي الشكوى نفسها من عدة أفراد.</w:t>
      </w:r>
    </w:p>
    <w:p w:rsidR="00A5444F" w:rsidRDefault="00A5444F" w:rsidP="00A5444F">
      <w:pPr>
        <w:rPr>
          <w:rFonts w:ascii="Sakkal Majalla" w:hAnsi="Sakkal Majalla"/>
          <w:color w:val="002060"/>
          <w:sz w:val="34"/>
          <w:rtl/>
        </w:rPr>
      </w:pPr>
      <w:r>
        <w:rPr>
          <w:noProof/>
          <w:rtl/>
        </w:rPr>
        <mc:AlternateContent>
          <mc:Choice Requires="wpg">
            <w:drawing>
              <wp:inline distT="0" distB="0" distL="0" distR="0" wp14:anchorId="02271659" wp14:editId="1B55414E">
                <wp:extent cx="5731510" cy="453323"/>
                <wp:effectExtent l="0" t="0" r="2540" b="61595"/>
                <wp:docPr id="32278" name="Group 1119"/>
                <wp:cNvGraphicFramePr/>
                <a:graphic xmlns:a="http://schemas.openxmlformats.org/drawingml/2006/main">
                  <a:graphicData uri="http://schemas.microsoft.com/office/word/2010/wordprocessingGroup">
                    <wpg:wgp>
                      <wpg:cNvGrpSpPr/>
                      <wpg:grpSpPr>
                        <a:xfrm>
                          <a:off x="0" y="0"/>
                          <a:ext cx="5731510" cy="453323"/>
                          <a:chOff x="0" y="0"/>
                          <a:chExt cx="6131342" cy="505460"/>
                        </a:xfrm>
                      </wpg:grpSpPr>
                      <wpg:grpSp>
                        <wpg:cNvPr id="32279" name="Group 1120"/>
                        <wpg:cNvGrpSpPr/>
                        <wpg:grpSpPr>
                          <a:xfrm>
                            <a:off x="0" y="0"/>
                            <a:ext cx="6131342" cy="505460"/>
                            <a:chOff x="0" y="0"/>
                            <a:chExt cx="6131975" cy="505879"/>
                          </a:xfrm>
                        </wpg:grpSpPr>
                        <wpg:grpSp>
                          <wpg:cNvPr id="32280" name="Group 1121"/>
                          <wpg:cNvGrpSpPr/>
                          <wpg:grpSpPr>
                            <a:xfrm>
                              <a:off x="2846552" y="0"/>
                              <a:ext cx="3285423" cy="505839"/>
                              <a:chOff x="1300795" y="0"/>
                              <a:chExt cx="4793086" cy="711023"/>
                            </a:xfrm>
                          </wpg:grpSpPr>
                          <wps:wsp>
                            <wps:cNvPr id="32281"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1300795" y="0"/>
                                <a:ext cx="4793086"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F3161D" w:rsidRDefault="00693FEF"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w:t>
                                  </w:r>
                                  <w:r w:rsidRPr="00F3161D">
                                    <w:rPr>
                                      <w:rFonts w:ascii="Adobe Arabic" w:hAnsi="Adobe Arabic" w:cs="Adobe Arabic"/>
                                      <w:b/>
                                      <w:bCs/>
                                      <w:color w:val="FFFFFF" w:themeColor="background1"/>
                                      <w:sz w:val="36"/>
                                      <w:szCs w:val="36"/>
                                      <w:rtl/>
                                    </w:rPr>
                                    <w:t>أسباب الحكم على الخدمة بأنها فاشلة:</w:t>
                                  </w:r>
                                </w:p>
                              </w:txbxContent>
                            </wps:txbx>
                            <wps:bodyPr tIns="36000" bIns="36000" rtlCol="0" anchor="ctr"/>
                          </wps:wsp>
                          <wps:wsp>
                            <wps:cNvPr id="32282"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283"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2284" name="Google Shape;200;p17"/>
                        <wpg:cNvGrpSpPr/>
                        <wpg:grpSpPr>
                          <a:xfrm>
                            <a:off x="5716078" y="117534"/>
                            <a:ext cx="224378" cy="267181"/>
                            <a:chOff x="0" y="0"/>
                            <a:chExt cx="273780" cy="327013"/>
                          </a:xfrm>
                          <a:solidFill>
                            <a:schemeClr val="bg1"/>
                          </a:solidFill>
                        </wpg:grpSpPr>
                        <wps:wsp>
                          <wps:cNvPr id="3228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228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228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824" name="Google Shape;204;p17"/>
                          <wpg:cNvGrpSpPr/>
                          <wpg:grpSpPr>
                            <a:xfrm>
                              <a:off x="0" y="0"/>
                              <a:ext cx="273780" cy="105078"/>
                              <a:chOff x="0" y="0"/>
                              <a:chExt cx="273780" cy="105078"/>
                            </a:xfrm>
                            <a:grpFill/>
                          </wpg:grpSpPr>
                          <wps:wsp>
                            <wps:cNvPr id="1825"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826"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827"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828"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829"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376" style="width:451.3pt;height:35.7pt;mso-position-horizontal-relative:char;mso-position-vertical-relative:line" coordsize="6131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">
                <v:group id="Group 1120" o:spid="_x0000_s2377" style="position:absolute;width:61313;height:5054" coordsize="6131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bhx3HIAAAA&#10;3gAAAA8AAAAAAAAAAAAAAAAAqgIAAGRycy9kb3ducmV2LnhtbFBLBQYAAAAABAAEAPoAAACfAwAA&#10;AAA=&#10;">
                  <v:group id="Group 1121" o:spid="_x0000_s2378" style="position:absolute;left:28465;width:32854;height:5058" coordorigin="13007" coordsize="47930,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g4ey8QAAADeAAAA&#10;DwAAAAAAAAAAAAAAAACqAgAAZHJzL2Rvd25yZXYueG1sUEsFBgAAAAAEAAQA+gAAAJsDAAAAAA==&#10;">
                    <v:roundrect id="Rectangle: Rounded Corners 55" o:spid="_x0000_s2379" style="position:absolute;left:13007;width:47931;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8k/sQA&#10;AADeAAAADwAAAGRycy9kb3ducmV2LnhtbESPT4vCMBTE74LfITzBm6ZWXErXtCz+AY9q9eDt0bxt&#10;yzYvpYlav71ZWNjjMDO/Ydb5YFrxoN41lhUs5hEI4tLqhisFl2I/S0A4j6yxtUwKXuQgz8ajNaba&#10;PvlEj7OvRICwS1FB7X2XSunKmgy6ue2Ig/dte4M+yL6SusdngJtWxlH0IQ02HBZq7GhTU/lzvhsF&#10;0WG7K/gW01Un/kQrLI7JtlBqOhm+PkF4Gvx/+K990AqWcZws4PdOuAIye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vJP7EAAAA3gAAAA8AAAAAAAAAAAAAAAAAmAIAAGRycy9k&#10;b3ducmV2LnhtbFBLBQYAAAAABAAEAPUAAACJAwAAAAA=&#10;" fillcolor="#0070c0" stroked="f" strokeweight="1pt">
                      <v:stroke joinstyle="miter"/>
                      <v:textbox inset=",1mm,,1mm">
                        <w:txbxContent>
                          <w:p w:rsidR="00693FEF" w:rsidRPr="00F3161D" w:rsidRDefault="00693FEF"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w:t>
                            </w:r>
                            <w:r w:rsidRPr="00F3161D">
                              <w:rPr>
                                <w:rFonts w:ascii="Adobe Arabic" w:hAnsi="Adobe Arabic" w:cs="Adobe Arabic"/>
                                <w:b/>
                                <w:bCs/>
                                <w:color w:val="FFFFFF" w:themeColor="background1"/>
                                <w:sz w:val="36"/>
                                <w:szCs w:val="36"/>
                                <w:rtl/>
                              </w:rPr>
                              <w:t>أسباب الحكم على الخدمة بأنها فاشلة:</w:t>
                            </w:r>
                          </w:p>
                        </w:txbxContent>
                      </v:textbox>
                    </v:roundrect>
                    <v:oval id="Oval 61" o:spid="_x0000_s2380"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E4O8UA&#10;AADeAAAADwAAAGRycy9kb3ducmV2LnhtbESP0UoDMRRE3wX/IVzBN5t1hVLWpkWUgtSCdNcPuGyu&#10;m8XkJiRpu/XrTUHo4zAzZ5jlenJWHCmm0bOCx1kFgrj3euRBwVe3eViASBlZo/VMCs6UYL26vVli&#10;o/2J93Rs8yAKhFODCkzOoZEy9YYcppkPxMX79tFhLjIOUkc8Fbizsq6quXQ4clkwGOjVUP/THpyC&#10;bRVMiruP3/NOtp/dW7DbHK1S93fTyzOITFO+hv/b71rBU10varjcKV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Tg7xQAAAN4AAAAPAAAAAAAAAAAAAAAAAJgCAABkcnMv&#10;ZG93bnJldi54bWxQSwUGAAAAAAQABAD1AAAAigMAAAAA&#10;" fillcolor="#272727 [2749]" stroked="f" strokeweight="1pt">
                      <v:stroke joinstyle="miter"/>
                      <v:shadow on="t" color="black" opacity="26214f" origin=",-.5" offset="0,3pt"/>
                    </v:oval>
                  </v:group>
                  <v:rect id="Rectangle 1124" o:spid="_x0000_s2381"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414MgA&#10;AADeAAAADwAAAGRycy9kb3ducmV2LnhtbESPQWsCMRSE74X+h/AKvZSadS0iq1FUqPVgW6oiHh+b&#10;5+7q5mVJoq7/vhEKPQ4z8w0zmrSmFhdyvrKsoNtJQBDnVldcKNhu3l8HIHxA1lhbJgU38jAZPz6M&#10;MNP2yj90WYdCRAj7DBWUITSZlD4vyaDv2IY4egfrDIYoXSG1w2uEm1qmSdKXBiuOCyU2NC8pP63P&#10;RsF+u/l8m7nv4/6wWO369os+fPGi1PNTOx2CCNSG//Bfe6kV9NJ00IP7nXgF5Pg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rjXgyAAAAN4AAAAPAAAAAAAAAAAAAAAAAJgCAABk&#10;cnMvZG93bnJldi54bWxQSwUGAAAAAAQABAD1AAAAjQMAAAAA&#10;" fillcolor="#0070c0" stroked="f" strokeweight="1pt"/>
                </v:group>
                <v:group id="Google Shape;200;p17" o:spid="_x0000_s2382"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TUYyMcAAADe&#10;AAAADwAAAAAAAAAAAAAAAACqAgAAZHJzL2Rvd25yZXYueG1sUEsFBgAAAAAEAAQA+gAAAJ4DAAAA&#10;AA==&#10;">
                  <v:shape id="Google Shape;201;p17" o:spid="_x0000_s2383"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PwxccA&#10;AADeAAAADwAAAGRycy9kb3ducmV2LnhtbESPQWvCQBSE7wX/w/KE3urGlGqMriKFgvQgNIpeH9ln&#10;Es2+TbOrSf+9WxA8DjPzDbNY9aYWN2pdZVnBeBSBIM6trrhQsN99vSUgnEfWWFsmBX/kYLUcvCww&#10;1bbjH7plvhABwi5FBaX3TSqly0sy6Ea2IQ7eybYGfZBtIXWLXYCbWsZRNJEGKw4LJTb0WVJ+ya5G&#10;wfaa+I0+/Cbf0+Nhcp512X6XV0q9Dvv1HISn3j/Dj/ZGK3iP4+QD/u+EK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D8MXHAAAA3gAAAA8AAAAAAAAAAAAAAAAAmAIAAGRy&#10;cy9kb3ducmV2LnhtbFBLBQYAAAAABAAEAPUAAACM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384"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AdhsYA&#10;AADeAAAADwAAAGRycy9kb3ducmV2LnhtbESPQWvCQBSE7wX/w/KEXkQ3jVQkuopIhaIUMQpeH9ln&#10;Nph9G7Krpv++Kwg9DjPzDTNfdrYWd2p95VjBxygBQVw4XXGp4HTcDKcgfEDWWDsmBb/kYbnovc0x&#10;0+7BB7rnoRQRwj5DBSaEJpPSF4Ys+pFriKN3ca3FEGVbSt3iI8JtLdMkmUiLFccFgw2tDRXX/GYV&#10;1Mf9z+5r8JmfB5inY2+21125Veq9361mIAJ14T/8an9rBeM0nU7geSde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AdhsYAAADeAAAADwAAAAAAAAAAAAAAAACYAgAAZHJz&#10;L2Rvd25yZXYueG1sUEsFBgAAAAAEAAQA9QAAAIsDAAAAAA==&#10;" path="m2643,1l417,1c191,1,,143,,370,,608,191,751,417,751r2214,c2870,751,3060,608,3060,370,3060,143,2870,1,2643,1xe" filled="f" strokecolor="white [3212]">
                    <v:path arrowok="t" o:extrusionok="f"/>
                  </v:shape>
                  <v:shape id="Google Shape;203;p17" o:spid="_x0000_s2385"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aZ2MYA&#10;AADeAAAADwAAAGRycy9kb3ducmV2LnhtbESPQWvCQBSE7wX/w/IKvdWNiVSJriKipdBTYwR7e80+&#10;s6HZtyG71fjvu4WCx2Hmm2GW68G24kK9bxwrmIwTEMSV0w3XCsrD/nkOwgdkja1jUnAjD+vV6GGJ&#10;uXZX/qBLEWoRS9jnqMCE0OVS+sqQRT92HXH0zq63GKLsa6l7vMZy28o0SV6kxYbjgsGOtoaq7+LH&#10;Ksj8yXxmr/svXad8et+Vx6yYTpR6ehw2CxCBhnAP/9NvOnJpOp/B3514Be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aZ2MYAAADeAAAADwAAAAAAAAAAAAAAAACYAgAAZHJz&#10;L2Rvd25yZXYueG1sUEsFBgAAAAAEAAQA9QAAAIsDAAAAAA==&#10;" path="m1976,l417,c191,,,131,,369,,596,191,739,417,739r1559,c2203,739,2393,596,2393,369,2393,131,2203,,1976,xe" filled="f" strokecolor="white [3212]">
                    <v:path arrowok="t" o:extrusionok="f"/>
                  </v:shape>
                  <v:group id="Google Shape;204;p17" o:spid="_x0000_s2386"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M8MAAADdAAAADwAAAGRycy9kb3ducmV2LnhtbERPS4vCMBC+C/sfwizs&#10;TdO6KlKNIrK7eBDBB4i3oRnbYjMpTbat/94Igrf5+J4zX3amFA3VrrCsIB5EIIhTqwvOFJyOv/0p&#10;COeRNZaWScGdHCwXH705Jtq2vKfm4DMRQtglqCD3vkqkdGlOBt3AVsSBu9raoA+wzqSusQ3hppTD&#10;KJpIgwWHhhwrWueU3g7/RsFfi+3qO/5ptrfr+n45jnfnbUxKfX12qxkIT51/i1/ujQ7zp8MR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CmozwwAAAN0AAAAP&#10;AAAAAAAAAAAAAAAAAKoCAABkcnMvZG93bnJldi54bWxQSwUGAAAAAAQABAD6AAAAmgMAAAAA&#10;">
                    <v:shape id="Google Shape;205;p17" o:spid="_x0000_s2387"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9ancMA&#10;AADdAAAADwAAAGRycy9kb3ducmV2LnhtbERPTWvCQBC9C/0PyxS8iG6qtqapq5RCoUdN9T5mxySa&#10;nQ27a4z/visIvc3jfc5y3ZtGdOR8bVnByyQBQVxYXXOpYPf7PU5B+ICssbFMCm7kYb16Giwx0/bK&#10;W+ryUIoYwj5DBVUIbSalLyoy6Ce2JY7c0TqDIUJXSu3wGsNNI6dJ8iYN1hwbKmzpq6LinF+MgtOi&#10;T91ou3k/zPJ0Py93XRvkUanhc//5ASJQH/7FD/ePjvPT6Svcv4kn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9ancMAAADdAAAADwAAAAAAAAAAAAAAAACYAgAAZHJzL2Rv&#10;d25yZXYueG1sUEsFBgAAAAAEAAQA9QAAAIgDAAAAAA==&#10;" path="m227,1501v107,,226,-72,226,-167l453,167c453,84,322,1,227,1,144,1,1,84,1,167r,1167c1,1429,144,1501,227,1501xe" filled="f" stroked="f">
                      <v:path arrowok="t" o:extrusionok="f"/>
                    </v:shape>
                    <v:shape id="Google Shape;206;p17" o:spid="_x0000_s2388"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cLpsIA&#10;AADdAAAADwAAAGRycy9kb3ducmV2LnhtbERPPW/CMBDdkfofrKvUDRwyIJRiEGnVCkZSho7X+JqE&#10;xufIvkL67zESUrd7ep+32oyuV2cKsfNsYD7LQBHX3nbcGDh+vE2XoKIgW+w9k4E/irBZP0xWWFh/&#10;4QOdK2lUCuFYoIFWZCi0jnVLDuPMD8SJ+/bBoSQYGm0DXlK463WeZQvtsOPU0OJALy3VP9WvM1BW&#10;ebn/xP08yCm+7lwp7v3LGvP0OG6fQQmN8i++u3c2zV/mC7h9k07Q6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1wum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2389"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q/SMMA&#10;AADdAAAADwAAAGRycy9kb3ducmV2LnhtbERP24rCMBB9X/Afwgi+ram6qFSjiBcQ92HZ6geMzdgW&#10;m0ltomb/3iws7NscznXmy2Bq8aDWVZYVDPoJCOLc6ooLBafj7n0KwnlkjbVlUvBDDpaLztscU22f&#10;/E2PzBcihrBLUUHpfZNK6fKSDLq+bYgjd7GtQR9hW0jd4jOGm1oOk2QsDVYcG0psaF1Sfs3uRgF9&#10;2u25DtnHhsfrcPzaHOzodFOq1w2rGQhPwf+L/9x7HedPhxP4/SaeIB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q/SMMAAADd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2390"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Er9sUA&#10;AADdAAAADwAAAGRycy9kb3ducmV2LnhtbESPzW4CMQyE70h9h8iVuCBIoBKg7QZUdVVEj/w8gLvx&#10;/rQbZ7VJYfv29aFSb7ZmPPM534++UzcaYhvYwnJhQBGXwbVcW7he3uZbUDEhO+wCk4UfirDfPUxy&#10;zFy484lu51QrCeGYoYUmpT7TOpYNeYyL0BOLVoXBY5J1qLUb8C7hvtMrY9baY8vS0GBPrw2VX+dv&#10;b+GD9FOisirM5tgV5n1ZzC6HT2unj+PLM6hEY/o3/10fneBvV4Ir38gIe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USv2xQAAAN0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2391"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EgB8UA&#10;AADdAAAADwAAAGRycy9kb3ducmV2LnhtbERPTWvCQBC9C/0PyxS8FN3Eg6TRVdqCICJI06I5TrPT&#10;JDQ7G7Krif76bqHgbR7vc5brwTTiQp2rLSuIpxEI4sLqmksFnx+bSQLCeWSNjWVScCUH69XDaImp&#10;tj2/0yXzpQgh7FJUUHnfplK6oiKDbmpb4sB9286gD7Arpe6wD+GmkbMomkuDNYeGClt6q6j4yc5G&#10;wYHkrT/4r9d8d7wm+yyJT/lTrNT4cXhZgPA0+Lv4373VYX4ye4a/b8IJ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4SAH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Default="00A5444F" w:rsidP="00A5444F">
      <w:pPr>
        <w:rPr>
          <w:rFonts w:cstheme="minorBidi"/>
          <w:color w:val="auto"/>
        </w:rPr>
      </w:pPr>
      <w:r w:rsidRPr="00F3161D">
        <w:rPr>
          <w:b/>
          <w:bCs/>
          <w:rtl/>
        </w:rPr>
        <w:t>من الأسباب التي من شأنَّها خلق عدم الرضا من العميل عن الخدمة أو المنتج هي</w:t>
      </w:r>
      <w:r>
        <w:rPr>
          <w:rtl/>
        </w:rPr>
        <w:t>: </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سوء الم</w:t>
      </w:r>
      <w:r>
        <w:rPr>
          <w:rFonts w:ascii="Sakkal Majalla" w:hAnsi="Sakkal Majalla" w:cs="Sakkal Majalla"/>
          <w:sz w:val="34"/>
          <w:szCs w:val="34"/>
          <w:rtl/>
        </w:rPr>
        <w:t xml:space="preserve">ُعاملة المُقدمة من الموظف وعدم </w:t>
      </w:r>
      <w:r>
        <w:rPr>
          <w:rFonts w:ascii="Sakkal Majalla" w:hAnsi="Sakkal Majalla" w:cs="Sakkal Majalla" w:hint="cs"/>
          <w:sz w:val="34"/>
          <w:szCs w:val="34"/>
          <w:rtl/>
        </w:rPr>
        <w:t>ا</w:t>
      </w:r>
      <w:r w:rsidRPr="00F3161D">
        <w:rPr>
          <w:rFonts w:ascii="Sakkal Majalla" w:hAnsi="Sakkal Majalla" w:cs="Sakkal Majalla"/>
          <w:sz w:val="34"/>
          <w:szCs w:val="34"/>
          <w:rtl/>
        </w:rPr>
        <w:t>حترام العميل. </w:t>
      </w:r>
    </w:p>
    <w:p w:rsidR="00A5444F" w:rsidRPr="00F3161D" w:rsidRDefault="00A5444F">
      <w:pPr>
        <w:pStyle w:val="ListParagraph"/>
        <w:numPr>
          <w:ilvl w:val="0"/>
          <w:numId w:val="64"/>
        </w:numPr>
        <w:rPr>
          <w:rFonts w:ascii="Sakkal Majalla" w:hAnsi="Sakkal Majalla" w:cs="Sakkal Majalla"/>
          <w:sz w:val="34"/>
          <w:szCs w:val="34"/>
          <w:rtl/>
        </w:rPr>
      </w:pPr>
      <w:r>
        <w:rPr>
          <w:rFonts w:ascii="Sakkal Majalla" w:hAnsi="Sakkal Majalla" w:cs="Sakkal Majalla"/>
          <w:noProof/>
          <w:sz w:val="34"/>
          <w:szCs w:val="34"/>
          <w:rtl/>
        </w:rPr>
        <w:drawing>
          <wp:anchor distT="0" distB="0" distL="114300" distR="114300" simplePos="0" relativeHeight="252328960" behindDoc="0" locked="0" layoutInCell="1" allowOverlap="1" wp14:anchorId="44617ED8" wp14:editId="6B4BF0E5">
            <wp:simplePos x="0" y="0"/>
            <wp:positionH relativeFrom="margin">
              <wp:posOffset>148590</wp:posOffset>
            </wp:positionH>
            <wp:positionV relativeFrom="paragraph">
              <wp:posOffset>142568</wp:posOffset>
            </wp:positionV>
            <wp:extent cx="2263140" cy="2263140"/>
            <wp:effectExtent l="0" t="0" r="3810" b="0"/>
            <wp:wrapSquare wrapText="bothSides"/>
            <wp:docPr id="1830" name="صورة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 name="Prototyping process-bro (1).pn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2263140" cy="2263140"/>
                    </a:xfrm>
                    <a:prstGeom prst="rect">
                      <a:avLst/>
                    </a:prstGeom>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sz w:val="34"/>
          <w:szCs w:val="34"/>
          <w:rtl/>
        </w:rPr>
        <w:t>إهمال ال</w:t>
      </w:r>
      <w:r>
        <w:rPr>
          <w:rFonts w:ascii="Sakkal Majalla" w:hAnsi="Sakkal Majalla" w:cs="Sakkal Majalla" w:hint="cs"/>
          <w:sz w:val="34"/>
          <w:szCs w:val="34"/>
          <w:rtl/>
        </w:rPr>
        <w:t>ا</w:t>
      </w:r>
      <w:r w:rsidRPr="00F3161D">
        <w:rPr>
          <w:rFonts w:ascii="Sakkal Majalla" w:hAnsi="Sakkal Majalla" w:cs="Sakkal Majalla"/>
          <w:sz w:val="34"/>
          <w:szCs w:val="34"/>
          <w:rtl/>
        </w:rPr>
        <w:t>ستماع إلى العميل وعدم المحاولة من أجل معرفة احتياجاته. </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عدم المصداقية في سعر المنتج المُقدم للزبون حيث يختلف سعر المنتج من مكان إلى أخر. </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التأخير في تسليم المنتجات. </w:t>
      </w:r>
    </w:p>
    <w:p w:rsidR="00A5444F" w:rsidRPr="00F3161D" w:rsidRDefault="00A5444F">
      <w:pPr>
        <w:pStyle w:val="ListParagraph"/>
        <w:pageBreakBefore/>
        <w:numPr>
          <w:ilvl w:val="0"/>
          <w:numId w:val="64"/>
        </w:numPr>
        <w:ind w:left="714" w:hanging="357"/>
        <w:rPr>
          <w:rFonts w:ascii="Sakkal Majalla" w:hAnsi="Sakkal Majalla" w:cs="Sakkal Majalla"/>
          <w:sz w:val="34"/>
          <w:szCs w:val="34"/>
          <w:rtl/>
        </w:rPr>
      </w:pPr>
      <w:r w:rsidRPr="00F3161D">
        <w:rPr>
          <w:rFonts w:ascii="Sakkal Majalla" w:hAnsi="Sakkal Majalla" w:cs="Sakkal Majalla"/>
          <w:sz w:val="34"/>
          <w:szCs w:val="34"/>
          <w:rtl/>
        </w:rPr>
        <w:lastRenderedPageBreak/>
        <w:t>وجود خطأ في الفاتورة التي تخص المنتج. </w:t>
      </w:r>
    </w:p>
    <w:p w:rsidR="00A5444F" w:rsidRPr="00F3161D" w:rsidRDefault="00A5444F">
      <w:pPr>
        <w:pStyle w:val="ListParagraph"/>
        <w:numPr>
          <w:ilvl w:val="0"/>
          <w:numId w:val="64"/>
        </w:numPr>
        <w:rPr>
          <w:rFonts w:ascii="Sakkal Majalla" w:hAnsi="Sakkal Majalla" w:cs="Sakkal Majalla"/>
          <w:sz w:val="34"/>
          <w:szCs w:val="34"/>
          <w:rtl/>
        </w:rPr>
      </w:pPr>
      <w:r>
        <w:rPr>
          <w:rFonts w:ascii="Sakkal Majalla" w:hAnsi="Sakkal Majalla" w:cs="Sakkal Majalla"/>
          <w:sz w:val="34"/>
          <w:szCs w:val="34"/>
          <w:rtl/>
        </w:rPr>
        <w:t xml:space="preserve">المنتج لا يلبي </w:t>
      </w:r>
      <w:r>
        <w:rPr>
          <w:rFonts w:ascii="Sakkal Majalla" w:hAnsi="Sakkal Majalla" w:cs="Sakkal Majalla" w:hint="cs"/>
          <w:sz w:val="34"/>
          <w:szCs w:val="34"/>
          <w:rtl/>
        </w:rPr>
        <w:t>ا</w:t>
      </w:r>
      <w:r w:rsidRPr="00F3161D">
        <w:rPr>
          <w:rFonts w:ascii="Sakkal Majalla" w:hAnsi="Sakkal Majalla" w:cs="Sakkal Majalla"/>
          <w:sz w:val="34"/>
          <w:szCs w:val="34"/>
          <w:rtl/>
        </w:rPr>
        <w:t>حتياجات العميل ومتطلباته. </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الجودة غير مناسبة وليست على المستوى الذي يطمح له هذا المستهلك.</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سياسة الشركة لا تتناسب مع رغبات العميل.</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الأسعار قد تكون مرتفعة وتفوق القدرة الشرائية للمستهلك.</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عدم الوفاء بالوعد. </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التضارب في الأقوال والرسائل الصادرة للعميل من مختلف المكاتب في المنشأة. </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التأخير والانتظار لوقت طويل. </w:t>
      </w:r>
    </w:p>
    <w:p w:rsidR="00B4310C" w:rsidRDefault="00B4310C" w:rsidP="00227842">
      <w:pPr>
        <w:jc w:val="center"/>
        <w:rPr>
          <w:rtl/>
        </w:rPr>
      </w:pPr>
    </w:p>
    <w:p w:rsidR="00B4310C" w:rsidRDefault="00B4310C" w:rsidP="00227842">
      <w:pPr>
        <w:jc w:val="center"/>
        <w:rPr>
          <w:rtl/>
        </w:rPr>
      </w:pPr>
    </w:p>
    <w:p w:rsidR="00AA0F2A" w:rsidRDefault="00AA0F2A" w:rsidP="00227842">
      <w:pPr>
        <w:jc w:val="center"/>
        <w:rPr>
          <w:rtl/>
        </w:rPr>
        <w:sectPr w:rsidR="00AA0F2A" w:rsidSect="00227842">
          <w:headerReference w:type="default" r:id="rId113"/>
          <w:footerReference w:type="default" r:id="rId114"/>
          <w:pgSz w:w="11906" w:h="16838" w:code="9"/>
          <w:pgMar w:top="1440" w:right="1440" w:bottom="1440" w:left="1440" w:header="720" w:footer="397" w:gutter="0"/>
          <w:cols w:space="720"/>
          <w:titlePg/>
          <w:docGrid w:linePitch="381"/>
        </w:sectPr>
      </w:pPr>
    </w:p>
    <w:p w:rsidR="00691535" w:rsidRDefault="00691535" w:rsidP="00691535">
      <w:pPr>
        <w:bidi w:val="0"/>
        <w:rPr>
          <w:rFonts w:asciiTheme="majorBidi" w:hAnsiTheme="majorBidi" w:cstheme="majorBidi"/>
          <w:szCs w:val="28"/>
          <w:lang w:bidi="ar-SY"/>
        </w:rPr>
      </w:pPr>
      <w:r>
        <w:rPr>
          <w:noProof/>
        </w:rPr>
        <w:lastRenderedPageBreak/>
        <mc:AlternateContent>
          <mc:Choice Requires="wps">
            <w:drawing>
              <wp:anchor distT="0" distB="0" distL="114300" distR="114300" simplePos="0" relativeHeight="252225536" behindDoc="0" locked="0" layoutInCell="1" allowOverlap="1" wp14:anchorId="796A0C64" wp14:editId="746A5767">
                <wp:simplePos x="0" y="0"/>
                <wp:positionH relativeFrom="margin">
                  <wp:posOffset>3536315</wp:posOffset>
                </wp:positionH>
                <wp:positionV relativeFrom="paragraph">
                  <wp:posOffset>-846455</wp:posOffset>
                </wp:positionV>
                <wp:extent cx="3119120" cy="558800"/>
                <wp:effectExtent l="0" t="0" r="0" b="0"/>
                <wp:wrapNone/>
                <wp:docPr id="7113" name="Text Box 7113"/>
                <wp:cNvGraphicFramePr/>
                <a:graphic xmlns:a="http://schemas.openxmlformats.org/drawingml/2006/main">
                  <a:graphicData uri="http://schemas.microsoft.com/office/word/2010/wordprocessingShape">
                    <wps:wsp>
                      <wps:cNvSpPr txBox="1"/>
                      <wps:spPr>
                        <a:xfrm>
                          <a:off x="0" y="0"/>
                          <a:ext cx="3119120" cy="558800"/>
                        </a:xfrm>
                        <a:prstGeom prst="rect">
                          <a:avLst/>
                        </a:prstGeom>
                        <a:noFill/>
                        <a:ln w="6350">
                          <a:noFill/>
                        </a:ln>
                      </wps:spPr>
                      <wps:txbx>
                        <w:txbxContent>
                          <w:p w:rsidR="00693FEF" w:rsidRDefault="00693FEF" w:rsidP="00691535">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الثالث</w:t>
                            </w:r>
                          </w:p>
                          <w:p w:rsidR="00693FEF" w:rsidRDefault="00693FEF" w:rsidP="00691535">
                            <w:pPr>
                              <w:rPr>
                                <w:rFonts w:asciiTheme="majorBidi" w:hAnsiTheme="majorBidi" w:cstheme="majorBidi"/>
                                <w:b/>
                                <w:bCs/>
                                <w:color w:val="FFFFFF" w:themeColor="background1"/>
                                <w:lang w:bidi="ar-SY"/>
                                <w14:shadow w14:blurRad="50800" w14:dist="38100" w14:dir="0" w14:sx="100000" w14:sy="100000" w14:kx="0" w14:ky="0" w14:algn="l">
                                  <w14:srgbClr w14:val="000000">
                                    <w14:alpha w14:val="60000"/>
                                  </w14:srgbClr>
                                </w14:shadow>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13" o:spid="_x0000_s2392" type="#_x0000_t202" style="position:absolute;left:0;text-align:left;margin-left:278.45pt;margin-top:-66.65pt;width:245.6pt;height:44pt;z-index:252225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" filled="f" stroked="f" strokeweight=".5pt">
                <v:textbox>
                  <w:txbxContent>
                    <w:p w:rsidR="00693FEF" w:rsidRDefault="00693FEF" w:rsidP="00691535">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الثالث</w:t>
                      </w:r>
                    </w:p>
                    <w:p w:rsidR="00693FEF" w:rsidRDefault="00693FEF" w:rsidP="00691535">
                      <w:pPr>
                        <w:rPr>
                          <w:rFonts w:asciiTheme="majorBidi" w:hAnsiTheme="majorBidi" w:cstheme="majorBidi"/>
                          <w:b/>
                          <w:bCs/>
                          <w:color w:val="FFFFFF" w:themeColor="background1"/>
                          <w:lang w:bidi="ar-SY"/>
                          <w14:shadow w14:blurRad="50800" w14:dist="38100" w14:dir="0" w14:sx="100000" w14:sy="100000" w14:kx="0" w14:ky="0" w14:algn="l">
                            <w14:srgbClr w14:val="000000">
                              <w14:alpha w14:val="60000"/>
                            </w14:srgbClr>
                          </w14:shadow>
                        </w:rPr>
                      </w:pPr>
                    </w:p>
                  </w:txbxContent>
                </v:textbox>
                <w10:wrap anchorx="margin"/>
              </v:shape>
            </w:pict>
          </mc:Fallback>
        </mc:AlternateContent>
      </w:r>
    </w:p>
    <w:p w:rsidR="00691535" w:rsidRDefault="00691535" w:rsidP="00691535">
      <w:pPr>
        <w:spacing w:line="240" w:lineRule="auto"/>
        <w:jc w:val="center"/>
        <w:rPr>
          <w:rFonts w:cs="PT Bold Heading"/>
          <w:sz w:val="52"/>
          <w:szCs w:val="56"/>
          <w:rtl/>
        </w:rPr>
      </w:pPr>
    </w:p>
    <w:p w:rsidR="00691535" w:rsidRDefault="00691535" w:rsidP="00691535">
      <w:pPr>
        <w:spacing w:line="240" w:lineRule="auto"/>
        <w:jc w:val="center"/>
        <w:rPr>
          <w:rFonts w:cs="PT Bold Heading"/>
          <w:sz w:val="52"/>
          <w:szCs w:val="56"/>
          <w:lang w:bidi="ar-SY"/>
        </w:rPr>
      </w:pPr>
      <w:r>
        <w:rPr>
          <w:rFonts w:cs="PT Bold Heading" w:hint="cs"/>
          <w:sz w:val="52"/>
          <w:szCs w:val="56"/>
          <w:rtl/>
          <w:lang w:bidi="ar-SY"/>
        </w:rPr>
        <w:t>الجلسة الثانية</w:t>
      </w:r>
    </w:p>
    <w:p w:rsidR="00A5444F" w:rsidRDefault="00A5444F" w:rsidP="00693FEF">
      <w:pPr>
        <w:spacing w:before="240" w:after="240" w:line="240" w:lineRule="auto"/>
        <w:jc w:val="center"/>
        <w:rPr>
          <w:rFonts w:cs="Monotype Koufi"/>
          <w:sz w:val="52"/>
          <w:szCs w:val="56"/>
          <w:rtl/>
          <w:lang w:bidi="ar-SY"/>
        </w:rPr>
      </w:pPr>
      <w:r>
        <w:rPr>
          <w:rFonts w:cs="Monotype Koufi" w:hint="cs"/>
          <w:sz w:val="52"/>
          <w:szCs w:val="56"/>
          <w:rtl/>
          <w:lang w:bidi="ar-SY"/>
        </w:rPr>
        <w:t>تحليل المشكلات واتخاذ القرارات</w:t>
      </w:r>
    </w:p>
    <w:tbl>
      <w:tblPr>
        <w:tblStyle w:val="TableGrid"/>
        <w:bidiVisual/>
        <w:tblW w:w="10349" w:type="dxa"/>
        <w:tblInd w:w="-4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8"/>
        <w:gridCol w:w="4941"/>
      </w:tblGrid>
      <w:tr w:rsidR="00A5444F" w:rsidTr="003F756A">
        <w:tc>
          <w:tcPr>
            <w:tcW w:w="5408" w:type="dxa"/>
          </w:tcPr>
          <w:p w:rsidR="00A5444F" w:rsidRDefault="00693FEF" w:rsidP="003F756A">
            <w:pPr>
              <w:spacing w:after="160" w:line="254" w:lineRule="auto"/>
              <w:jc w:val="left"/>
              <w:rPr>
                <w:rFonts w:cs="Monotype Koufi"/>
                <w:sz w:val="44"/>
                <w:szCs w:val="48"/>
                <w:rtl/>
              </w:rPr>
            </w:pPr>
            <w:hyperlink r:id="rId115" w:history="1">
              <w:r w:rsidR="00A5444F" w:rsidRPr="00693FEF">
                <w:rPr>
                  <w:rStyle w:val="Hyperlink"/>
                  <w:rFonts w:cs="Monotype Koufi" w:hint="cs"/>
                  <w:sz w:val="44"/>
                  <w:szCs w:val="48"/>
                  <w:rtl/>
                </w:rPr>
                <w:t>محاور الجلسة:</w:t>
              </w:r>
            </w:hyperlink>
          </w:p>
          <w:p w:rsidR="00A5444F" w:rsidRPr="00531A7A" w:rsidRDefault="00A5444F">
            <w:pPr>
              <w:pStyle w:val="ListParagraph"/>
              <w:numPr>
                <w:ilvl w:val="0"/>
                <w:numId w:val="65"/>
              </w:numPr>
              <w:spacing w:line="256" w:lineRule="auto"/>
              <w:rPr>
                <w:rFonts w:ascii="Adobe Arabic" w:hAnsi="Adobe Arabic" w:cs="Adobe Arabic"/>
                <w:b/>
                <w:bCs/>
                <w:color w:val="002060"/>
                <w:sz w:val="36"/>
                <w:szCs w:val="36"/>
              </w:rPr>
            </w:pPr>
            <w:r w:rsidRPr="00531A7A">
              <w:rPr>
                <w:rFonts w:ascii="Adobe Arabic" w:hAnsi="Adobe Arabic" w:cs="Adobe Arabic"/>
                <w:b/>
                <w:bCs/>
                <w:color w:val="002060"/>
                <w:sz w:val="36"/>
                <w:szCs w:val="36"/>
                <w:rtl/>
              </w:rPr>
              <w:t xml:space="preserve">تحليل المشكلات ودراسة بعديها وكيفية التعامل معها </w:t>
            </w:r>
          </w:p>
          <w:p w:rsidR="00A5444F" w:rsidRPr="00531A7A" w:rsidRDefault="00A5444F">
            <w:pPr>
              <w:pStyle w:val="ListParagraph"/>
              <w:numPr>
                <w:ilvl w:val="0"/>
                <w:numId w:val="65"/>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المشكلات ذات البعد المحدد في مجال محدد</w:t>
            </w:r>
          </w:p>
          <w:p w:rsidR="00A5444F" w:rsidRPr="00531A7A" w:rsidRDefault="00A5444F">
            <w:pPr>
              <w:pStyle w:val="ListParagraph"/>
              <w:numPr>
                <w:ilvl w:val="0"/>
                <w:numId w:val="65"/>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المشكلات العامة ذات الأبعاد الواسعة الممتدة في مختلف مجالات عمل المؤسسة</w:t>
            </w:r>
          </w:p>
          <w:p w:rsidR="00A5444F" w:rsidRPr="00531A7A" w:rsidRDefault="00A5444F">
            <w:pPr>
              <w:pStyle w:val="ListParagraph"/>
              <w:numPr>
                <w:ilvl w:val="0"/>
                <w:numId w:val="65"/>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أساليب تحليل المشكلات</w:t>
            </w:r>
          </w:p>
          <w:p w:rsidR="00A5444F" w:rsidRPr="00531A7A" w:rsidRDefault="00A5444F">
            <w:pPr>
              <w:pStyle w:val="ListParagraph"/>
              <w:numPr>
                <w:ilvl w:val="0"/>
                <w:numId w:val="65"/>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تحليل </w:t>
            </w:r>
            <w:r w:rsidRPr="00531A7A">
              <w:rPr>
                <w:rFonts w:ascii="Adobe Arabic" w:hAnsi="Adobe Arabic" w:cs="Adobe Arabic"/>
                <w:b/>
                <w:bCs/>
                <w:color w:val="002060"/>
                <w:sz w:val="36"/>
                <w:szCs w:val="36"/>
              </w:rPr>
              <w:t>SWOT</w:t>
            </w:r>
            <w:r w:rsidRPr="00531A7A">
              <w:rPr>
                <w:rFonts w:ascii="Adobe Arabic" w:hAnsi="Adobe Arabic" w:cs="Adobe Arabic"/>
                <w:b/>
                <w:bCs/>
                <w:color w:val="002060"/>
                <w:sz w:val="36"/>
                <w:szCs w:val="36"/>
                <w:rtl/>
              </w:rPr>
              <w:t>؟</w:t>
            </w:r>
          </w:p>
          <w:p w:rsidR="00A5444F" w:rsidRPr="00531A7A" w:rsidRDefault="00A5444F">
            <w:pPr>
              <w:pStyle w:val="ListParagraph"/>
              <w:numPr>
                <w:ilvl w:val="0"/>
                <w:numId w:val="65"/>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تحليل السبب والأثر (تقنية عظمة السمكة)</w:t>
            </w:r>
          </w:p>
          <w:p w:rsidR="00A5444F" w:rsidRPr="00531A7A" w:rsidRDefault="00A5444F">
            <w:pPr>
              <w:pStyle w:val="ListParagraph"/>
              <w:numPr>
                <w:ilvl w:val="0"/>
                <w:numId w:val="65"/>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بلورة الأسباب الرئيسية للمشكلة</w:t>
            </w:r>
          </w:p>
          <w:p w:rsidR="00A5444F" w:rsidRPr="00A5444F" w:rsidRDefault="00A5444F">
            <w:pPr>
              <w:pStyle w:val="ListParagraph"/>
              <w:numPr>
                <w:ilvl w:val="0"/>
                <w:numId w:val="65"/>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إعادة التركيز على المشكلة وصياغة الأسباب بصورة احترافية</w:t>
            </w:r>
          </w:p>
        </w:tc>
        <w:tc>
          <w:tcPr>
            <w:tcW w:w="4941" w:type="dxa"/>
          </w:tcPr>
          <w:p w:rsidR="00A5444F" w:rsidRDefault="00693FEF" w:rsidP="003F756A">
            <w:pPr>
              <w:spacing w:after="160" w:line="254" w:lineRule="auto"/>
              <w:jc w:val="left"/>
              <w:rPr>
                <w:rFonts w:cs="Monotype Koufi"/>
                <w:sz w:val="44"/>
                <w:szCs w:val="48"/>
                <w:rtl/>
              </w:rPr>
            </w:pPr>
            <w:hyperlink r:id="rId116" w:history="1">
              <w:r w:rsidR="00A5444F" w:rsidRPr="00693FEF">
                <w:rPr>
                  <w:rStyle w:val="Hyperlink"/>
                  <w:rFonts w:cs="Monotype Koufi" w:hint="cs"/>
                  <w:sz w:val="44"/>
                  <w:szCs w:val="48"/>
                  <w:rtl/>
                </w:rPr>
                <w:t>أهداف الجلسة:</w:t>
              </w:r>
            </w:hyperlink>
          </w:p>
          <w:p w:rsidR="00A5444F" w:rsidRPr="00531A7A" w:rsidRDefault="00A5444F">
            <w:pPr>
              <w:pStyle w:val="ListParagraph"/>
              <w:numPr>
                <w:ilvl w:val="0"/>
                <w:numId w:val="66"/>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 xml:space="preserve">أدوات تحديد المشكلة </w:t>
            </w:r>
          </w:p>
          <w:p w:rsidR="00A5444F" w:rsidRPr="00531A7A" w:rsidRDefault="00A5444F">
            <w:pPr>
              <w:pStyle w:val="ListParagraph"/>
              <w:numPr>
                <w:ilvl w:val="0"/>
                <w:numId w:val="66"/>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خطوات حلّ المشكلات</w:t>
            </w:r>
          </w:p>
          <w:p w:rsidR="00A5444F" w:rsidRPr="00A5444F" w:rsidRDefault="00A5444F">
            <w:pPr>
              <w:pStyle w:val="ListParagraph"/>
              <w:numPr>
                <w:ilvl w:val="0"/>
                <w:numId w:val="66"/>
              </w:numPr>
              <w:spacing w:line="256" w:lineRule="auto"/>
              <w:rPr>
                <w:rFonts w:ascii="Adobe Arabic" w:hAnsi="Adobe Arabic" w:cs="Adobe Arabic"/>
                <w:b/>
                <w:bCs/>
                <w:color w:val="002060"/>
                <w:sz w:val="36"/>
                <w:szCs w:val="36"/>
              </w:rPr>
            </w:pPr>
            <w:r w:rsidRPr="00531A7A">
              <w:rPr>
                <w:rFonts w:ascii="Adobe Arabic" w:hAnsi="Adobe Arabic" w:cs="Adobe Arabic"/>
                <w:b/>
                <w:bCs/>
                <w:color w:val="002060"/>
                <w:sz w:val="36"/>
                <w:szCs w:val="36"/>
                <w:rtl/>
              </w:rPr>
              <w:t>مهارات حلّ المشكلات</w:t>
            </w:r>
          </w:p>
          <w:p w:rsidR="00A5444F" w:rsidRPr="00531A7A" w:rsidRDefault="00A5444F">
            <w:pPr>
              <w:pStyle w:val="ListParagraph"/>
              <w:numPr>
                <w:ilvl w:val="0"/>
                <w:numId w:val="66"/>
              </w:numPr>
              <w:spacing w:line="256" w:lineRule="auto"/>
              <w:rPr>
                <w:rFonts w:ascii="Adobe Arabic" w:hAnsi="Adobe Arabic" w:cs="Adobe Arabic"/>
                <w:b/>
                <w:bCs/>
                <w:color w:val="002060"/>
                <w:sz w:val="36"/>
                <w:szCs w:val="36"/>
              </w:rPr>
            </w:pPr>
            <w:r w:rsidRPr="00531A7A">
              <w:rPr>
                <w:rFonts w:ascii="Adobe Arabic" w:hAnsi="Adobe Arabic" w:cs="Adobe Arabic"/>
                <w:b/>
                <w:bCs/>
                <w:color w:val="002060"/>
                <w:sz w:val="36"/>
                <w:szCs w:val="36"/>
                <w:rtl/>
              </w:rPr>
              <w:t xml:space="preserve">كيفية تحليل المشكلات ودراسة بعديها وكيفية التعامل معها </w:t>
            </w:r>
          </w:p>
          <w:p w:rsidR="00A5444F" w:rsidRPr="00531A7A" w:rsidRDefault="00A5444F">
            <w:pPr>
              <w:pStyle w:val="ListParagraph"/>
              <w:numPr>
                <w:ilvl w:val="0"/>
                <w:numId w:val="66"/>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فهم أساليب تحليل المشكلات</w:t>
            </w:r>
          </w:p>
          <w:p w:rsidR="00A5444F" w:rsidRPr="00531A7A" w:rsidRDefault="00A5444F">
            <w:pPr>
              <w:pStyle w:val="ListParagraph"/>
              <w:numPr>
                <w:ilvl w:val="0"/>
                <w:numId w:val="66"/>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 xml:space="preserve">التعرف على أدوات تحديد المشكلة </w:t>
            </w:r>
          </w:p>
          <w:p w:rsidR="00A5444F" w:rsidRPr="00531A7A" w:rsidRDefault="00A5444F">
            <w:pPr>
              <w:pStyle w:val="ListParagraph"/>
              <w:numPr>
                <w:ilvl w:val="0"/>
                <w:numId w:val="66"/>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تعلم خطوات حلّ المشكلات</w:t>
            </w:r>
          </w:p>
          <w:p w:rsidR="00A5444F" w:rsidRPr="00531A7A" w:rsidRDefault="00A5444F">
            <w:pPr>
              <w:pStyle w:val="ListParagraph"/>
              <w:numPr>
                <w:ilvl w:val="0"/>
                <w:numId w:val="66"/>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ابراز مهارات حلّ المشكلات</w:t>
            </w:r>
          </w:p>
          <w:p w:rsidR="00A5444F" w:rsidRDefault="00A5444F" w:rsidP="003F756A">
            <w:pPr>
              <w:pStyle w:val="ListParagraph"/>
              <w:spacing w:line="256" w:lineRule="auto"/>
              <w:ind w:left="0"/>
              <w:rPr>
                <w:rFonts w:ascii="Adobe Arabic" w:hAnsi="Adobe Arabic" w:cs="Adobe Arabic"/>
                <w:b/>
                <w:bCs/>
                <w:color w:val="002060"/>
                <w:sz w:val="48"/>
                <w:szCs w:val="36"/>
                <w:rtl/>
              </w:rPr>
            </w:pPr>
          </w:p>
        </w:tc>
      </w:tr>
    </w:tbl>
    <w:p w:rsidR="00691535" w:rsidRDefault="00691535" w:rsidP="00691535">
      <w:pPr>
        <w:bidi w:val="0"/>
        <w:spacing w:after="160" w:line="254" w:lineRule="auto"/>
        <w:jc w:val="left"/>
        <w:rPr>
          <w:rFonts w:cs="PT Bold Heading"/>
          <w:sz w:val="52"/>
          <w:szCs w:val="56"/>
          <w:rtl/>
        </w:rPr>
      </w:pPr>
      <w:r>
        <w:rPr>
          <w:rFonts w:cs="PT Bold Heading" w:hint="cs"/>
          <w:sz w:val="52"/>
          <w:szCs w:val="56"/>
          <w:rtl/>
        </w:rPr>
        <w:br w:type="page"/>
      </w:r>
    </w:p>
    <w:p w:rsidR="00691535" w:rsidRDefault="00691535" w:rsidP="00691535">
      <w:pPr>
        <w:keepNext/>
        <w:jc w:val="center"/>
        <w:rPr>
          <w:rFonts w:ascii="Adobe Arabic" w:hAnsi="Adobe Arabic" w:cs="Adobe Arabic"/>
          <w:b/>
          <w:bCs/>
          <w:color w:val="002060"/>
          <w:sz w:val="36"/>
          <w:szCs w:val="36"/>
          <w:rtl/>
        </w:rPr>
      </w:pPr>
      <w:r>
        <w:rPr>
          <w:noProof/>
        </w:rPr>
        <w:lastRenderedPageBreak/>
        <w:drawing>
          <wp:inline distT="0" distB="0" distL="0" distR="0" wp14:anchorId="2EA80D05" wp14:editId="00084360">
            <wp:extent cx="2724785" cy="820420"/>
            <wp:effectExtent l="0" t="0" r="0" b="0"/>
            <wp:docPr id="237960" name="Picture 237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Picture 993"/>
                    <pic:cNvPicPr>
                      <a:picLocks noChangeAspect="1"/>
                    </pic:cNvPicPr>
                  </pic:nvPicPr>
                  <pic:blipFill>
                    <a:blip r:embed="rId26"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r>
        <w:rPr>
          <w:rFonts w:cs="Times New Roman"/>
          <w:noProof/>
          <w:color w:val="auto"/>
          <w:sz w:val="24"/>
          <w:szCs w:val="24"/>
        </w:rPr>
        <mc:AlternateContent>
          <mc:Choice Requires="wpg">
            <w:drawing>
              <wp:anchor distT="0" distB="0" distL="114300" distR="114300" simplePos="0" relativeHeight="252227584" behindDoc="0" locked="0" layoutInCell="1" allowOverlap="1" wp14:anchorId="580D6316" wp14:editId="149F1917">
                <wp:simplePos x="0" y="0"/>
                <wp:positionH relativeFrom="column">
                  <wp:posOffset>1552575</wp:posOffset>
                </wp:positionH>
                <wp:positionV relativeFrom="paragraph">
                  <wp:posOffset>142875</wp:posOffset>
                </wp:positionV>
                <wp:extent cx="2254250" cy="431800"/>
                <wp:effectExtent l="0" t="0" r="0" b="6350"/>
                <wp:wrapNone/>
                <wp:docPr id="7114" name="Group 7114"/>
                <wp:cNvGraphicFramePr/>
                <a:graphic xmlns:a="http://schemas.openxmlformats.org/drawingml/2006/main">
                  <a:graphicData uri="http://schemas.microsoft.com/office/word/2010/wordprocessingGroup">
                    <wpg:wgp>
                      <wpg:cNvGrpSpPr/>
                      <wpg:grpSpPr>
                        <a:xfrm>
                          <a:off x="0" y="0"/>
                          <a:ext cx="2254250" cy="431800"/>
                          <a:chOff x="0" y="0"/>
                          <a:chExt cx="2254250" cy="431801"/>
                        </a:xfrm>
                      </wpg:grpSpPr>
                      <wps:wsp>
                        <wps:cNvPr id="7115" name="Text Box 70"/>
                        <wps:cNvSpPr txBox="1"/>
                        <wps:spPr>
                          <a:xfrm>
                            <a:off x="1136650" y="1"/>
                            <a:ext cx="1117600" cy="431800"/>
                          </a:xfrm>
                          <a:prstGeom prst="rect">
                            <a:avLst/>
                          </a:prstGeom>
                          <a:noFill/>
                          <a:ln w="6350">
                            <a:noFill/>
                          </a:ln>
                        </wps:spPr>
                        <wps:txbx>
                          <w:txbxContent>
                            <w:p w:rsidR="00693FEF" w:rsidRDefault="00693FEF" w:rsidP="00691535">
                              <w:pPr>
                                <w:pStyle w:val="Heading2"/>
                              </w:pPr>
                              <w:r>
                                <w:rPr>
                                  <w:rFonts w:hint="cs"/>
                                  <w:rtl/>
                                </w:rPr>
                                <w:t>اليوم الثالث</w:t>
                              </w:r>
                            </w:p>
                            <w:p w:rsidR="00693FEF" w:rsidRDefault="00693FEF" w:rsidP="00691535"/>
                            <w:p w:rsidR="00693FEF" w:rsidRDefault="00693FEF" w:rsidP="00691535">
                              <w:pPr>
                                <w:pStyle w:val="Heading2"/>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116" name="Text Box 71"/>
                        <wps:cNvSpPr txBox="1"/>
                        <wps:spPr>
                          <a:xfrm>
                            <a:off x="0" y="0"/>
                            <a:ext cx="1212850" cy="409575"/>
                          </a:xfrm>
                          <a:prstGeom prst="rect">
                            <a:avLst/>
                          </a:prstGeom>
                          <a:noFill/>
                          <a:ln w="6350">
                            <a:noFill/>
                          </a:ln>
                        </wps:spPr>
                        <wps:txbx>
                          <w:txbxContent>
                            <w:p w:rsidR="00693FEF" w:rsidRDefault="00693FEF" w:rsidP="00691535">
                              <w:pPr>
                                <w:pStyle w:val="Heading2"/>
                                <w:rPr>
                                  <w:color w:val="FFFFFF" w:themeColor="background1"/>
                                  <w:lang w:bidi="ar-SY"/>
                                </w:rPr>
                              </w:pPr>
                              <w:r>
                                <w:rPr>
                                  <w:rFonts w:hint="cs"/>
                                  <w:color w:val="FFFFFF" w:themeColor="background1"/>
                                  <w:rtl/>
                                  <w:lang w:bidi="ar-SY"/>
                                </w:rPr>
                                <w:t>الجلسة الثانية</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114" o:spid="_x0000_s2393" style="position:absolute;left:0;text-align:left;margin-left:122.25pt;margin-top:11.25pt;width:177.5pt;height:34pt;z-index:252227584;mso-position-horizontal-relative:text;mso-position-vertical-relative:text;mso-width-relative:margin;mso-height-relative:margin"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">
                <v:shape id="Text Box 70" o:spid="_x0000_s2394" type="#_x0000_t202" style="position:absolute;left:11366;width:1117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CWTMcA&#10;AADdAAAADwAAAGRycy9kb3ducmV2LnhtbESPQWvCQBSE7wX/w/IKvdVNBKukriIBaSntwejF22v2&#10;mYTuvo3ZrUn99W5B8DjMzDfMYjVYI87U+caxgnScgCAunW64UrDfbZ7nIHxA1mgck4I/8rBajh4W&#10;mGnX85bORahEhLDPUEEdQptJ6cuaLPqxa4mjd3SdxRBlV0ndYR/h1shJkrxIiw3HhRpbymsqf4pf&#10;q+Aj33zh9nti5xeTv30e1+1pf5gq9fQ4rF9BBBrCPXxrv2sFszSdwv+b+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QlkzHAAAA3QAAAA8AAAAAAAAAAAAAAAAAmAIAAGRy&#10;cy9kb3ducmV2LnhtbFBLBQYAAAAABAAEAPUAAACMAwAAAAA=&#10;" filled="f" stroked="f" strokeweight=".5pt">
                  <v:textbox>
                    <w:txbxContent>
                      <w:p w:rsidR="00693FEF" w:rsidRDefault="00693FEF" w:rsidP="00691535">
                        <w:pPr>
                          <w:pStyle w:val="Heading2"/>
                        </w:pPr>
                        <w:r>
                          <w:rPr>
                            <w:rFonts w:hint="cs"/>
                            <w:rtl/>
                          </w:rPr>
                          <w:t>اليوم الثالث</w:t>
                        </w:r>
                      </w:p>
                      <w:p w:rsidR="00693FEF" w:rsidRDefault="00693FEF" w:rsidP="00691535"/>
                      <w:p w:rsidR="00693FEF" w:rsidRDefault="00693FEF" w:rsidP="00691535">
                        <w:pPr>
                          <w:pStyle w:val="Heading2"/>
                        </w:pPr>
                        <w:r>
                          <w:rPr>
                            <w:rFonts w:hint="cs"/>
                            <w:rtl/>
                          </w:rPr>
                          <w:t>اليوم الأول</w:t>
                        </w:r>
                      </w:p>
                    </w:txbxContent>
                  </v:textbox>
                </v:shape>
                <v:shape id="Text Box 71" o:spid="_x0000_s2395" type="#_x0000_t202" style="position:absolute;width:12128;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IIO8cA&#10;AADdAAAADwAAAGRycy9kb3ducmV2LnhtbESPS4vCQBCE74L/YegFbzqJ4IPoKBIQRXYPPi7e2kyb&#10;hM30xMyo2f31OwuCx6KqvqLmy9ZU4kGNKy0riAcRCOLM6pJzBafjuj8F4TyyxsoyKfghB8tFtzPH&#10;RNsn7+lx8LkIEHYJKii8rxMpXVaQQTewNXHwrrYx6INscqkbfAa4qeQwisbSYMlhocCa0oKy78Pd&#10;KNil6y/cX4Zm+lulm8/rqr6dziOleh/tagbCU+vf4Vd7qxVM4ngM/2/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CCDvHAAAA3QAAAA8AAAAAAAAAAAAAAAAAmAIAAGRy&#10;cy9kb3ducmV2LnhtbFBLBQYAAAAABAAEAPUAAACMAwAAAAA=&#10;" filled="f" stroked="f" strokeweight=".5pt">
                  <v:textbox>
                    <w:txbxContent>
                      <w:p w:rsidR="00693FEF" w:rsidRDefault="00693FEF" w:rsidP="00691535">
                        <w:pPr>
                          <w:pStyle w:val="Heading2"/>
                          <w:rPr>
                            <w:color w:val="FFFFFF" w:themeColor="background1"/>
                            <w:lang w:bidi="ar-SY"/>
                          </w:rPr>
                        </w:pPr>
                        <w:r>
                          <w:rPr>
                            <w:rFonts w:hint="cs"/>
                            <w:color w:val="FFFFFF" w:themeColor="background1"/>
                            <w:rtl/>
                            <w:lang w:bidi="ar-SY"/>
                          </w:rPr>
                          <w:t>الجلسة الثانية</w:t>
                        </w:r>
                      </w:p>
                    </w:txbxContent>
                  </v:textbox>
                </v:shape>
              </v:group>
            </w:pict>
          </mc:Fallback>
        </mc:AlternateContent>
      </w:r>
    </w:p>
    <w:p w:rsidR="00A5444F" w:rsidRDefault="00A5444F" w:rsidP="00A5444F">
      <w:pPr>
        <w:keepNext/>
        <w:jc w:val="center"/>
        <w:rPr>
          <w:rFonts w:ascii="Adobe Arabic" w:hAnsi="Adobe Arabic" w:cs="Adobe Arabic"/>
          <w:b/>
          <w:bCs/>
          <w:color w:val="002060"/>
          <w:sz w:val="36"/>
          <w:szCs w:val="36"/>
          <w:rtl/>
        </w:rPr>
      </w:pPr>
      <w:r>
        <w:rPr>
          <w:noProof/>
          <w:rtl/>
        </w:rPr>
        <mc:AlternateContent>
          <mc:Choice Requires="wpg">
            <w:drawing>
              <wp:inline distT="0" distB="0" distL="0" distR="0" wp14:anchorId="212A854E" wp14:editId="7748D328">
                <wp:extent cx="5728335" cy="471805"/>
                <wp:effectExtent l="0" t="0" r="5715" b="61595"/>
                <wp:docPr id="7117" name="Group 7117"/>
                <wp:cNvGraphicFramePr/>
                <a:graphic xmlns:a="http://schemas.openxmlformats.org/drawingml/2006/main">
                  <a:graphicData uri="http://schemas.microsoft.com/office/word/2010/wordprocessingGroup">
                    <wpg:wgp>
                      <wpg:cNvGrpSpPr/>
                      <wpg:grpSpPr>
                        <a:xfrm>
                          <a:off x="0" y="0"/>
                          <a:ext cx="5728335" cy="471805"/>
                          <a:chOff x="0" y="0"/>
                          <a:chExt cx="6130663" cy="505460"/>
                        </a:xfrm>
                      </wpg:grpSpPr>
                      <wpg:grpSp>
                        <wpg:cNvPr id="7118" name="Group 7118"/>
                        <wpg:cNvGrpSpPr/>
                        <wpg:grpSpPr>
                          <a:xfrm>
                            <a:off x="0" y="0"/>
                            <a:ext cx="6130663" cy="505460"/>
                            <a:chOff x="0" y="0"/>
                            <a:chExt cx="6131296" cy="505879"/>
                          </a:xfrm>
                        </wpg:grpSpPr>
                        <wpg:grpSp>
                          <wpg:cNvPr id="7119" name="Group 7119"/>
                          <wpg:cNvGrpSpPr/>
                          <wpg:grpSpPr>
                            <a:xfrm>
                              <a:off x="1974322" y="0"/>
                              <a:ext cx="4156974" cy="505839"/>
                              <a:chOff x="28302" y="0"/>
                              <a:chExt cx="6064587" cy="711023"/>
                            </a:xfrm>
                          </wpg:grpSpPr>
                          <wps:wsp>
                            <wps:cNvPr id="7120"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28302" y="0"/>
                                <a:ext cx="606458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531A7A" w:rsidRDefault="00693FEF" w:rsidP="00A5444F">
                                  <w:pPr>
                                    <w:rPr>
                                      <w:rFonts w:ascii="Adobe Arabic" w:hAnsi="Adobe Arabic" w:cs="Adobe Arabic"/>
                                      <w:bCs/>
                                      <w:color w:val="FFFFFF" w:themeColor="background1"/>
                                    </w:rPr>
                                  </w:pPr>
                                  <w:r w:rsidRPr="00531A7A">
                                    <w:rPr>
                                      <w:rFonts w:ascii="Adobe Arabic" w:hAnsi="Adobe Arabic" w:cs="Adobe Arabic"/>
                                      <w:bCs/>
                                      <w:color w:val="FFFFFF" w:themeColor="background1"/>
                                      <w:sz w:val="36"/>
                                      <w:szCs w:val="36"/>
                                      <w:rtl/>
                                      <w:lang w:bidi="ar-SY"/>
                                    </w:rPr>
                                    <w:t xml:space="preserve">        </w:t>
                                  </w:r>
                                  <w:r w:rsidRPr="00531A7A">
                                    <w:rPr>
                                      <w:rFonts w:ascii="Adobe Arabic" w:hAnsi="Adobe Arabic" w:cs="Adobe Arabic"/>
                                      <w:b/>
                                      <w:bCs/>
                                      <w:color w:val="FFFFFF" w:themeColor="background1"/>
                                      <w:sz w:val="36"/>
                                      <w:szCs w:val="36"/>
                                      <w:rtl/>
                                    </w:rPr>
                                    <w:t>تحليل المشكلات ودراسة بعديها وكيفية التعامل معها</w:t>
                                  </w:r>
                                  <w:r>
                                    <w:rPr>
                                      <w:rFonts w:ascii="Adobe Arabic" w:hAnsi="Adobe Arabic" w:cs="Adobe Arabic" w:hint="cs"/>
                                      <w:b/>
                                      <w:bCs/>
                                      <w:color w:val="FFFFFF" w:themeColor="background1"/>
                                      <w:sz w:val="36"/>
                                      <w:szCs w:val="36"/>
                                      <w:rtl/>
                                    </w:rPr>
                                    <w:t>:</w:t>
                                  </w:r>
                                </w:p>
                              </w:txbxContent>
                            </wps:txbx>
                            <wps:bodyPr tIns="36000" bIns="36000" rtlCol="0" anchor="ctr"/>
                          </wps:wsp>
                          <wps:wsp>
                            <wps:cNvPr id="7121"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122" name="Rectangle 7122"/>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123" name="Google Shape;200;p17"/>
                        <wpg:cNvGrpSpPr/>
                        <wpg:grpSpPr>
                          <a:xfrm>
                            <a:off x="5716078" y="117534"/>
                            <a:ext cx="224378" cy="267181"/>
                            <a:chOff x="0" y="0"/>
                            <a:chExt cx="273780" cy="327013"/>
                          </a:xfrm>
                          <a:solidFill>
                            <a:schemeClr val="bg1"/>
                          </a:solidFill>
                        </wpg:grpSpPr>
                        <wps:wsp>
                          <wps:cNvPr id="712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712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712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7127" name="Google Shape;204;p17"/>
                          <wpg:cNvGrpSpPr/>
                          <wpg:grpSpPr>
                            <a:xfrm>
                              <a:off x="0" y="0"/>
                              <a:ext cx="273780" cy="105078"/>
                              <a:chOff x="0" y="0"/>
                              <a:chExt cx="273780" cy="105078"/>
                            </a:xfrm>
                            <a:grpFill/>
                          </wpg:grpSpPr>
                          <wps:wsp>
                            <wps:cNvPr id="712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712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713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713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713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Group 7117" o:spid="_x0000_s2396" style="width:451.05pt;height:37.15pt;mso-position-horizontal-relative:char;mso-position-vertical-relative:line" coordsize="61306,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">
                <v:group id="Group 7118" o:spid="_x0000_s2397" style="position:absolute;width:61306;height:5054"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AAYHwwAAAN0AAAAP&#10;AAAAAAAAAAAAAAAAAKoCAABkcnMvZG93bnJldi54bWxQSwUGAAAAAAQABAD6AAAAmgMAAAAA&#10;">
                  <v:group id="Group 7119" o:spid="_x0000_s2398" style="position:absolute;left:19743;width:41569;height:5058" coordorigin="283" coordsize="60645,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yjnMYAAADdAAAADwAAAGRycy9kb3ducmV2LnhtbESPQWvCQBSE7wX/w/KE&#10;3nSzltY2uoqIlh5EUAvF2yP7TILZtyG7JvHfdwtCj8PMfMPMl72tREuNLx1rUOMEBHHmTMm5hu/T&#10;dvQOwgdkg5Vj0nAnD8vF4GmOqXEdH6g9hlxECPsUNRQh1KmUPivIoh+7mjh6F9dYDFE2uTQNdhFu&#10;KzlJkjdpseS4UGBN64Ky6/FmNXx22K1e1KbdXS/r+/n0uv/ZKdL6edivZiAC9eE//Gh/GQ1TpT7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KOcxgAAAN0A&#10;AAAPAAAAAAAAAAAAAAAAAKoCAABkcnMvZG93bnJldi54bWxQSwUGAAAAAAQABAD6AAAAnQMAAAAA&#10;">
                    <v:roundrect id="Rectangle: Rounded Corners 55" o:spid="_x0000_s2399" style="position:absolute;left:283;width:6064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zH8r8A&#10;AADdAAAADwAAAGRycy9kb3ducmV2LnhtbERPy4rCMBTdD/gP4QrupqkFtVSjiA9wqXZm4e7SXNti&#10;c1OaqPXvzUJweTjvxao3jXhQ52rLCsZRDIK4sLrmUsFfvv9NQTiPrLGxTApe5GC1HPwsMNP2ySd6&#10;nH0pQgi7DBVU3reZlK6oyKCLbEscuKvtDPoAu1LqDp8h3DQyieOpNFhzaKiwpU1Fxe18Nwriw3aX&#10;8yWhf536E00wP6bbXKnRsF/PQXjq/Vf8cR+0gtk4CfvDm/AE5P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fMfyvwAAAN0AAAAPAAAAAAAAAAAAAAAAAJgCAABkcnMvZG93bnJl&#10;di54bWxQSwUGAAAAAAQABAD1AAAAhAMAAAAA&#10;" fillcolor="#0070c0" stroked="f" strokeweight="1pt">
                      <v:stroke joinstyle="miter"/>
                      <v:textbox inset=",1mm,,1mm">
                        <w:txbxContent>
                          <w:p w:rsidR="00693FEF" w:rsidRPr="00531A7A" w:rsidRDefault="00693FEF" w:rsidP="00A5444F">
                            <w:pPr>
                              <w:rPr>
                                <w:rFonts w:ascii="Adobe Arabic" w:hAnsi="Adobe Arabic" w:cs="Adobe Arabic"/>
                                <w:bCs/>
                                <w:color w:val="FFFFFF" w:themeColor="background1"/>
                              </w:rPr>
                            </w:pPr>
                            <w:r w:rsidRPr="00531A7A">
                              <w:rPr>
                                <w:rFonts w:ascii="Adobe Arabic" w:hAnsi="Adobe Arabic" w:cs="Adobe Arabic"/>
                                <w:bCs/>
                                <w:color w:val="FFFFFF" w:themeColor="background1"/>
                                <w:sz w:val="36"/>
                                <w:szCs w:val="36"/>
                                <w:rtl/>
                                <w:lang w:bidi="ar-SY"/>
                              </w:rPr>
                              <w:t xml:space="preserve">        </w:t>
                            </w:r>
                            <w:r w:rsidRPr="00531A7A">
                              <w:rPr>
                                <w:rFonts w:ascii="Adobe Arabic" w:hAnsi="Adobe Arabic" w:cs="Adobe Arabic"/>
                                <w:b/>
                                <w:bCs/>
                                <w:color w:val="FFFFFF" w:themeColor="background1"/>
                                <w:sz w:val="36"/>
                                <w:szCs w:val="36"/>
                                <w:rtl/>
                              </w:rPr>
                              <w:t>تحليل المشكلات ودراسة بعديها وكيفية التعامل معها</w:t>
                            </w:r>
                            <w:r>
                              <w:rPr>
                                <w:rFonts w:ascii="Adobe Arabic" w:hAnsi="Adobe Arabic" w:cs="Adobe Arabic" w:hint="cs"/>
                                <w:b/>
                                <w:bCs/>
                                <w:color w:val="FFFFFF" w:themeColor="background1"/>
                                <w:sz w:val="36"/>
                                <w:szCs w:val="36"/>
                                <w:rtl/>
                              </w:rPr>
                              <w:t>:</w:t>
                            </w:r>
                          </w:p>
                        </w:txbxContent>
                      </v:textbox>
                    </v:roundrect>
                    <v:oval id="Oval 61" o:spid="_x0000_s2400"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wFVsQA&#10;AADdAAAADwAAAGRycy9kb3ducmV2LnhtbESP0WoCMRRE3wv9h3ALfavZ9aGWrVFKS0GsIF37AZfN&#10;7WZpchOSqGu/3giCj8PMnGHmy9FZcaCYBs8K6kkFgrjzeuBewc/u8+kFRMrIGq1nUnCiBMvF/d0c&#10;G+2P/E2HNveiQDg1qMDkHBopU2fIYZr4QFy8Xx8d5iJjL3XEY4E7K6dV9SwdDlwWDAZ6N9T9tXun&#10;YF0Fk+Lm6/+0ke129xHsOker1OPD+PYKItOYb+Fre6UVzOppDZc35QnIxR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sBVbEAAAA3QAAAA8AAAAAAAAAAAAAAAAAmAIAAGRycy9k&#10;b3ducmV2LnhtbFBLBQYAAAAABAAEAPUAAACJAwAAAAA=&#10;" fillcolor="#272727 [2749]" stroked="f" strokeweight="1pt">
                      <v:stroke joinstyle="miter"/>
                      <v:shadow on="t" color="black" opacity="26214f" origin=",-.5" offset="0,3pt"/>
                    </v:oval>
                  </v:group>
                  <v:rect id="Rectangle 7122" o:spid="_x0000_s2401"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vjVsgA&#10;AADdAAAADwAAAGRycy9kb3ducmV2LnhtbESPT2sCMRTE70K/Q3iFXkSzLmJla5RaaO2hVvxD8fjY&#10;PHe3bl6WJOr225uC4HGYmd8wk1lranEm5yvLCgb9BARxbnXFhYLd9r03BuEDssbaMin4Iw+z6UNn&#10;gpm2F17TeRMKESHsM1RQhtBkUvq8JIO+bxvi6B2sMxiidIXUDi8RbmqZJslIGqw4LpTY0FtJ+XFz&#10;Mgr2u+1yOHer3/3h4+tnZL9p4YuuUk+P7esLiEBtuIdv7U+t4HmQpvD/Jj4BOb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S+NWyAAAAN0AAAAPAAAAAAAAAAAAAAAAAJgCAABk&#10;cnMvZG93bnJldi54bWxQSwUGAAAAAAQABAD1AAAAjQMAAAAA&#10;" fillcolor="#0070c0" stroked="f" strokeweight="1pt"/>
                </v:group>
                <v:group id="Google Shape;200;p17" o:spid="_x0000_s2402"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hey8UAAADdAAAADwAAAGRycy9kb3ducmV2LnhtbESPQYvCMBSE78L+h/AE&#10;b5pWWV2qUURW2YMsqAvi7dE822LzUprY1n9vhAWPw8x8wyxWnSlFQ7UrLCuIRxEI4tTqgjMFf6ft&#10;8AuE88gaS8uk4EEOVsuP3gITbVs+UHP0mQgQdgkqyL2vEildmpNBN7IVcfCutjbog6wzqWtsA9yU&#10;chxFU2mw4LCQY0WbnNLb8W4U7Fps15P4u9nfrpvH5fT5e97HpNSg363nIDx1/h3+b/9oBbN4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IXsvFAAAA3QAA&#10;AA8AAAAAAAAAAAAAAAAAqgIAAGRycy9kb3ducmV2LnhtbFBLBQYAAAAABAAEAPoAAACcAwAAAAA=&#10;">
                  <v:shape id="Google Shape;201;p17" o:spid="_x0000_s2403"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UU+8cA&#10;AADdAAAADwAAAGRycy9kb3ducmV2LnhtbESPQWvCQBSE7wX/w/KE3urGIEmauooUBOmh0Cj2+si+&#10;JqnZt2l2Y9J/3xWEHoeZ+YZZbyfTiiv1rrGsYLmIQBCXVjdcKTgd908ZCOeRNbaWScEvOdhuZg9r&#10;zLUd+YOuha9EgLDLUUHtfZdL6cqaDLqF7YiD92V7gz7IvpK6xzHATSvjKEqkwYbDQo0dvdZUXorB&#10;KHgfMn/Q55/sLf08J9/PY3E6lo1Sj/Np9wLC0+T/w/f2QStIl/EKbm/CE5C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lFPvHAAAA3QAAAA8AAAAAAAAAAAAAAAAAmAIAAGRy&#10;cy9kb3ducmV2LnhtbFBLBQYAAAAABAAEAPUAAACM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404"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JfcYA&#10;AADdAAAADwAAAGRycy9kb3ducmV2LnhtbESPQWvCQBSE70L/w/IKXkQ3plgldZVSFIoixSh4fWRf&#10;s8Hs25BdNf57t1DwOMzMN8x82dlaXKn1lWMF41ECgrhwuuJSwfGwHs5A+ICssXZMCu7kYbl46c0x&#10;0+7Ge7rmoRQRwj5DBSaEJpPSF4Ys+pFriKP361qLIcq2lLrFW4TbWqZJ8i4tVhwXDDb0Zag45xer&#10;oD787LarwSQ/DTBP37zZnLflRqn+a/f5ASJQF57h//a3VjAdpxP4exOf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4/Jfc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2405"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F2kcYA&#10;AADdAAAADwAAAGRycy9kb3ducmV2LnhtbESPT2sCMRTE7wW/Q3hCbzX7p1hZjSJSS8FTVwt6e25e&#10;N0s3L8sm1e23b4SCx2FmfsMsVoNtxYV63zhWkE4SEMSV0w3XCg777dMMhA/IGlvHpOCXPKyWo4cF&#10;Ftpd+YMuZahFhLAvUIEJoSuk9JUhi37iOuLofbneYoiyr6Xu8RrhtpVZkkylxYbjgsGONoaq7/LH&#10;Ksj90Zzyt+1Z1xkfd6+Hz7x8TpV6HA/rOYhAQ7iH/9vvWsFLmk3h9iY+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6F2kcYAAADdAAAADwAAAAAAAAAAAAAAAACYAgAAZHJz&#10;L2Rvd25yZXYueG1sUEsFBgAAAAAEAAQA9QAAAIsDAAAAAA==&#10;" path="m1976,l417,c191,,,131,,369,,596,191,739,417,739r1559,c2203,739,2393,596,2393,369,2393,131,2203,,1976,xe" filled="f" strokecolor="white [3212]">
                    <v:path arrowok="t" o:extrusionok="f"/>
                  </v:shape>
                  <v:group id="Google Shape;204;p17" o:spid="_x0000_s2406"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YyMUAAADdAAAADwAAAGRycy9kb3ducmV2LnhtbESPQYvCMBSE78L+h/CE&#10;vWlaF3WpRhFZlz2IoC6It0fzbIvNS2liW/+9EQSPw8x8w8yXnSlFQ7UrLCuIhxEI4tTqgjMF/8fN&#10;4BuE88gaS8uk4E4OlouP3hwTbVveU3PwmQgQdgkqyL2vEildmpNBN7QVcfAutjbog6wzqWtsA9yU&#10;chRFE2mw4LCQY0XrnNLr4WYU/LbYrr7in2Z7vazv5+N4d9rGpNRnv1vNQHjq/Dv8av9pBdN4N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zWMjFAAAA3QAA&#10;AA8AAAAAAAAAAAAAAAAAqgIAAGRycy9kb3ducmV2LnhtbFBLBQYAAAAABAAEAPoAAACcAwAAAAA=&#10;">
                    <v:shape id="Google Shape;205;p17" o:spid="_x0000_s2407"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Zj8EA&#10;AADdAAAADwAAAGRycy9kb3ducmV2LnhtbERPz2vCMBS+D/wfwhN2GZrqxqzVKCIMPGqn92fzbKvN&#10;S0lirf/9chB2/Ph+L9e9aURHzteWFUzGCQjiwuqaSwXH359RCsIHZI2NZVLwJA/r1eBtiZm2Dz5Q&#10;l4dSxBD2GSqoQmgzKX1RkUE/ti1x5C7WGQwRulJqh48Ybho5TZJvabDm2FBhS9uKilt+Nwqusz51&#10;H4f9/PyZp6ev8ti1QV6Ueh/2mwWIQH34F7/cO61gNpnGufFNfAJ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1lWY/BAAAA3QAAAA8AAAAAAAAAAAAAAAAAmAIAAGRycy9kb3du&#10;cmV2LnhtbFBLBQYAAAAABAAEAPUAAACGAwAAAAA=&#10;" path="m227,1501v107,,226,-72,226,-167l453,167c453,84,322,1,227,1,144,1,1,84,1,167r,1167c1,1429,144,1501,227,1501xe" filled="f" stroked="f">
                      <v:path arrowok="t" o:extrusionok="f"/>
                    </v:shape>
                    <v:shape id="Google Shape;206;p17" o:spid="_x0000_s2408"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MzWMQA&#10;AADdAAAADwAAAGRycy9kb3ducmV2LnhtbESPwU7DMBBE70j8g7VI3KiTHICmdSsCArVHUg4ct/GS&#10;BOJ1ZC9t+HtcqVKPo5l5o1muJzeoA4XYezaQzzJQxI23PbcGPnavd4+goiBbHDyTgT+KsF5dXy2x&#10;tP7I73SopVUJwrFEA53IWGodm44cxpkfiZP35YNDSTK02gY8JrgbdJFl99phz2mhw5GeO2p+6l9n&#10;oKqLavuJ2zzId3zZuErc294ac3szPS1ACU1yCZ/bG2vgIS/mcHqTnoB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jM1jEAAAA3Q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2409"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EdbcEA&#10;AADdAAAADwAAAGRycy9kb3ducmV2LnhtbERPzYrCMBC+C75DGMHbmqqLSjWKqAuLexCrDzA2Y1ts&#10;JrXJavbtNwfB48f3v1gFU4sHta6yrGA4SEAQ51ZXXCg4n74+ZiCcR9ZYWyYFf+Rgtex2Fphq++Qj&#10;PTJfiBjCLkUFpfdNKqXLSzLoBrYhjtzVtgZ9hG0hdYvPGG5qOUqSiTRYcWwosaFNSfkt+zUK6Mfu&#10;LnXIPrc82YTTYbu34/NdqX4vrOcgPAX/Fr/c31rBdDiO++Ob+AT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8hHW3BAAAA3QAAAA8AAAAAAAAAAAAAAAAAmAIAAGRycy9kb3du&#10;cmV2LnhtbFBLBQYAAAAABAAEAPUAAACGAwAAAAA=&#10;" path="m822,1346v24,,60,-12,83,-35c989,1263,1013,1156,953,1072l334,108c286,25,179,1,96,48,12,108,1,215,48,298r619,965c703,1322,763,1346,822,1346xe" filled="f" stroked="f">
                      <v:path arrowok="t" o:extrusionok="f"/>
                    </v:shape>
                    <v:shape id="Google Shape;208;p17" o:spid="_x0000_s2410"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m4OsUA&#10;AADdAAAADwAAAGRycy9kb3ducmV2LnhtbESPwWrDMBBE74X8g9hCL6WRnEBTnMgm1KQkxyb9gK21&#10;sZ1aK2OptvP3UaDQ4zAzb5hNPtlWDNT7xrGGZK5AEJfONFxp+DrtXt5A+IBssHVMGq7kIc9mDxtM&#10;jRv5k4ZjqESEsE9RQx1Cl0rpy5os+rnriKN3dr3FEGVfSdPjGOG2lQulXqXFhuNCjR2911T+HH+t&#10;hm+Sy0DluVCrfVuoQ1I8nz4uWj89Tts1iEBT+A//tfdGwypZJnB/E5+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bg6xQAAAN0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2411"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eIJ8gA&#10;AADdAAAADwAAAGRycy9kb3ducmV2LnhtbESPQWvCQBSE74X+h+UVeim6iYUaoqvYQqEUQYyiHl+z&#10;r0kw+zZktyb6612h4HGYmW+Y6bw3tThR6yrLCuJhBII4t7riQsF28zlIQDiPrLG2TArO5GA+e3yY&#10;Yqptx2s6Zb4QAcIuRQWl900qpctLMuiGtiEO3q9tDfog20LqFrsAN7UcRdGbNFhxWCixoY+S8mP2&#10;ZxSsSF66lf95P3zvzskyS+L94SVW6vmpX0xAeOr9Pfzf/tIKxvHrCG5vwhO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t4gn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Pr="008224B8" w:rsidRDefault="00A5444F" w:rsidP="00A5444F">
      <w:pPr>
        <w:rPr>
          <w:b/>
          <w:bCs/>
          <w:color w:val="auto"/>
        </w:rPr>
      </w:pPr>
      <w:r w:rsidRPr="008224B8">
        <w:rPr>
          <w:b/>
          <w:bCs/>
          <w:rtl/>
        </w:rPr>
        <w:t>وهي عملية لحل المشكلات التي تتفرع إلى نوعين رئيسيين، وهما:</w:t>
      </w:r>
    </w:p>
    <w:p w:rsidR="00A5444F" w:rsidRPr="008224B8" w:rsidRDefault="00A5444F" w:rsidP="00A5444F">
      <w:pPr>
        <w:shd w:val="clear" w:color="auto" w:fill="F2F2F2" w:themeFill="background1" w:themeFillShade="F2"/>
        <w:rPr>
          <w:b/>
          <w:bCs/>
          <w:color w:val="C00000"/>
          <w:rtl/>
        </w:rPr>
      </w:pPr>
      <w:r w:rsidRPr="008224B8">
        <w:rPr>
          <w:b/>
          <w:bCs/>
          <w:color w:val="C00000"/>
          <w:rtl/>
        </w:rPr>
        <w:t xml:space="preserve">النوع الأول: </w:t>
      </w:r>
    </w:p>
    <w:p w:rsidR="00A5444F" w:rsidRDefault="00A5444F" w:rsidP="00A5444F">
      <w:pPr>
        <w:rPr>
          <w:rFonts w:cstheme="minorBidi"/>
          <w:rtl/>
        </w:rPr>
      </w:pPr>
      <w:r>
        <w:rPr>
          <w:rtl/>
        </w:rPr>
        <w:t>المشكلات ذات البعد المحدد في مجال محدد وواضح كحدوث خلل في برنامج أو منتج محدد ويكمن التحدي في تحديد السبب الكامن الذي أدى لحدوث تلك المشكلة في مجموعة من الأعراض المحتملة ويكون عادة سببًا وحيدًا يحتاج إلى قدر عالي من الدقة والموضوعية في البحث والتقييم للعثور عليه.</w:t>
      </w:r>
    </w:p>
    <w:p w:rsidR="00A5444F" w:rsidRPr="008224B8" w:rsidRDefault="00A5444F" w:rsidP="00A5444F">
      <w:pPr>
        <w:shd w:val="clear" w:color="auto" w:fill="F2F2F2" w:themeFill="background1" w:themeFillShade="F2"/>
        <w:rPr>
          <w:b/>
          <w:bCs/>
          <w:rtl/>
        </w:rPr>
      </w:pPr>
      <w:r w:rsidRPr="008224B8">
        <w:rPr>
          <w:b/>
          <w:bCs/>
          <w:color w:val="C00000"/>
          <w:shd w:val="clear" w:color="auto" w:fill="F2F2F2" w:themeFill="background1" w:themeFillShade="F2"/>
          <w:rtl/>
        </w:rPr>
        <w:t>النوع الثاني:</w:t>
      </w:r>
      <w:r w:rsidRPr="008224B8">
        <w:rPr>
          <w:b/>
          <w:bCs/>
          <w:color w:val="C00000"/>
          <w:rtl/>
        </w:rPr>
        <w:t xml:space="preserve"> </w:t>
      </w:r>
    </w:p>
    <w:p w:rsidR="00A5444F" w:rsidRDefault="00A5444F" w:rsidP="00A5444F">
      <w:pPr>
        <w:rPr>
          <w:rFonts w:cstheme="minorBidi"/>
          <w:rtl/>
        </w:rPr>
      </w:pPr>
      <w:r>
        <w:rPr>
          <w:rtl/>
        </w:rPr>
        <w:t xml:space="preserve">المشكلات العامة ذات الأبعاد الواسعة في مجالات متعددة كانخفاض كلي في مستوى أداء المؤسسة أو ضعف ملحوظ في مستوى </w:t>
      </w:r>
      <w:r w:rsidR="0059540C">
        <w:rPr>
          <w:rFonts w:hint="cs"/>
          <w:rtl/>
        </w:rPr>
        <w:t>تحفيز</w:t>
      </w:r>
      <w:r>
        <w:rPr>
          <w:rtl/>
        </w:rPr>
        <w:t xml:space="preserve"> الموظفين وتكمن الصعوبة في تحديد الأسباب الكامنة الأكثر تأثيراً في حدوث تلك المشكلة وعادة ما يكون هناك أكثر من سبب كامن.</w:t>
      </w:r>
    </w:p>
    <w:p w:rsidR="00A5444F" w:rsidRPr="008224B8" w:rsidRDefault="00A5444F" w:rsidP="00A5444F">
      <w:pPr>
        <w:rPr>
          <w:rFonts w:ascii="Adobe Arabic" w:hAnsi="Adobe Arabic" w:cs="Adobe Arabic"/>
          <w:b/>
          <w:bCs/>
          <w:color w:val="002060"/>
          <w:sz w:val="36"/>
          <w:szCs w:val="36"/>
          <w:u w:val="single"/>
          <w:rtl/>
        </w:rPr>
      </w:pPr>
      <w:r w:rsidRPr="008224B8">
        <w:rPr>
          <w:rFonts w:ascii="Adobe Arabic" w:hAnsi="Adobe Arabic" w:cs="Adobe Arabic"/>
          <w:b/>
          <w:bCs/>
          <w:color w:val="002060"/>
          <w:sz w:val="36"/>
          <w:szCs w:val="36"/>
          <w:u w:val="single"/>
          <w:rtl/>
        </w:rPr>
        <w:t>تحليل المشكلات ذات البعد المحدد في مجال محدد والتعامل معها:</w:t>
      </w:r>
    </w:p>
    <w:p w:rsidR="00A5444F" w:rsidRDefault="00A5444F" w:rsidP="00A5444F">
      <w:pPr>
        <w:rPr>
          <w:rFonts w:cstheme="minorBidi"/>
          <w:color w:val="auto"/>
        </w:rPr>
      </w:pPr>
      <w:r>
        <w:rPr>
          <w:rtl/>
        </w:rPr>
        <w:t>وتكون منهجية العمل الخاصة بالمشكلات ذات البعد المحدد في مجال محدد من خلال صياغة المشكلة بدقة ثم تحليل معطياتها بدقة وتشكيل الأسباب المحتملة لها وتحديد السبب الرئيسي الكامن وراءها.</w:t>
      </w:r>
    </w:p>
    <w:p w:rsidR="00A5444F" w:rsidRPr="008224B8" w:rsidRDefault="00A5444F" w:rsidP="00A5444F">
      <w:pPr>
        <w:rPr>
          <w:b/>
          <w:bCs/>
          <w:rtl/>
        </w:rPr>
      </w:pPr>
      <w:r w:rsidRPr="008224B8">
        <w:rPr>
          <w:b/>
          <w:bCs/>
          <w:rtl/>
        </w:rPr>
        <w:t>نبدأ بصياغة المشكلة بدقة وهدفها الأساسي والتركيز عليها وتتبع آلية العمل بها بتوجيه الأسئلة الرئيسية التالية:</w:t>
      </w:r>
    </w:p>
    <w:p w:rsidR="00A5444F" w:rsidRPr="008224B8" w:rsidRDefault="00A5444F">
      <w:pPr>
        <w:pStyle w:val="ListParagraph"/>
        <w:numPr>
          <w:ilvl w:val="0"/>
          <w:numId w:val="67"/>
        </w:numPr>
        <w:rPr>
          <w:rFonts w:ascii="Sakkal Majalla" w:hAnsi="Sakkal Majalla" w:cs="Sakkal Majalla"/>
          <w:color w:val="002060"/>
          <w:sz w:val="34"/>
          <w:szCs w:val="34"/>
          <w:rtl/>
        </w:rPr>
      </w:pPr>
      <w:r w:rsidRPr="008224B8">
        <w:rPr>
          <w:rFonts w:ascii="Sakkal Majalla" w:hAnsi="Sakkal Majalla" w:cs="Sakkal Majalla"/>
          <w:color w:val="002060"/>
          <w:sz w:val="34"/>
          <w:szCs w:val="34"/>
          <w:rtl/>
        </w:rPr>
        <w:t>ما هي القضية المحددة التي تُواجه فيها مشكلة؟</w:t>
      </w:r>
    </w:p>
    <w:p w:rsidR="00A5444F" w:rsidRPr="008224B8" w:rsidRDefault="00A5444F">
      <w:pPr>
        <w:pStyle w:val="ListParagraph"/>
        <w:numPr>
          <w:ilvl w:val="0"/>
          <w:numId w:val="67"/>
        </w:numPr>
        <w:rPr>
          <w:rFonts w:ascii="Sakkal Majalla" w:hAnsi="Sakkal Majalla" w:cs="Sakkal Majalla"/>
          <w:color w:val="002060"/>
          <w:sz w:val="34"/>
          <w:szCs w:val="34"/>
          <w:rtl/>
        </w:rPr>
      </w:pPr>
      <w:r w:rsidRPr="008224B8">
        <w:rPr>
          <w:rFonts w:ascii="Sakkal Majalla" w:hAnsi="Sakkal Majalla" w:cs="Sakkal Majalla"/>
          <w:color w:val="002060"/>
          <w:sz w:val="34"/>
          <w:szCs w:val="34"/>
          <w:rtl/>
        </w:rPr>
        <w:t>ما هو المجال المحدد لتلك القضية الذي حصلت فيه المشكلة (إطار العمل الذي نُعمِل فيه تلك القضية)؟</w:t>
      </w:r>
    </w:p>
    <w:p w:rsidR="00A5444F" w:rsidRPr="008224B8" w:rsidRDefault="00A5444F">
      <w:pPr>
        <w:pStyle w:val="ListParagraph"/>
        <w:numPr>
          <w:ilvl w:val="0"/>
          <w:numId w:val="67"/>
        </w:numPr>
        <w:rPr>
          <w:rFonts w:ascii="Sakkal Majalla" w:hAnsi="Sakkal Majalla" w:cs="Sakkal Majalla"/>
          <w:color w:val="002060"/>
          <w:sz w:val="34"/>
          <w:szCs w:val="34"/>
          <w:rtl/>
        </w:rPr>
      </w:pPr>
      <w:r w:rsidRPr="008224B8">
        <w:rPr>
          <w:rFonts w:ascii="Sakkal Majalla" w:hAnsi="Sakkal Majalla" w:cs="Sakkal Majalla"/>
          <w:color w:val="002060"/>
          <w:sz w:val="34"/>
          <w:szCs w:val="34"/>
          <w:rtl/>
        </w:rPr>
        <w:t>ما هو الخلل المحدد الذي تحدث فيه مشكلة في تلك القضية؟</w:t>
      </w:r>
    </w:p>
    <w:p w:rsidR="00A5444F" w:rsidRPr="008224B8" w:rsidRDefault="00A5444F">
      <w:pPr>
        <w:pStyle w:val="ListParagraph"/>
        <w:numPr>
          <w:ilvl w:val="0"/>
          <w:numId w:val="67"/>
        </w:numPr>
        <w:rPr>
          <w:rFonts w:ascii="Sakkal Majalla" w:hAnsi="Sakkal Majalla" w:cs="Sakkal Majalla"/>
          <w:color w:val="002060"/>
          <w:sz w:val="34"/>
          <w:szCs w:val="34"/>
          <w:rtl/>
        </w:rPr>
      </w:pPr>
      <w:r w:rsidRPr="008224B8">
        <w:rPr>
          <w:rFonts w:ascii="Sakkal Majalla" w:hAnsi="Sakkal Majalla" w:cs="Sakkal Majalla"/>
          <w:color w:val="002060"/>
          <w:sz w:val="34"/>
          <w:szCs w:val="34"/>
          <w:rtl/>
        </w:rPr>
        <w:t>صف المشكلة بدقة من خلال تعريف الخلل الحادث في القضية داخل ذلك المجال؟</w:t>
      </w:r>
    </w:p>
    <w:p w:rsidR="00A5444F" w:rsidRPr="008224B8" w:rsidRDefault="00A5444F" w:rsidP="00A5444F">
      <w:pPr>
        <w:rPr>
          <w:rFonts w:ascii="Adobe Arabic" w:hAnsi="Adobe Arabic" w:cs="Adobe Arabic"/>
          <w:color w:val="002060"/>
          <w:sz w:val="36"/>
          <w:szCs w:val="36"/>
          <w:u w:val="single"/>
        </w:rPr>
      </w:pPr>
    </w:p>
    <w:p w:rsidR="00A5444F" w:rsidRDefault="00A5444F" w:rsidP="00A5444F">
      <w:pPr>
        <w:rPr>
          <w:rFonts w:cstheme="minorBidi"/>
          <w:color w:val="auto"/>
        </w:rPr>
      </w:pPr>
      <w:r>
        <w:rPr>
          <w:rtl/>
        </w:rPr>
        <w:t>وعليك أن تكون محدداً في اختيار القضية وفي اختيار المجال الذي تعمل فيه تلك القضية وواضحاً في توصيف الخلل الناجم وقم بإشراك فريقك للاتفاق على العناصر السابقة وتجنب تحليل المشكلات ذات السبب الواضح والمعروف.</w:t>
      </w:r>
    </w:p>
    <w:p w:rsidR="00A5444F" w:rsidRPr="008224B8" w:rsidRDefault="00693FEF" w:rsidP="00A5444F">
      <w:pPr>
        <w:rPr>
          <w:b/>
          <w:bCs/>
          <w:color w:val="C00000"/>
          <w:rtl/>
        </w:rPr>
      </w:pPr>
      <w:hyperlink r:id="rId117" w:history="1">
        <w:r w:rsidR="00A5444F" w:rsidRPr="00693FEF">
          <w:rPr>
            <w:rStyle w:val="Hyperlink"/>
            <w:b/>
            <w:bCs/>
            <w:rtl/>
          </w:rPr>
          <w:t>ولكي نحدد القضية نوجه السؤال التالي: ما هي القضية المحددة التي تواجه فيها مشكلة؟</w:t>
        </w:r>
      </w:hyperlink>
    </w:p>
    <w:p w:rsidR="00A5444F" w:rsidRDefault="00A5444F" w:rsidP="00A5444F">
      <w:pPr>
        <w:rPr>
          <w:rtl/>
        </w:rPr>
      </w:pPr>
      <w:r w:rsidRPr="008224B8">
        <w:rPr>
          <w:b/>
          <w:bCs/>
          <w:rtl/>
        </w:rPr>
        <w:t>ولكي تعرف المجال بشكل دقيق اسأل:</w:t>
      </w:r>
      <w:r>
        <w:rPr>
          <w:rtl/>
        </w:rPr>
        <w:t xml:space="preserve"> ما هو المجال المحدد لتلك القضية الذي تحدث فيه المشكلة، أي إطار العمل الذي تعمل فيه تلك القضية. ولنتعرف على الخلل الحادث نسأل: ما هو الخلل المحدد الذي تواجه فيه مشكلة في تلك القضية؟</w:t>
      </w:r>
    </w:p>
    <w:p w:rsidR="00A5444F" w:rsidRDefault="00A5444F" w:rsidP="00A5444F">
      <w:pPr>
        <w:rPr>
          <w:rtl/>
        </w:rPr>
      </w:pPr>
      <w:r>
        <w:rPr>
          <w:rtl/>
        </w:rPr>
        <w:t xml:space="preserve">أما عن تحليل معطيات المشكلة بدقة فهدفها الرئيسي تقديم توصيف دقيق لكافة العناصر المحيطة بالخلل الحادث في القضية كأساس علمي لبدء التحليل وآلية العمل تنبع من </w:t>
      </w:r>
      <w:r w:rsidRPr="008224B8">
        <w:rPr>
          <w:b/>
          <w:bCs/>
          <w:rtl/>
        </w:rPr>
        <w:t>توجيه الأسئلة التالية:</w:t>
      </w:r>
    </w:p>
    <w:p w:rsidR="00A5444F" w:rsidRPr="008224B8" w:rsidRDefault="00A5444F">
      <w:pPr>
        <w:pStyle w:val="ListParagraph"/>
        <w:numPr>
          <w:ilvl w:val="0"/>
          <w:numId w:val="68"/>
        </w:numPr>
        <w:spacing w:line="256" w:lineRule="auto"/>
        <w:jc w:val="both"/>
        <w:rPr>
          <w:rFonts w:ascii="Sakkal Majalla" w:hAnsi="Sakkal Majalla" w:cs="Sakkal Majalla"/>
          <w:sz w:val="36"/>
          <w:szCs w:val="36"/>
          <w:rtl/>
        </w:rPr>
      </w:pPr>
      <w:r>
        <w:rPr>
          <w:noProof/>
          <w:rtl/>
        </w:rPr>
        <w:drawing>
          <wp:anchor distT="0" distB="0" distL="114300" distR="114300" simplePos="0" relativeHeight="252331008" behindDoc="0" locked="0" layoutInCell="1" allowOverlap="1" wp14:anchorId="3FD98CDC" wp14:editId="17FD99FC">
            <wp:simplePos x="0" y="0"/>
            <wp:positionH relativeFrom="margin">
              <wp:align>left</wp:align>
            </wp:positionH>
            <wp:positionV relativeFrom="paragraph">
              <wp:posOffset>16510</wp:posOffset>
            </wp:positionV>
            <wp:extent cx="2073910" cy="1591945"/>
            <wp:effectExtent l="0" t="0" r="0" b="0"/>
            <wp:wrapSquare wrapText="bothSides"/>
            <wp:docPr id="1832" name="صورة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 name="Control Panel-bro.png"/>
                    <pic:cNvPicPr/>
                  </pic:nvPicPr>
                  <pic:blipFill rotWithShape="1">
                    <a:blip r:embed="rId118" cstate="print">
                      <a:extLst>
                        <a:ext uri="{28A0092B-C50C-407E-A947-70E740481C1C}">
                          <a14:useLocalDpi xmlns:a14="http://schemas.microsoft.com/office/drawing/2010/main" val="0"/>
                        </a:ext>
                      </a:extLst>
                    </a:blip>
                    <a:srcRect t="12924" b="10273"/>
                    <a:stretch/>
                  </pic:blipFill>
                  <pic:spPr bwMode="auto">
                    <a:xfrm>
                      <a:off x="0" y="0"/>
                      <a:ext cx="2073910" cy="1591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224B8">
        <w:rPr>
          <w:rFonts w:ascii="Sakkal Majalla" w:hAnsi="Sakkal Majalla" w:cs="Sakkal Majalla"/>
          <w:sz w:val="36"/>
          <w:szCs w:val="36"/>
          <w:rtl/>
        </w:rPr>
        <w:t>أين وقع ذلك الخلل جغرافياً؟</w:t>
      </w:r>
    </w:p>
    <w:p w:rsidR="00A5444F" w:rsidRPr="008224B8" w:rsidRDefault="00A5444F">
      <w:pPr>
        <w:pStyle w:val="ListParagraph"/>
        <w:numPr>
          <w:ilvl w:val="0"/>
          <w:numId w:val="68"/>
        </w:numPr>
        <w:spacing w:line="256" w:lineRule="auto"/>
        <w:jc w:val="both"/>
        <w:rPr>
          <w:rFonts w:ascii="Sakkal Majalla" w:hAnsi="Sakkal Majalla" w:cs="Sakkal Majalla"/>
          <w:sz w:val="36"/>
          <w:szCs w:val="36"/>
          <w:rtl/>
        </w:rPr>
      </w:pPr>
      <w:r w:rsidRPr="008224B8">
        <w:rPr>
          <w:rFonts w:ascii="Sakkal Majalla" w:hAnsi="Sakkal Majalla" w:cs="Sakkal Majalla"/>
          <w:sz w:val="36"/>
          <w:szCs w:val="36"/>
          <w:rtl/>
        </w:rPr>
        <w:t>متى ظهر ذلك الخلل أول مرة زمنياً؟</w:t>
      </w:r>
    </w:p>
    <w:p w:rsidR="00A5444F" w:rsidRPr="008224B8" w:rsidRDefault="00A5444F">
      <w:pPr>
        <w:pStyle w:val="ListParagraph"/>
        <w:numPr>
          <w:ilvl w:val="0"/>
          <w:numId w:val="68"/>
        </w:numPr>
        <w:spacing w:line="256" w:lineRule="auto"/>
        <w:jc w:val="both"/>
        <w:rPr>
          <w:rFonts w:ascii="Sakkal Majalla" w:hAnsi="Sakkal Majalla" w:cs="Sakkal Majalla"/>
          <w:sz w:val="36"/>
          <w:szCs w:val="36"/>
          <w:rtl/>
        </w:rPr>
      </w:pPr>
      <w:r w:rsidRPr="008224B8">
        <w:rPr>
          <w:rFonts w:ascii="Sakkal Majalla" w:hAnsi="Sakkal Majalla" w:cs="Sakkal Majalla"/>
          <w:sz w:val="36"/>
          <w:szCs w:val="36"/>
          <w:rtl/>
        </w:rPr>
        <w:t>من المسؤول عن وقوع ذلك الخلل؟</w:t>
      </w:r>
    </w:p>
    <w:p w:rsidR="00A5444F" w:rsidRPr="008224B8" w:rsidRDefault="00A5444F">
      <w:pPr>
        <w:pStyle w:val="ListParagraph"/>
        <w:numPr>
          <w:ilvl w:val="0"/>
          <w:numId w:val="68"/>
        </w:numPr>
        <w:spacing w:line="256" w:lineRule="auto"/>
        <w:jc w:val="both"/>
        <w:rPr>
          <w:rFonts w:ascii="Sakkal Majalla" w:hAnsi="Sakkal Majalla" w:cs="Sakkal Majalla"/>
          <w:sz w:val="36"/>
          <w:szCs w:val="36"/>
          <w:rtl/>
        </w:rPr>
      </w:pPr>
      <w:r w:rsidRPr="008224B8">
        <w:rPr>
          <w:rFonts w:ascii="Sakkal Majalla" w:hAnsi="Sakkal Majalla" w:cs="Sakkal Majalla"/>
          <w:sz w:val="36"/>
          <w:szCs w:val="36"/>
          <w:rtl/>
        </w:rPr>
        <w:t>ما هو النمط لحدوث ذلك الخلل وهل هو مستمر أم متقطع بنمط ظهور منهجي أم متقطع بنمط ظهور غير منهجي؟</w:t>
      </w:r>
    </w:p>
    <w:p w:rsidR="00A5444F" w:rsidRPr="008224B8" w:rsidRDefault="00A5444F">
      <w:pPr>
        <w:pStyle w:val="ListParagraph"/>
        <w:numPr>
          <w:ilvl w:val="0"/>
          <w:numId w:val="68"/>
        </w:numPr>
        <w:spacing w:line="256" w:lineRule="auto"/>
        <w:jc w:val="both"/>
        <w:rPr>
          <w:rFonts w:ascii="Sakkal Majalla" w:hAnsi="Sakkal Majalla" w:cs="Sakkal Majalla"/>
          <w:sz w:val="36"/>
          <w:szCs w:val="36"/>
          <w:rtl/>
        </w:rPr>
      </w:pPr>
      <w:r w:rsidRPr="008224B8">
        <w:rPr>
          <w:rFonts w:ascii="Sakkal Majalla" w:hAnsi="Sakkal Majalla" w:cs="Sakkal Majalla"/>
          <w:sz w:val="36"/>
          <w:szCs w:val="36"/>
          <w:rtl/>
        </w:rPr>
        <w:t>ما هي الخطوة أو المرحلة التي وقع فيها الخلل في ظل الخطوات والمراحل المتسلسلة التي تشمل تلك القضية؟</w:t>
      </w:r>
    </w:p>
    <w:p w:rsidR="00A5444F" w:rsidRPr="008224B8" w:rsidRDefault="00A5444F" w:rsidP="00A5444F">
      <w:pPr>
        <w:rPr>
          <w:rFonts w:ascii="Sakkal Majalla" w:hAnsi="Sakkal Majalla"/>
          <w:b/>
          <w:bCs/>
          <w:color w:val="C00000"/>
          <w:sz w:val="36"/>
          <w:szCs w:val="36"/>
          <w:rtl/>
        </w:rPr>
      </w:pPr>
      <w:r w:rsidRPr="008224B8">
        <w:rPr>
          <w:rFonts w:ascii="Sakkal Majalla" w:hAnsi="Sakkal Majalla"/>
          <w:b/>
          <w:bCs/>
          <w:color w:val="C00000"/>
          <w:sz w:val="36"/>
          <w:szCs w:val="36"/>
          <w:rtl/>
        </w:rPr>
        <w:t>عليك أن تكون علمياً فلا تقبل إلا معلومات مؤكدة وموثقة وأن تكون موضوعياً ومحايداً في الإجابة على الأسئلة السابقة .... افحص المعلومات وقارنها بمصادر أخرى ما أمكن...!</w:t>
      </w:r>
    </w:p>
    <w:p w:rsidR="00A5444F" w:rsidRDefault="00A5444F" w:rsidP="00A5444F">
      <w:pPr>
        <w:rPr>
          <w:rtl/>
        </w:rPr>
      </w:pPr>
      <w:r>
        <w:rPr>
          <w:rtl/>
        </w:rPr>
        <w:t>نتحدث الآن عن الخطوة الأهم في المنهجية وهي تشكيل الأسباب المحتملة لتلك المشكلة. والهدف الرئيسي منها استعراض كافة الأسباب المحتملة لحدوث المشكلة، والمكونات الرئيسية هي: القضية والمجال والخلل الحادث ومكان وقوعه ووقت ظهوره والمسؤول عن وقوعه ونمط حدوثه والخطوة والمرحلة.</w:t>
      </w:r>
    </w:p>
    <w:p w:rsidR="00A5444F" w:rsidRDefault="00A5444F" w:rsidP="00A5444F">
      <w:pPr>
        <w:rPr>
          <w:b/>
          <w:bCs/>
          <w:rtl/>
        </w:rPr>
      </w:pPr>
      <w:r w:rsidRPr="008224B8">
        <w:rPr>
          <w:b/>
          <w:bCs/>
          <w:rtl/>
        </w:rPr>
        <w:lastRenderedPageBreak/>
        <w:t>ولتحديد الخلل الحادث نجيب عن السؤال المهم " ما هو الخلل المحدد الذي تواجه فيه مشكلة في تلك القضية؟</w:t>
      </w:r>
    </w:p>
    <w:p w:rsidR="00A5444F" w:rsidRPr="008224B8" w:rsidRDefault="00693FEF" w:rsidP="00A5444F">
      <w:pPr>
        <w:rPr>
          <w:rFonts w:ascii="Sakkal Majalla" w:hAnsi="Sakkal Majalla"/>
          <w:b/>
          <w:bCs/>
          <w:color w:val="002060"/>
          <w:sz w:val="36"/>
          <w:szCs w:val="36"/>
          <w:u w:val="single"/>
        </w:rPr>
      </w:pPr>
      <w:hyperlink r:id="rId119" w:history="1">
        <w:r w:rsidR="00A5444F" w:rsidRPr="00693FEF">
          <w:rPr>
            <w:rStyle w:val="Hyperlink"/>
            <w:rFonts w:ascii="Sakkal Majalla" w:hAnsi="Sakkal Majalla"/>
            <w:b/>
            <w:bCs/>
            <w:sz w:val="36"/>
            <w:szCs w:val="36"/>
            <w:rtl/>
          </w:rPr>
          <w:t>تحليل المشكلات العامة ذات الأبعاد الواسعة الممتدة في مختلف مجالات عمل المؤسسة والتعامل معها:</w:t>
        </w:r>
      </w:hyperlink>
    </w:p>
    <w:p w:rsidR="00A5444F" w:rsidRDefault="00A5444F" w:rsidP="00A5444F">
      <w:pPr>
        <w:rPr>
          <w:rtl/>
        </w:rPr>
      </w:pPr>
      <w:r>
        <w:rPr>
          <w:rtl/>
        </w:rPr>
        <w:t>ومنهجية العمل الخاصة بالمشاكل ذات الأبعاد الواسعة والممتدة لمختلف مجالات عمل المؤسسة تبدأ بصياغة المشكلة بدقة وتوضيح كافة المعلومات المحيطة بالمشكلة وبلورة الأسباب الرئيسية للمشكلة واعادة التركيز على المشكلة وصياغة الأسباب بصورة احترافية.</w:t>
      </w:r>
    </w:p>
    <w:p w:rsidR="00A5444F" w:rsidRDefault="0059540C" w:rsidP="00A5444F">
      <w:pPr>
        <w:rPr>
          <w:rtl/>
        </w:rPr>
      </w:pPr>
      <w:r>
        <w:rPr>
          <w:rFonts w:ascii="Sakkal Majalla" w:hAnsi="Sakkal Majalla"/>
          <w:noProof/>
          <w:color w:val="002060"/>
          <w:sz w:val="34"/>
          <w:rtl/>
        </w:rPr>
        <w:drawing>
          <wp:anchor distT="0" distB="0" distL="114300" distR="114300" simplePos="0" relativeHeight="252332032" behindDoc="0" locked="0" layoutInCell="1" allowOverlap="1" wp14:anchorId="770905A7" wp14:editId="25EECF10">
            <wp:simplePos x="0" y="0"/>
            <wp:positionH relativeFrom="margin">
              <wp:posOffset>0</wp:posOffset>
            </wp:positionH>
            <wp:positionV relativeFrom="paragraph">
              <wp:posOffset>665480</wp:posOffset>
            </wp:positionV>
            <wp:extent cx="1771650" cy="1771650"/>
            <wp:effectExtent l="0" t="0" r="0" b="0"/>
            <wp:wrapSquare wrapText="bothSides"/>
            <wp:docPr id="1833" name="صورة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 name="Consent-amico.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1771650" cy="1771650"/>
                    </a:xfrm>
                    <a:prstGeom prst="rect">
                      <a:avLst/>
                    </a:prstGeom>
                  </pic:spPr>
                </pic:pic>
              </a:graphicData>
            </a:graphic>
            <wp14:sizeRelH relativeFrom="margin">
              <wp14:pctWidth>0</wp14:pctWidth>
            </wp14:sizeRelH>
            <wp14:sizeRelV relativeFrom="margin">
              <wp14:pctHeight>0</wp14:pctHeight>
            </wp14:sizeRelV>
          </wp:anchor>
        </w:drawing>
      </w:r>
      <w:r w:rsidR="00A5444F">
        <w:rPr>
          <w:rtl/>
        </w:rPr>
        <w:t xml:space="preserve">ويكون الهدف الرئيسي لصياغة المشكلة بدقة هو إدراك عمق المشكلة بالنظر إلى الصورة الكاملة واستنباط كل المعلومات ذات الصلة بها، </w:t>
      </w:r>
      <w:r w:rsidR="00A5444F" w:rsidRPr="002D7E73">
        <w:rPr>
          <w:b/>
          <w:bCs/>
          <w:rtl/>
        </w:rPr>
        <w:t>وتتبع آلية العمل بالإجابة عن:</w:t>
      </w:r>
    </w:p>
    <w:p w:rsidR="00A5444F" w:rsidRPr="002D7E73" w:rsidRDefault="00A5444F" w:rsidP="0059540C">
      <w:pPr>
        <w:pStyle w:val="ListParagraph"/>
        <w:numPr>
          <w:ilvl w:val="0"/>
          <w:numId w:val="69"/>
        </w:numPr>
        <w:spacing w:line="256" w:lineRule="auto"/>
        <w:ind w:left="386"/>
        <w:rPr>
          <w:rFonts w:ascii="Sakkal Majalla" w:hAnsi="Sakkal Majalla" w:cs="Sakkal Majalla"/>
          <w:color w:val="002060"/>
          <w:sz w:val="34"/>
          <w:szCs w:val="34"/>
          <w:rtl/>
        </w:rPr>
      </w:pPr>
      <w:r w:rsidRPr="002D7E73">
        <w:rPr>
          <w:rFonts w:ascii="Sakkal Majalla" w:hAnsi="Sakkal Majalla" w:cs="Sakkal Majalla"/>
          <w:color w:val="002060"/>
          <w:sz w:val="34"/>
          <w:szCs w:val="34"/>
          <w:rtl/>
        </w:rPr>
        <w:t>ما هي القضية المحددة التي تواجه فيها مشكلة؟</w:t>
      </w:r>
    </w:p>
    <w:p w:rsidR="00A5444F" w:rsidRPr="002D7E73" w:rsidRDefault="00A5444F" w:rsidP="0059540C">
      <w:pPr>
        <w:pStyle w:val="ListParagraph"/>
        <w:numPr>
          <w:ilvl w:val="0"/>
          <w:numId w:val="69"/>
        </w:numPr>
        <w:spacing w:line="256" w:lineRule="auto"/>
        <w:ind w:left="386"/>
        <w:rPr>
          <w:rFonts w:ascii="Sakkal Majalla" w:hAnsi="Sakkal Majalla" w:cs="Sakkal Majalla"/>
          <w:color w:val="002060"/>
          <w:sz w:val="34"/>
          <w:szCs w:val="34"/>
          <w:rtl/>
        </w:rPr>
      </w:pPr>
      <w:r w:rsidRPr="002D7E73">
        <w:rPr>
          <w:rFonts w:ascii="Sakkal Majalla" w:hAnsi="Sakkal Majalla" w:cs="Sakkal Majalla"/>
          <w:color w:val="002060"/>
          <w:sz w:val="34"/>
          <w:szCs w:val="34"/>
          <w:rtl/>
        </w:rPr>
        <w:t>ما هو الخلل المحدد الذي تواجه فيه مشكلة في تلك القضية؟</w:t>
      </w:r>
    </w:p>
    <w:p w:rsidR="00A5444F" w:rsidRPr="002D7E73" w:rsidRDefault="00A5444F" w:rsidP="0059540C">
      <w:pPr>
        <w:pStyle w:val="ListParagraph"/>
        <w:numPr>
          <w:ilvl w:val="0"/>
          <w:numId w:val="69"/>
        </w:numPr>
        <w:spacing w:line="256" w:lineRule="auto"/>
        <w:ind w:left="386"/>
        <w:rPr>
          <w:rFonts w:ascii="Sakkal Majalla" w:hAnsi="Sakkal Majalla" w:cs="Sakkal Majalla"/>
          <w:color w:val="002060"/>
          <w:sz w:val="34"/>
          <w:szCs w:val="34"/>
          <w:rtl/>
        </w:rPr>
      </w:pPr>
      <w:r w:rsidRPr="002D7E73">
        <w:rPr>
          <w:rFonts w:ascii="Sakkal Majalla" w:hAnsi="Sakkal Majalla" w:cs="Sakkal Majalla"/>
          <w:color w:val="002060"/>
          <w:sz w:val="34"/>
          <w:szCs w:val="34"/>
          <w:rtl/>
        </w:rPr>
        <w:t>صف المشكلة بدقة من خلال تعريف الخلل الحادث في القضية؟</w:t>
      </w:r>
    </w:p>
    <w:p w:rsidR="00A5444F" w:rsidRDefault="00A5444F" w:rsidP="00A5444F">
      <w:pPr>
        <w:rPr>
          <w:rtl/>
        </w:rPr>
      </w:pPr>
      <w:r>
        <w:rPr>
          <w:rtl/>
        </w:rPr>
        <w:t>فعليك أن تكون محددًا في اختيار القضية وواضحًا في توصيف الخلل الحادث وتجنب تحليل المشاكل ذات السبب الواضح والمعروف.</w:t>
      </w:r>
    </w:p>
    <w:p w:rsidR="00A5444F" w:rsidRDefault="00A5444F" w:rsidP="00A5444F">
      <w:pPr>
        <w:rPr>
          <w:rtl/>
        </w:rPr>
      </w:pPr>
      <w:r>
        <w:rPr>
          <w:rtl/>
        </w:rPr>
        <w:t xml:space="preserve">وبالنسبة لتوضيح كافة المعلومات المحيطة بالمشكلة فهدفها الرئيسي توضيح التفاصيل الواقعية للمشكلة والاتفاق على فهم مشترك لها وآلية العمل بها تكون باستخدام أي من مهارات التفكير المفتوح التالية </w:t>
      </w:r>
      <w:r w:rsidRPr="002D7E73">
        <w:rPr>
          <w:b/>
          <w:bCs/>
          <w:rtl/>
        </w:rPr>
        <w:t>لتنفيذ هذه المرحلة وهي:</w:t>
      </w:r>
    </w:p>
    <w:p w:rsidR="00A5444F" w:rsidRPr="002D7E73" w:rsidRDefault="00A5444F" w:rsidP="0059540C">
      <w:pPr>
        <w:pStyle w:val="ListParagraph"/>
        <w:numPr>
          <w:ilvl w:val="0"/>
          <w:numId w:val="70"/>
        </w:numPr>
        <w:spacing w:line="256" w:lineRule="auto"/>
        <w:ind w:left="386"/>
        <w:rPr>
          <w:rFonts w:ascii="Sakkal Majalla" w:hAnsi="Sakkal Majalla" w:cs="Sakkal Majalla"/>
          <w:color w:val="002060"/>
          <w:sz w:val="34"/>
          <w:szCs w:val="34"/>
          <w:rtl/>
        </w:rPr>
      </w:pPr>
      <w:r w:rsidRPr="002D7E73">
        <w:rPr>
          <w:rFonts w:ascii="Sakkal Majalla" w:hAnsi="Sakkal Majalla" w:cs="Sakkal Majalla"/>
          <w:color w:val="002060"/>
          <w:sz w:val="34"/>
          <w:szCs w:val="34"/>
          <w:rtl/>
        </w:rPr>
        <w:t>تحليل العناصر المحيطة والمتأثرين بالمشكلة.</w:t>
      </w:r>
    </w:p>
    <w:p w:rsidR="00A5444F" w:rsidRPr="002D7E73" w:rsidRDefault="00A5444F" w:rsidP="0059540C">
      <w:pPr>
        <w:pStyle w:val="ListParagraph"/>
        <w:numPr>
          <w:ilvl w:val="0"/>
          <w:numId w:val="70"/>
        </w:numPr>
        <w:spacing w:line="256" w:lineRule="auto"/>
        <w:ind w:left="386"/>
        <w:rPr>
          <w:rFonts w:ascii="Sakkal Majalla" w:hAnsi="Sakkal Majalla" w:cs="Sakkal Majalla"/>
          <w:color w:val="002060"/>
          <w:sz w:val="34"/>
          <w:szCs w:val="34"/>
          <w:rtl/>
        </w:rPr>
      </w:pPr>
      <w:r w:rsidRPr="002D7E73">
        <w:rPr>
          <w:rFonts w:ascii="Sakkal Majalla" w:hAnsi="Sakkal Majalla" w:cs="Sakkal Majalla"/>
          <w:color w:val="002060"/>
          <w:sz w:val="34"/>
          <w:szCs w:val="34"/>
          <w:rtl/>
        </w:rPr>
        <w:t xml:space="preserve">تحليل نقاط </w:t>
      </w:r>
      <w:r w:rsidR="0059540C" w:rsidRPr="002D7E73">
        <w:rPr>
          <w:rFonts w:ascii="Sakkal Majalla" w:hAnsi="Sakkal Majalla" w:cs="Sakkal Majalla" w:hint="cs"/>
          <w:color w:val="002060"/>
          <w:sz w:val="34"/>
          <w:szCs w:val="34"/>
          <w:rtl/>
        </w:rPr>
        <w:t>القوة</w:t>
      </w:r>
      <w:r w:rsidR="0059540C" w:rsidRPr="002D7E73">
        <w:rPr>
          <w:rFonts w:ascii="Sakkal Majalla" w:hAnsi="Sakkal Majalla" w:cs="Sakkal Majalla" w:hint="eastAsia"/>
          <w:color w:val="002060"/>
          <w:sz w:val="34"/>
          <w:szCs w:val="34"/>
          <w:rtl/>
        </w:rPr>
        <w:t>،</w:t>
      </w:r>
      <w:r w:rsidRPr="002D7E73">
        <w:rPr>
          <w:rFonts w:ascii="Sakkal Majalla" w:hAnsi="Sakkal Majalla" w:cs="Sakkal Majalla"/>
          <w:color w:val="002060"/>
          <w:sz w:val="34"/>
          <w:szCs w:val="34"/>
          <w:rtl/>
        </w:rPr>
        <w:t xml:space="preserve"> </w:t>
      </w:r>
      <w:r w:rsidR="0059540C" w:rsidRPr="002D7E73">
        <w:rPr>
          <w:rFonts w:ascii="Sakkal Majalla" w:hAnsi="Sakkal Majalla" w:cs="Sakkal Majalla" w:hint="cs"/>
          <w:color w:val="002060"/>
          <w:sz w:val="34"/>
          <w:szCs w:val="34"/>
          <w:rtl/>
        </w:rPr>
        <w:t>والضعف</w:t>
      </w:r>
      <w:r w:rsidR="0059540C" w:rsidRPr="002D7E73">
        <w:rPr>
          <w:rFonts w:ascii="Sakkal Majalla" w:hAnsi="Sakkal Majalla" w:cs="Sakkal Majalla" w:hint="eastAsia"/>
          <w:color w:val="002060"/>
          <w:sz w:val="34"/>
          <w:szCs w:val="34"/>
          <w:rtl/>
        </w:rPr>
        <w:t>،</w:t>
      </w:r>
      <w:r w:rsidRPr="002D7E73">
        <w:rPr>
          <w:rFonts w:ascii="Sakkal Majalla" w:hAnsi="Sakkal Majalla" w:cs="Sakkal Majalla"/>
          <w:color w:val="002060"/>
          <w:sz w:val="34"/>
          <w:szCs w:val="34"/>
          <w:rtl/>
        </w:rPr>
        <w:t xml:space="preserve"> </w:t>
      </w:r>
      <w:r w:rsidR="0059540C" w:rsidRPr="002D7E73">
        <w:rPr>
          <w:rFonts w:ascii="Sakkal Majalla" w:hAnsi="Sakkal Majalla" w:cs="Sakkal Majalla" w:hint="cs"/>
          <w:color w:val="002060"/>
          <w:sz w:val="34"/>
          <w:szCs w:val="34"/>
          <w:rtl/>
        </w:rPr>
        <w:t>والفرص</w:t>
      </w:r>
      <w:r w:rsidR="0059540C" w:rsidRPr="002D7E73">
        <w:rPr>
          <w:rFonts w:ascii="Sakkal Majalla" w:hAnsi="Sakkal Majalla" w:cs="Sakkal Majalla" w:hint="eastAsia"/>
          <w:color w:val="002060"/>
          <w:sz w:val="34"/>
          <w:szCs w:val="34"/>
          <w:rtl/>
        </w:rPr>
        <w:t>،</w:t>
      </w:r>
      <w:r w:rsidRPr="002D7E73">
        <w:rPr>
          <w:rFonts w:ascii="Sakkal Majalla" w:hAnsi="Sakkal Majalla" w:cs="Sakkal Majalla"/>
          <w:color w:val="002060"/>
          <w:sz w:val="34"/>
          <w:szCs w:val="34"/>
          <w:rtl/>
        </w:rPr>
        <w:t xml:space="preserve"> والتحديات.</w:t>
      </w:r>
    </w:p>
    <w:p w:rsidR="00A5444F" w:rsidRPr="002D7E73" w:rsidRDefault="00A5444F" w:rsidP="0059540C">
      <w:pPr>
        <w:pStyle w:val="ListParagraph"/>
        <w:numPr>
          <w:ilvl w:val="0"/>
          <w:numId w:val="70"/>
        </w:numPr>
        <w:spacing w:line="256" w:lineRule="auto"/>
        <w:ind w:left="386"/>
        <w:rPr>
          <w:rFonts w:ascii="Sakkal Majalla" w:hAnsi="Sakkal Majalla" w:cs="Sakkal Majalla"/>
          <w:color w:val="002060"/>
          <w:sz w:val="34"/>
          <w:szCs w:val="34"/>
          <w:rtl/>
        </w:rPr>
      </w:pPr>
      <w:r w:rsidRPr="002D7E73">
        <w:rPr>
          <w:rFonts w:ascii="Sakkal Majalla" w:hAnsi="Sakkal Majalla" w:cs="Sakkal Majalla"/>
          <w:color w:val="002060"/>
          <w:sz w:val="34"/>
          <w:szCs w:val="34"/>
          <w:rtl/>
        </w:rPr>
        <w:t>تحليل السبب والأثر.</w:t>
      </w:r>
    </w:p>
    <w:p w:rsidR="00A5444F" w:rsidRDefault="00A5444F" w:rsidP="00A5444F">
      <w:pPr>
        <w:rPr>
          <w:rtl/>
        </w:rPr>
      </w:pPr>
      <w:r>
        <w:rPr>
          <w:rtl/>
        </w:rPr>
        <w:t>ويفضل استخدام تحليل العناصر المحيطة والمتأثرين بالمشكلة لدراسة المشكلات ذات العلاقة بإدارة الموارد وبيئة العمل واستخدام تحليل </w:t>
      </w:r>
      <w:r w:rsidRPr="002D7E73">
        <w:rPr>
          <w:b/>
          <w:bCs/>
          <w:color w:val="C00000"/>
        </w:rPr>
        <w:t>SWOT </w:t>
      </w:r>
      <w:r>
        <w:rPr>
          <w:rtl/>
        </w:rPr>
        <w:t xml:space="preserve">  </w:t>
      </w:r>
      <w:r>
        <w:rPr>
          <w:rFonts w:hint="cs"/>
          <w:rtl/>
        </w:rPr>
        <w:t>لدارسة المشاكل الاستراتيجية الكبرى واستخدام تحليل السبب والأثر لدراسة المشاكل المتعلقة بالعمليات الفنية.</w:t>
      </w:r>
    </w:p>
    <w:p w:rsidR="00A5444F" w:rsidRDefault="00A5444F" w:rsidP="00A5444F">
      <w:pPr>
        <w:pageBreakBefore/>
        <w:rPr>
          <w:sz w:val="36"/>
          <w:szCs w:val="36"/>
          <w:rtl/>
        </w:rPr>
      </w:pPr>
      <w:r w:rsidRPr="002D7E73">
        <w:rPr>
          <w:rtl/>
        </w:rPr>
        <w:lastRenderedPageBreak/>
        <w:t>النقطة الأهم في ذلك هي تحليل العناصر المحيطة والمتأثرين بالمشكلة وهدفها الرئيسي استعراض كافة الأطراف المؤثرة والمتأثرة بالمشكلة ودراسة عناصر وطبيعة ذلك التأثير وتكون آلية العمل من خلال تحديد العناصر المتأثرة بالمشكلة وتسجيل الموقفين الإيجابي أو السلبي لكل جهة متأثرة ولنسأل</w:t>
      </w:r>
      <w:r>
        <w:rPr>
          <w:rFonts w:cs="Arial"/>
          <w:sz w:val="36"/>
          <w:szCs w:val="36"/>
          <w:rtl/>
        </w:rPr>
        <w:t>:</w:t>
      </w:r>
    </w:p>
    <w:p w:rsidR="00A5444F" w:rsidRPr="002D7E73" w:rsidRDefault="00A5444F" w:rsidP="0059540C">
      <w:pPr>
        <w:pStyle w:val="ListParagraph"/>
        <w:numPr>
          <w:ilvl w:val="0"/>
          <w:numId w:val="71"/>
        </w:numPr>
        <w:spacing w:line="256" w:lineRule="auto"/>
        <w:ind w:left="386"/>
        <w:rPr>
          <w:rFonts w:ascii="Sakkal Majalla" w:hAnsi="Sakkal Majalla" w:cs="Sakkal Majalla"/>
          <w:color w:val="002060"/>
          <w:sz w:val="34"/>
          <w:szCs w:val="34"/>
          <w:rtl/>
        </w:rPr>
      </w:pPr>
      <w:r w:rsidRPr="002D7E73">
        <w:rPr>
          <w:rFonts w:ascii="Sakkal Majalla" w:hAnsi="Sakkal Majalla" w:cs="Sakkal Majalla"/>
          <w:color w:val="002060"/>
          <w:sz w:val="34"/>
          <w:szCs w:val="34"/>
          <w:rtl/>
        </w:rPr>
        <w:t>كيف تؤثر المشكلة على الجهة المتأثرة؟</w:t>
      </w:r>
    </w:p>
    <w:p w:rsidR="00A5444F" w:rsidRPr="002D7E73" w:rsidRDefault="00A5444F" w:rsidP="0059540C">
      <w:pPr>
        <w:pStyle w:val="ListParagraph"/>
        <w:numPr>
          <w:ilvl w:val="0"/>
          <w:numId w:val="71"/>
        </w:numPr>
        <w:spacing w:line="256" w:lineRule="auto"/>
        <w:ind w:left="386"/>
        <w:rPr>
          <w:rFonts w:ascii="Sakkal Majalla" w:hAnsi="Sakkal Majalla" w:cs="Sakkal Majalla"/>
          <w:color w:val="002060"/>
          <w:sz w:val="34"/>
          <w:szCs w:val="34"/>
          <w:rtl/>
        </w:rPr>
      </w:pPr>
      <w:r w:rsidRPr="002D7E73">
        <w:rPr>
          <w:rFonts w:ascii="Sakkal Majalla" w:hAnsi="Sakkal Majalla" w:cs="Sakkal Majalla"/>
          <w:color w:val="002060"/>
          <w:sz w:val="34"/>
          <w:szCs w:val="34"/>
          <w:rtl/>
        </w:rPr>
        <w:t>كيف تؤثر الجهة المتأثرة على المشكلة؟</w:t>
      </w:r>
    </w:p>
    <w:p w:rsidR="00A5444F" w:rsidRDefault="00A5444F" w:rsidP="00A5444F">
      <w:pPr>
        <w:rPr>
          <w:rtl/>
        </w:rPr>
      </w:pPr>
      <w:r>
        <w:rPr>
          <w:rtl/>
        </w:rPr>
        <w:t>وعليك ألا تستعجل في الحكم على الأسباب المحتملة مبكراً وكن عملياً وموضوعياً قدر الإمكان في دراسة طبيعة التأثير والتأثر بالمشكلة.</w:t>
      </w:r>
    </w:p>
    <w:p w:rsidR="00A5444F" w:rsidRDefault="00A5444F" w:rsidP="00A5444F">
      <w:pPr>
        <w:rPr>
          <w:rtl/>
        </w:rPr>
      </w:pPr>
      <w:r>
        <w:rPr>
          <w:noProof/>
          <w:rtl/>
        </w:rPr>
        <mc:AlternateContent>
          <mc:Choice Requires="wpg">
            <w:drawing>
              <wp:inline distT="0" distB="0" distL="0" distR="0" wp14:anchorId="72E842F3" wp14:editId="6BF00895">
                <wp:extent cx="5729605" cy="452755"/>
                <wp:effectExtent l="0" t="0" r="4445" b="61595"/>
                <wp:docPr id="1834" name="Group 1119"/>
                <wp:cNvGraphicFramePr/>
                <a:graphic xmlns:a="http://schemas.openxmlformats.org/drawingml/2006/main">
                  <a:graphicData uri="http://schemas.microsoft.com/office/word/2010/wordprocessingGroup">
                    <wpg:wgp>
                      <wpg:cNvGrpSpPr/>
                      <wpg:grpSpPr>
                        <a:xfrm>
                          <a:off x="0" y="0"/>
                          <a:ext cx="5729605" cy="452755"/>
                          <a:chOff x="0" y="0"/>
                          <a:chExt cx="6129305" cy="505460"/>
                        </a:xfrm>
                      </wpg:grpSpPr>
                      <wpg:grpSp>
                        <wpg:cNvPr id="1835" name="Group 1120"/>
                        <wpg:cNvGrpSpPr/>
                        <wpg:grpSpPr>
                          <a:xfrm>
                            <a:off x="0" y="0"/>
                            <a:ext cx="6129305" cy="505460"/>
                            <a:chOff x="0" y="0"/>
                            <a:chExt cx="6129938" cy="505879"/>
                          </a:xfrm>
                        </wpg:grpSpPr>
                        <wpg:grpSp>
                          <wpg:cNvPr id="1836" name="Group 1121"/>
                          <wpg:cNvGrpSpPr/>
                          <wpg:grpSpPr>
                            <a:xfrm>
                              <a:off x="3677206" y="0"/>
                              <a:ext cx="2452732" cy="505839"/>
                              <a:chOff x="2512632" y="0"/>
                              <a:chExt cx="3578278" cy="711023"/>
                            </a:xfrm>
                          </wpg:grpSpPr>
                          <wps:wsp>
                            <wps:cNvPr id="1837"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2512632" y="0"/>
                                <a:ext cx="357827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F3161D" w:rsidRDefault="00693FEF"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أساليب تحليل المشكلات:</w:t>
                                  </w:r>
                                </w:p>
                              </w:txbxContent>
                            </wps:txbx>
                            <wps:bodyPr tIns="36000" bIns="36000" rtlCol="0" anchor="ctr"/>
                          </wps:wsp>
                          <wps:wsp>
                            <wps:cNvPr id="1838"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39"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840" name="Google Shape;200;p17"/>
                        <wpg:cNvGrpSpPr/>
                        <wpg:grpSpPr>
                          <a:xfrm>
                            <a:off x="5716078" y="117534"/>
                            <a:ext cx="224378" cy="267181"/>
                            <a:chOff x="0" y="0"/>
                            <a:chExt cx="273780" cy="327013"/>
                          </a:xfrm>
                          <a:solidFill>
                            <a:schemeClr val="bg1"/>
                          </a:solidFill>
                        </wpg:grpSpPr>
                        <wps:wsp>
                          <wps:cNvPr id="1841"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842"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843"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844" name="Google Shape;204;p17"/>
                          <wpg:cNvGrpSpPr/>
                          <wpg:grpSpPr>
                            <a:xfrm>
                              <a:off x="0" y="0"/>
                              <a:ext cx="273780" cy="105078"/>
                              <a:chOff x="0" y="0"/>
                              <a:chExt cx="273780" cy="105078"/>
                            </a:xfrm>
                            <a:grpFill/>
                          </wpg:grpSpPr>
                          <wps:wsp>
                            <wps:cNvPr id="1845"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846"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847"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848"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849"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412" style="width:451.15pt;height:35.65pt;mso-position-horizontal-relative:char;mso-position-vertical-relative:line" coordsize="6129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">
                <v:group id="Group 1120" o:spid="_x0000_s2413" style="position:absolute;width:61293;height:5054" coordsize="6129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9ZdcMAAADdAAAADwAAAGRycy9kb3ducmV2LnhtbERPTYvCMBC9C/6HMII3&#10;Tau4SDWKiMoeZGHrwuJtaMa22ExKE9v67zcLgrd5vM9Zb3tTiZYaV1pWEE8jEMSZ1SXnCn4ux8kS&#10;hPPIGivLpOBJDrab4WCNibYdf1Ob+lyEEHYJKii8rxMpXVaQQTe1NXHgbrYx6ANscqkb7EK4qeQs&#10;ij6kwZJDQ4E17QvK7unDKDh12O3m8aE932/75/Wy+Po9x6TUeNTvViA89f4tfrk/dZi/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n1l1wwAAAN0AAAAP&#10;AAAAAAAAAAAAAAAAAKoCAABkcnMvZG93bnJldi54bWxQSwUGAAAAAAQABAD6AAAAmgMAAAAA&#10;">
                  <v:group id="Group 1121" o:spid="_x0000_s2414" style="position:absolute;left:36772;width:24527;height:5058" coordorigin="25126" coordsize="3578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3HAsQAAADdAAAADwAAAGRycy9kb3ducmV2LnhtbERPTWvCQBC9F/oflil4&#10;q5soDSF1FREVD6FQUyi9DdkxCWZnQ3ZN4r93C4Xe5vE+Z7WZTCsG6l1jWUE8j0AQl1Y3XCn4Kg6v&#10;KQjnkTW2lknBnRxs1s9PK8y0HfmThrOvRAhhl6GC2vsuk9KVNRl0c9sRB+5ie4M+wL6SuscxhJtW&#10;LqIokQYbDg01drSrqbyeb0bBccRxu4z3Q3697O4/xdvHdx6TUrOXafsOwtPk/8V/7pMO89NlAr/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03HAsQAAADdAAAA&#10;DwAAAAAAAAAAAAAAAACqAgAAZHJzL2Rvd25yZXYueG1sUEsFBgAAAAAEAAQA+gAAAJsDAAAAAA==&#10;">
                    <v:roundrect id="Rectangle: Rounded Corners 55" o:spid="_x0000_s2415" style="position:absolute;left:25126;width:3578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dl18EA&#10;AADdAAAADwAAAGRycy9kb3ducmV2LnhtbERPS4vCMBC+L/gfwgje1lRl11KbivgAj6vVg7ehGdti&#10;MylN1PrvzcLC3ubje0667E0jHtS52rKCyTgCQVxYXXOp4JTvPmMQziNrbCyTghc5WGaDjxQTbZ98&#10;oMfRlyKEsEtQQeV9m0jpiooMurFtiQN3tZ1BH2BXSt3hM4SbRk6j6FsarDk0VNjSuqLidrwbBdF+&#10;s835MqWzjv2BvjD/iTe5UqNhv1qA8NT7f/Gfe6/D/Hg2h99vwgky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nZdfBAAAA3QAAAA8AAAAAAAAAAAAAAAAAmAIAAGRycy9kb3du&#10;cmV2LnhtbFBLBQYAAAAABAAEAPUAAACGAwAAAAA=&#10;" fillcolor="#0070c0" stroked="f" strokeweight="1pt">
                      <v:stroke joinstyle="miter"/>
                      <v:textbox inset=",1mm,,1mm">
                        <w:txbxContent>
                          <w:p w:rsidR="00693FEF" w:rsidRPr="00F3161D" w:rsidRDefault="00693FEF"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أساليب تحليل المشكلات:</w:t>
                            </w:r>
                          </w:p>
                        </w:txbxContent>
                      </v:textbox>
                    </v:roundrect>
                    <v:oval id="Oval 61" o:spid="_x0000_s2416"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SWmsQA&#10;AADdAAAADwAAAGRycy9kb3ducmV2LnhtbESP0UoDMRBF34X+Q5iCbzZbBSlr0yIWQWpB3PoBw2bc&#10;LCaTkMR269c7D4JvM9w7955Zb6fg1YlyGSMbWC4aUMR9tCMPBj6OzzcrUKUiW/SRycCFCmw3s6s1&#10;tjae+Z1OXR2UhHBp0YCrNbVal95RwLKIiVi0z5gDVlnzoG3Gs4QHr2+b5l4HHFkaHCZ6ctR/dd/B&#10;wL5JruTD68/loLu34y75fc3emOv59PgAqtJU/81/1y9W8Fd3givfyAh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klprEAAAA3QAAAA8AAAAAAAAAAAAAAAAAmAIAAGRycy9k&#10;b3ducmV2LnhtbFBLBQYAAAAABAAEAPUAAACJAwAAAAA=&#10;" fillcolor="#272727 [2749]" stroked="f" strokeweight="1pt">
                      <v:stroke joinstyle="miter"/>
                      <v:shadow on="t" color="black" opacity="26214f" origin=",-.5" offset="0,3pt"/>
                    </v:oval>
                  </v:group>
                  <v:rect id="Rectangle 1124" o:spid="_x0000_s2417"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1LdsYA&#10;AADdAAAADwAAAGRycy9kb3ducmV2LnhtbERPS2sCMRC+F/wPYYReSs1qRexqlCq0evBBVYrHYTPu&#10;rt1MliTq9t83QqG3+fieM542phJXcr60rKDbSUAQZ1aXnCs47N+fhyB8QNZYWSYFP+RhOmk9jDHV&#10;9safdN2FXMQQ9ikqKEKoUyl9VpBB37E1ceRO1hkMEbpcaoe3GG4q2UuSgTRYcmwosKZ5Qdn37mIU&#10;HA/7dX/mtufj6WP1NbAbWvj8SanHdvM2AhGoCf/iP/dSx/nDl1e4fxNPkJ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1LdsYAAADdAAAADwAAAAAAAAAAAAAAAACYAgAAZHJz&#10;L2Rvd25yZXYueG1sUEsFBgAAAAAEAAQA9QAAAIsDAAAAAA==&#10;" fillcolor="#0070c0" stroked="f" strokeweight="1pt"/>
                </v:group>
                <v:group id="Google Shape;200;p17" o:spid="_x0000_s2418"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6JkMcAAADd&#10;AAAADwAAAAAAAAAAAAAAAACqAgAAZHJzL2Rvd25yZXYueG1sUEsFBgAAAAAEAAQA+gAAAJ4DAAAA&#10;AA==&#10;">
                  <v:shape id="Google Shape;201;p17" o:spid="_x0000_s2419"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b+T8MA&#10;AADdAAAADwAAAGRycy9kb3ducmV2LnhtbERPTYvCMBC9C/sfwix401QR7XaNsgiCeBC2il6HZmzr&#10;NpPaRFv/vVkQvM3jfc582ZlK3KlxpWUFo2EEgjizuuRcwWG/HsQgnEfWWFkmBQ9ysFx89OaYaNvy&#10;L91Tn4sQwi5BBYX3dSKlywoy6Ia2Jg7c2TYGfYBNLnWDbQg3lRxH0VQaLDk0FFjTqqDsL70ZBbtb&#10;7Df6eI23s9Nxevlq08M+K5Xqf3Y/3yA8df4tfrk3OsyPJyP4/yac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b+T8MAAADdAAAADwAAAAAAAAAAAAAAAACYAgAAZHJzL2Rv&#10;d25yZXYueG1sUEsFBgAAAAAEAAQA9QAAAIg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420"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IYJcQA&#10;AADdAAAADwAAAGRycy9kb3ducmV2LnhtbERP22rCQBB9F/yHZQRfpG5ML0jqGqS0UBSRxkJfh+w0&#10;G8zOhuwa0793hYJvczjXWeWDbURPna8dK1jMExDEpdM1Vwq+jx8PSxA+IGtsHJOCP/KQr8ejFWba&#10;XfiL+iJUIoawz1CBCaHNpPSlIYt+7lriyP26zmKIsKuk7vASw20j0yR5kRZrjg0GW3ozVJ6Ks1XQ&#10;HA/73fvsufiZYZE+erM97aqtUtPJsHkFEWgId/G/+1PH+cunFG7fxBP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SGCX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2421"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KcJcQA&#10;AADdAAAADwAAAGRycy9kb3ducmV2LnhtbERPTWvCQBC9F/oflin0VjcaKRKzkVJqETw1pmBvY3bM&#10;BrOzIbvV+O/dQsHbPN7n5KvRduJMg28dK5hOEhDEtdMtNwqq3fplAcIHZI2dY1JwJQ+r4vEhx0y7&#10;C3/RuQyNiCHsM1RgQugzKX1tyKKfuJ44ckc3WAwRDo3UA15iuO3kLElepcWWY4PBnt4N1afy1ypI&#10;/d78pJ/rg25mvN9+VN9pOZ8q9fw0vi1BBBrDXfzv3ug4fzFP4e+beIIs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inCXEAAAA3QAAAA8AAAAAAAAAAAAAAAAAmAIAAGRycy9k&#10;b3ducmV2LnhtbFBLBQYAAAAABAAEAPUAAACJAwAAAAA=&#10;" path="m1976,l417,c191,,,131,,369,,596,191,739,417,739r1559,c2203,739,2393,596,2393,369,2393,131,2203,,1976,xe" filled="f" strokecolor="white [3212]">
                    <v:path arrowok="t" o:extrusionok="f"/>
                  </v:shape>
                  <v:group id="Google Shape;204;p17" o:spid="_x0000_s2422"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WPk8UAAADdAAAADwAAAGRycy9kb3ducmV2LnhtbERPTWvCQBC9F/wPywi9&#10;1U2sLZK6CUFUPEihWii9DdkxCcnOhuyaxH/fLRR6m8f7nE02mVYM1LvasoJ4EYEgLqyuuVTwedk/&#10;rUE4j6yxtUwK7uQgS2cPG0y0HfmDhrMvRQhhl6CCyvsukdIVFRl0C9sRB+5qe4M+wL6UuscxhJtW&#10;LqPoVRqsOTRU2NG2oqI534yCw4hj/hzvhlNz3d6/Ly/vX6eYlHqcT/kbCE+T/xf/uY86zF+vV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DVj5PFAAAA3QAA&#10;AA8AAAAAAAAAAAAAAAAAqgIAAGRycy9kb3ducmV2LnhtbFBLBQYAAAAABAAEAPoAAACcAwAAAAA=&#10;">
                    <v:shape id="Google Shape;205;p17" o:spid="_x0000_s2423"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PcIA&#10;AADdAAAADwAAAGRycy9kb3ducmV2LnhtbERPS2vCQBC+C/6HZQQvUjc+G6OrSEHosUZ7n2bHJG12&#10;NuxuY/rvu4WCt/n4nrM79KYRHTlfW1YwmyYgiAuray4VXC+npxSED8gaG8uk4Ic8HPbDwQ4zbe98&#10;pi4PpYgh7DNUUIXQZlL6oiKDfmpb4sjdrDMYInSl1A7vMdw0cp4ka2mw5thQYUsvFRVf+bdR8Pnc&#10;p25yftt8LPL0fVleuzbIm1LjUX/cggjUh4f43/2q4/x0uYK/b+IJ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kL89wgAAAN0AAAAPAAAAAAAAAAAAAAAAAJgCAABkcnMvZG93&#10;bnJldi54bWxQSwUGAAAAAAQABAD1AAAAhwMAAAAA&#10;" path="m227,1501v107,,226,-72,226,-167l453,167c453,84,322,1,227,1,144,1,1,84,1,167r,1167c1,1429,144,1501,227,1501xe" filled="f" stroked="f">
                      <v:path arrowok="t" o:extrusionok="f"/>
                    </v:shape>
                    <v:shape id="Google Shape;206;p17" o:spid="_x0000_s2424"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juBsIA&#10;AADdAAAADwAAAGRycy9kb3ducmV2LnhtbERPTWvCQBC9F/oflil4qxtFRFJXaVoqemzaQ49jdkzS&#10;ZmfD7qjx37sFwds83ucs14Pr1IlCbD0bmIwzUMSVty3XBr6/Pp4XoKIgW+w8k4ELRVivHh+WmFt/&#10;5k86lVKrFMIxRwONSJ9rHauGHMax74kTd/DBoSQYam0DnlO46/Q0y+baYcupocGe3hqq/sqjM1CU&#10;02L3g7tJkN/4vnWFuM3eGjN6Gl5fQAkNchff3Fub5i9mc/j/Jp2gV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CO4G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2425"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Va6MMA&#10;AADdAAAADwAAAGRycy9kb3ducmV2LnhtbERP22rCQBB9F/oPyxR8002rWIlZpXiBUh9KYz5gmh2T&#10;0OxszK66/fuuIPg2h3OdbBVMKy7Uu8aygpdxAoK4tLrhSkFx2I3mIJxH1thaJgV/5GC1fBpkmGp7&#10;5W+65L4SMYRdigpq77tUSlfWZNCNbUccuaPtDfoI+0rqHq8x3LTyNUlm0mDDsaHGjtY1lb/52Sig&#10;vd3+tCGfbni2DoevzaedFCelhs/hfQHCU/AP8d39oeP8+fQNbt/EE+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Va6MMAAADd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2426"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7OVsUA&#10;AADdAAAADwAAAGRycy9kb3ducmV2LnhtbESPQW/CMAyF70j8h8hIu6CRsE0bKgSEqDaxI2U/wDSm&#10;LTRO1WTQ/fv5MGk3W+/5vc+rzeBbdaM+NoEtzGcGFHEZXMOVha/j++MCVEzIDtvAZOGHImzW49EK&#10;MxfufKBbkSolIRwztFCn1GVax7Imj3EWOmLRzqH3mGTtK+16vEu4b/WTMa/aY8PSUGNHu5rKa/Ht&#10;LZxIPycqz7l527e5+Zzn0+PHxdqHybBdgko0pH/z3/XeCf7iRXD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js5WxQAAAN0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2427"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7Fp8UA&#10;AADdAAAADwAAAGRycy9kb3ducmV2LnhtbERPTWvCQBC9F/wPywi9lLqJFEmjq9iCIFKQxlI9jtkx&#10;CWZnQ3ZrYn+9Wyh4m8f7nNmiN7W4UOsqywriUQSCOLe64kLB1271nIBwHlljbZkUXMnBYj54mGGq&#10;bcefdMl8IUIIuxQVlN43qZQuL8mgG9mGOHAn2xr0AbaF1C12IdzUchxFE2mw4tBQYkPvJeXn7Mco&#10;2JL87bb++HbYfF+TjyyJ94enWKnHYb+cgvDU+7v4373WYX7y8gp/34QT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PsWn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Default="00A5444F" w:rsidP="00A5444F">
      <w:pPr>
        <w:rPr>
          <w:lang w:bidi="ar-SY"/>
        </w:rPr>
      </w:pPr>
      <w:r>
        <w:rPr>
          <w:noProof/>
        </w:rPr>
        <mc:AlternateContent>
          <mc:Choice Requires="wpg">
            <w:drawing>
              <wp:inline distT="0" distB="0" distL="0" distR="0" wp14:anchorId="412C711F" wp14:editId="60FC97B7">
                <wp:extent cx="5672264" cy="3171496"/>
                <wp:effectExtent l="0" t="0" r="0" b="0"/>
                <wp:docPr id="2350" name="مجموعة 2350"/>
                <wp:cNvGraphicFramePr/>
                <a:graphic xmlns:a="http://schemas.openxmlformats.org/drawingml/2006/main">
                  <a:graphicData uri="http://schemas.microsoft.com/office/word/2010/wordprocessingGroup">
                    <wpg:wgp>
                      <wpg:cNvGrpSpPr/>
                      <wpg:grpSpPr bwMode="auto">
                        <a:xfrm>
                          <a:off x="0" y="0"/>
                          <a:ext cx="5672264" cy="3171496"/>
                          <a:chOff x="0" y="0"/>
                          <a:chExt cx="57683" cy="34875"/>
                        </a:xfrm>
                      </wpg:grpSpPr>
                      <wps:wsp>
                        <wps:cNvPr id="1920" name="Google Shape;1304;p43"/>
                        <wps:cNvSpPr>
                          <a:spLocks/>
                        </wps:cNvSpPr>
                        <wps:spPr bwMode="auto">
                          <a:xfrm>
                            <a:off x="33792" y="7015"/>
                            <a:ext cx="616" cy="1660"/>
                          </a:xfrm>
                          <a:custGeom>
                            <a:avLst/>
                            <a:gdLst>
                              <a:gd name="T0" fmla="*/ 45 w 612"/>
                              <a:gd name="T1" fmla="*/ 0 h 1858"/>
                              <a:gd name="T2" fmla="*/ 11 w 612"/>
                              <a:gd name="T3" fmla="*/ 47 h 1858"/>
                              <a:gd name="T4" fmla="*/ 532 w 612"/>
                              <a:gd name="T5" fmla="*/ 1834 h 1858"/>
                              <a:gd name="T6" fmla="*/ 563 w 612"/>
                              <a:gd name="T7" fmla="*/ 1857 h 1858"/>
                              <a:gd name="T8" fmla="*/ 606 w 612"/>
                              <a:gd name="T9" fmla="*/ 1809 h 1858"/>
                              <a:gd name="T10" fmla="*/ 85 w 612"/>
                              <a:gd name="T11" fmla="*/ 30 h 1858"/>
                              <a:gd name="T12" fmla="*/ 45 w 612"/>
                              <a:gd name="T13" fmla="*/ 0 h 1858"/>
                            </a:gdLst>
                            <a:ahLst/>
                            <a:cxnLst>
                              <a:cxn ang="0">
                                <a:pos x="T0" y="T1"/>
                              </a:cxn>
                              <a:cxn ang="0">
                                <a:pos x="T2" y="T3"/>
                              </a:cxn>
                              <a:cxn ang="0">
                                <a:pos x="T4" y="T5"/>
                              </a:cxn>
                              <a:cxn ang="0">
                                <a:pos x="T6" y="T7"/>
                              </a:cxn>
                              <a:cxn ang="0">
                                <a:pos x="T8" y="T9"/>
                              </a:cxn>
                              <a:cxn ang="0">
                                <a:pos x="T10" y="T11"/>
                              </a:cxn>
                              <a:cxn ang="0">
                                <a:pos x="T12" y="T13"/>
                              </a:cxn>
                            </a:cxnLst>
                            <a:rect l="0" t="0" r="r" b="b"/>
                            <a:pathLst>
                              <a:path w="612" h="1858" extrusionOk="0">
                                <a:moveTo>
                                  <a:pt x="45" y="0"/>
                                </a:moveTo>
                                <a:cubicBezTo>
                                  <a:pt x="22" y="0"/>
                                  <a:pt x="1" y="18"/>
                                  <a:pt x="11" y="47"/>
                                </a:cubicBezTo>
                                <a:cubicBezTo>
                                  <a:pt x="217" y="634"/>
                                  <a:pt x="391" y="1230"/>
                                  <a:pt x="532" y="1834"/>
                                </a:cubicBezTo>
                                <a:cubicBezTo>
                                  <a:pt x="535" y="1850"/>
                                  <a:pt x="548" y="1857"/>
                                  <a:pt x="563" y="1857"/>
                                </a:cubicBezTo>
                                <a:cubicBezTo>
                                  <a:pt x="586" y="1857"/>
                                  <a:pt x="611" y="1839"/>
                                  <a:pt x="606" y="1809"/>
                                </a:cubicBezTo>
                                <a:cubicBezTo>
                                  <a:pt x="466" y="1205"/>
                                  <a:pt x="292" y="609"/>
                                  <a:pt x="85" y="30"/>
                                </a:cubicBezTo>
                                <a:cubicBezTo>
                                  <a:pt x="78" y="9"/>
                                  <a:pt x="61" y="0"/>
                                  <a:pt x="45" y="0"/>
                                </a:cubicBezTo>
                                <a:close/>
                              </a:path>
                            </a:pathLst>
                          </a:custGeom>
                          <a:solidFill>
                            <a:srgbClr val="3D6D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cNvPr id="1921" name="Google Shape;1305;p43"/>
                        <wpg:cNvGrpSpPr>
                          <a:grpSpLocks/>
                        </wpg:cNvGrpSpPr>
                        <wpg:grpSpPr bwMode="auto">
                          <a:xfrm>
                            <a:off x="0" y="7374"/>
                            <a:ext cx="19377" cy="18920"/>
                            <a:chOff x="0" y="7374"/>
                            <a:chExt cx="19377" cy="18919"/>
                          </a:xfrm>
                        </wpg:grpSpPr>
                        <wps:wsp>
                          <wps:cNvPr id="1962" name="Google Shape;1306;p43"/>
                          <wps:cNvSpPr>
                            <a:spLocks/>
                          </wps:cNvSpPr>
                          <wps:spPr bwMode="auto">
                            <a:xfrm>
                              <a:off x="481" y="7374"/>
                              <a:ext cx="18479" cy="18546"/>
                            </a:xfrm>
                            <a:custGeom>
                              <a:avLst/>
                              <a:gdLst>
                                <a:gd name="T0" fmla="*/ 7893 w 17807"/>
                                <a:gd name="T1" fmla="*/ 0 h 20766"/>
                                <a:gd name="T2" fmla="*/ 5023 w 17807"/>
                                <a:gd name="T3" fmla="*/ 992 h 20766"/>
                                <a:gd name="T4" fmla="*/ 3807 w 17807"/>
                                <a:gd name="T5" fmla="*/ 2655 h 20766"/>
                                <a:gd name="T6" fmla="*/ 1118 w 17807"/>
                                <a:gd name="T7" fmla="*/ 9250 h 20766"/>
                                <a:gd name="T8" fmla="*/ 1043 w 17807"/>
                                <a:gd name="T9" fmla="*/ 15340 h 20766"/>
                                <a:gd name="T10" fmla="*/ 2781 w 17807"/>
                                <a:gd name="T11" fmla="*/ 17640 h 20766"/>
                                <a:gd name="T12" fmla="*/ 4229 w 17807"/>
                                <a:gd name="T13" fmla="*/ 18658 h 20766"/>
                                <a:gd name="T14" fmla="*/ 8920 w 17807"/>
                                <a:gd name="T15" fmla="*/ 20685 h 20766"/>
                                <a:gd name="T16" fmla="*/ 9901 w 17807"/>
                                <a:gd name="T17" fmla="*/ 20766 h 20766"/>
                                <a:gd name="T18" fmla="*/ 13571 w 17807"/>
                                <a:gd name="T19" fmla="*/ 19162 h 20766"/>
                                <a:gd name="T20" fmla="*/ 14530 w 17807"/>
                                <a:gd name="T21" fmla="*/ 17185 h 20766"/>
                                <a:gd name="T22" fmla="*/ 16375 w 17807"/>
                                <a:gd name="T23" fmla="*/ 13172 h 20766"/>
                                <a:gd name="T24" fmla="*/ 17584 w 17807"/>
                                <a:gd name="T25" fmla="*/ 10425 h 20766"/>
                                <a:gd name="T26" fmla="*/ 17128 w 17807"/>
                                <a:gd name="T27" fmla="*/ 7049 h 20766"/>
                                <a:gd name="T28" fmla="*/ 15225 w 17807"/>
                                <a:gd name="T29" fmla="*/ 4170 h 20766"/>
                                <a:gd name="T30" fmla="*/ 13736 w 17807"/>
                                <a:gd name="T31" fmla="*/ 2606 h 20766"/>
                                <a:gd name="T32" fmla="*/ 8440 w 17807"/>
                                <a:gd name="T33" fmla="*/ 49 h 20766"/>
                                <a:gd name="T34" fmla="*/ 7893 w 17807"/>
                                <a:gd name="T35" fmla="*/ 0 h 20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7807" h="20766" extrusionOk="0">
                                  <a:moveTo>
                                    <a:pt x="7893" y="0"/>
                                  </a:moveTo>
                                  <a:cubicBezTo>
                                    <a:pt x="7050" y="0"/>
                                    <a:pt x="5810" y="272"/>
                                    <a:pt x="5023" y="992"/>
                                  </a:cubicBezTo>
                                  <a:cubicBezTo>
                                    <a:pt x="4519" y="1456"/>
                                    <a:pt x="4146" y="2060"/>
                                    <a:pt x="3807" y="2655"/>
                                  </a:cubicBezTo>
                                  <a:cubicBezTo>
                                    <a:pt x="2615" y="4724"/>
                                    <a:pt x="1581" y="6908"/>
                                    <a:pt x="1118" y="9250"/>
                                  </a:cubicBezTo>
                                  <a:cubicBezTo>
                                    <a:pt x="654" y="11592"/>
                                    <a:pt x="1" y="13188"/>
                                    <a:pt x="1043" y="15340"/>
                                  </a:cubicBezTo>
                                  <a:cubicBezTo>
                                    <a:pt x="1292" y="15844"/>
                                    <a:pt x="2227" y="17201"/>
                                    <a:pt x="2781" y="17640"/>
                                  </a:cubicBezTo>
                                  <a:cubicBezTo>
                                    <a:pt x="3236" y="18021"/>
                                    <a:pt x="3724" y="18360"/>
                                    <a:pt x="4229" y="18658"/>
                                  </a:cubicBezTo>
                                  <a:cubicBezTo>
                                    <a:pt x="5710" y="19518"/>
                                    <a:pt x="7232" y="20404"/>
                                    <a:pt x="8920" y="20685"/>
                                  </a:cubicBezTo>
                                  <a:cubicBezTo>
                                    <a:pt x="9241" y="20738"/>
                                    <a:pt x="9571" y="20766"/>
                                    <a:pt x="9901" y="20766"/>
                                  </a:cubicBezTo>
                                  <a:cubicBezTo>
                                    <a:pt x="11307" y="20766"/>
                                    <a:pt x="12726" y="20268"/>
                                    <a:pt x="13571" y="19162"/>
                                  </a:cubicBezTo>
                                  <a:cubicBezTo>
                                    <a:pt x="14009" y="18575"/>
                                    <a:pt x="14257" y="17872"/>
                                    <a:pt x="14530" y="17185"/>
                                  </a:cubicBezTo>
                                  <a:cubicBezTo>
                                    <a:pt x="15060" y="15811"/>
                                    <a:pt x="15680" y="14471"/>
                                    <a:pt x="16375" y="13172"/>
                                  </a:cubicBezTo>
                                  <a:cubicBezTo>
                                    <a:pt x="16855" y="12287"/>
                                    <a:pt x="17377" y="11410"/>
                                    <a:pt x="17584" y="10425"/>
                                  </a:cubicBezTo>
                                  <a:cubicBezTo>
                                    <a:pt x="17807" y="9291"/>
                                    <a:pt x="17592" y="8100"/>
                                    <a:pt x="17128" y="7049"/>
                                  </a:cubicBezTo>
                                  <a:cubicBezTo>
                                    <a:pt x="16665" y="5990"/>
                                    <a:pt x="15970" y="5047"/>
                                    <a:pt x="15225" y="4170"/>
                                  </a:cubicBezTo>
                                  <a:cubicBezTo>
                                    <a:pt x="14770" y="3615"/>
                                    <a:pt x="14274" y="3086"/>
                                    <a:pt x="13736" y="2606"/>
                                  </a:cubicBezTo>
                                  <a:cubicBezTo>
                                    <a:pt x="12247" y="1274"/>
                                    <a:pt x="10410" y="388"/>
                                    <a:pt x="8440" y="49"/>
                                  </a:cubicBezTo>
                                  <a:cubicBezTo>
                                    <a:pt x="8292" y="17"/>
                                    <a:pt x="8105" y="0"/>
                                    <a:pt x="7893" y="0"/>
                                  </a:cubicBezTo>
                                  <a:close/>
                                </a:path>
                              </a:pathLst>
                            </a:custGeom>
                            <a:solidFill>
                              <a:srgbClr val="EC3A3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3" name="Google Shape;1307;p43"/>
                          <wps:cNvSpPr>
                            <a:spLocks/>
                          </wps:cNvSpPr>
                          <wps:spPr bwMode="auto">
                            <a:xfrm>
                              <a:off x="0" y="7535"/>
                              <a:ext cx="19377" cy="18758"/>
                            </a:xfrm>
                            <a:custGeom>
                              <a:avLst/>
                              <a:gdLst>
                                <a:gd name="T0" fmla="*/ 7538 w 17650"/>
                                <a:gd name="T1" fmla="*/ 237 h 21004"/>
                                <a:gd name="T2" fmla="*/ 8140 w 17650"/>
                                <a:gd name="T3" fmla="*/ 290 h 21004"/>
                                <a:gd name="T4" fmla="*/ 8140 w 17650"/>
                                <a:gd name="T5" fmla="*/ 290 h 21004"/>
                                <a:gd name="T6" fmla="*/ 8143 w 17650"/>
                                <a:gd name="T7" fmla="*/ 291 h 21004"/>
                                <a:gd name="T8" fmla="*/ 13330 w 17650"/>
                                <a:gd name="T9" fmla="*/ 2757 h 21004"/>
                                <a:gd name="T10" fmla="*/ 16921 w 17650"/>
                                <a:gd name="T11" fmla="*/ 7630 h 21004"/>
                                <a:gd name="T12" fmla="*/ 17120 w 17650"/>
                                <a:gd name="T13" fmla="*/ 10865 h 21004"/>
                                <a:gd name="T14" fmla="*/ 15829 w 17650"/>
                                <a:gd name="T15" fmla="*/ 13579 h 21004"/>
                                <a:gd name="T16" fmla="*/ 14580 w 17650"/>
                                <a:gd name="T17" fmla="*/ 16219 h 21004"/>
                                <a:gd name="T18" fmla="*/ 13397 w 17650"/>
                                <a:gd name="T19" fmla="*/ 18958 h 21004"/>
                                <a:gd name="T20" fmla="*/ 9640 w 17650"/>
                                <a:gd name="T21" fmla="*/ 20780 h 21004"/>
                                <a:gd name="T22" fmla="*/ 8598 w 17650"/>
                                <a:gd name="T23" fmla="*/ 20687 h 21004"/>
                                <a:gd name="T24" fmla="*/ 3410 w 17650"/>
                                <a:gd name="T25" fmla="*/ 18304 h 21004"/>
                                <a:gd name="T26" fmla="*/ 621 w 17650"/>
                                <a:gd name="T27" fmla="*/ 14771 h 21004"/>
                                <a:gd name="T28" fmla="*/ 969 w 17650"/>
                                <a:gd name="T29" fmla="*/ 9409 h 21004"/>
                                <a:gd name="T30" fmla="*/ 3509 w 17650"/>
                                <a:gd name="T31" fmla="*/ 3079 h 21004"/>
                                <a:gd name="T32" fmla="*/ 5602 w 17650"/>
                                <a:gd name="T33" fmla="*/ 705 h 21004"/>
                                <a:gd name="T34" fmla="*/ 7538 w 17650"/>
                                <a:gd name="T35" fmla="*/ 237 h 21004"/>
                                <a:gd name="T36" fmla="*/ 7499 w 17650"/>
                                <a:gd name="T37" fmla="*/ 1 h 21004"/>
                                <a:gd name="T38" fmla="*/ 4196 w 17650"/>
                                <a:gd name="T39" fmla="*/ 1565 h 21004"/>
                                <a:gd name="T40" fmla="*/ 2483 w 17650"/>
                                <a:gd name="T41" fmla="*/ 4503 h 21004"/>
                                <a:gd name="T42" fmla="*/ 1267 w 17650"/>
                                <a:gd name="T43" fmla="*/ 7407 h 21004"/>
                                <a:gd name="T44" fmla="*/ 464 w 17650"/>
                                <a:gd name="T45" fmla="*/ 10659 h 21004"/>
                                <a:gd name="T46" fmla="*/ 117 w 17650"/>
                                <a:gd name="T47" fmla="*/ 13406 h 21004"/>
                                <a:gd name="T48" fmla="*/ 2218 w 17650"/>
                                <a:gd name="T49" fmla="*/ 17642 h 21004"/>
                                <a:gd name="T50" fmla="*/ 4146 w 17650"/>
                                <a:gd name="T51" fmla="*/ 19024 h 21004"/>
                                <a:gd name="T52" fmla="*/ 7042 w 17650"/>
                                <a:gd name="T53" fmla="*/ 20488 h 21004"/>
                                <a:gd name="T54" fmla="*/ 9706 w 17650"/>
                                <a:gd name="T55" fmla="*/ 21003 h 21004"/>
                                <a:gd name="T56" fmla="*/ 12280 w 17650"/>
                                <a:gd name="T57" fmla="*/ 20339 h 21004"/>
                                <a:gd name="T58" fmla="*/ 13910 w 17650"/>
                                <a:gd name="T59" fmla="*/ 18478 h 21004"/>
                                <a:gd name="T60" fmla="*/ 15267 w 17650"/>
                                <a:gd name="T61" fmla="*/ 15251 h 21004"/>
                                <a:gd name="T62" fmla="*/ 17517 w 17650"/>
                                <a:gd name="T63" fmla="*/ 9293 h 21004"/>
                                <a:gd name="T64" fmla="*/ 14208 w 17650"/>
                                <a:gd name="T65" fmla="*/ 3278 h 21004"/>
                                <a:gd name="T66" fmla="*/ 8244 w 17650"/>
                                <a:gd name="T67" fmla="*/ 74 h 21004"/>
                                <a:gd name="T68" fmla="*/ 8244 w 17650"/>
                                <a:gd name="T69" fmla="*/ 74 h 21004"/>
                                <a:gd name="T70" fmla="*/ 8209 w 17650"/>
                                <a:gd name="T71" fmla="*/ 59 h 21004"/>
                                <a:gd name="T72" fmla="*/ 8209 w 17650"/>
                                <a:gd name="T73" fmla="*/ 59 h 21004"/>
                                <a:gd name="T74" fmla="*/ 8209 w 17650"/>
                                <a:gd name="T75" fmla="*/ 68 h 21004"/>
                                <a:gd name="T76" fmla="*/ 7499 w 17650"/>
                                <a:gd name="T77" fmla="*/ 1 h 21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7650" h="21004" extrusionOk="0">
                                  <a:moveTo>
                                    <a:pt x="7538" y="237"/>
                                  </a:moveTo>
                                  <a:cubicBezTo>
                                    <a:pt x="7742" y="237"/>
                                    <a:pt x="7944" y="254"/>
                                    <a:pt x="8140" y="290"/>
                                  </a:cubicBezTo>
                                  <a:cubicBezTo>
                                    <a:pt x="8141" y="291"/>
                                    <a:pt x="8142" y="291"/>
                                    <a:pt x="8143" y="291"/>
                                  </a:cubicBezTo>
                                  <a:cubicBezTo>
                                    <a:pt x="10062" y="630"/>
                                    <a:pt x="11858" y="1482"/>
                                    <a:pt x="13330" y="2757"/>
                                  </a:cubicBezTo>
                                  <a:cubicBezTo>
                                    <a:pt x="14803" y="4056"/>
                                    <a:pt x="16235" y="5769"/>
                                    <a:pt x="16921" y="7630"/>
                                  </a:cubicBezTo>
                                  <a:cubicBezTo>
                                    <a:pt x="17302" y="8665"/>
                                    <a:pt x="17418" y="9798"/>
                                    <a:pt x="17120" y="10865"/>
                                  </a:cubicBezTo>
                                  <a:cubicBezTo>
                                    <a:pt x="16847" y="11834"/>
                                    <a:pt x="16293" y="12702"/>
                                    <a:pt x="15829" y="13579"/>
                                  </a:cubicBezTo>
                                  <a:cubicBezTo>
                                    <a:pt x="15374" y="14440"/>
                                    <a:pt x="14961" y="15317"/>
                                    <a:pt x="14580" y="16219"/>
                                  </a:cubicBezTo>
                                  <a:cubicBezTo>
                                    <a:pt x="14199" y="17121"/>
                                    <a:pt x="13926" y="18122"/>
                                    <a:pt x="13397" y="18958"/>
                                  </a:cubicBezTo>
                                  <a:cubicBezTo>
                                    <a:pt x="12576" y="20232"/>
                                    <a:pt x="11100" y="20780"/>
                                    <a:pt x="9640" y="20780"/>
                                  </a:cubicBezTo>
                                  <a:cubicBezTo>
                                    <a:pt x="9288" y="20780"/>
                                    <a:pt x="8938" y="20748"/>
                                    <a:pt x="8598" y="20687"/>
                                  </a:cubicBezTo>
                                  <a:cubicBezTo>
                                    <a:pt x="6761" y="20356"/>
                                    <a:pt x="4932" y="19347"/>
                                    <a:pt x="3410" y="18304"/>
                                  </a:cubicBezTo>
                                  <a:cubicBezTo>
                                    <a:pt x="2185" y="17452"/>
                                    <a:pt x="1109" y="16202"/>
                                    <a:pt x="621" y="14771"/>
                                  </a:cubicBezTo>
                                  <a:cubicBezTo>
                                    <a:pt x="1" y="12992"/>
                                    <a:pt x="605" y="11172"/>
                                    <a:pt x="969" y="9409"/>
                                  </a:cubicBezTo>
                                  <a:cubicBezTo>
                                    <a:pt x="1440" y="7159"/>
                                    <a:pt x="2375" y="5065"/>
                                    <a:pt x="3509" y="3079"/>
                                  </a:cubicBezTo>
                                  <a:cubicBezTo>
                                    <a:pt x="4039" y="2153"/>
                                    <a:pt x="4601" y="1193"/>
                                    <a:pt x="5602" y="705"/>
                                  </a:cubicBezTo>
                                  <a:cubicBezTo>
                                    <a:pt x="6178" y="420"/>
                                    <a:pt x="6870" y="237"/>
                                    <a:pt x="7538" y="237"/>
                                  </a:cubicBezTo>
                                  <a:close/>
                                  <a:moveTo>
                                    <a:pt x="7499" y="1"/>
                                  </a:moveTo>
                                  <a:cubicBezTo>
                                    <a:pt x="6244" y="1"/>
                                    <a:pt x="4960" y="599"/>
                                    <a:pt x="4196" y="1565"/>
                                  </a:cubicBezTo>
                                  <a:cubicBezTo>
                                    <a:pt x="3501" y="2451"/>
                                    <a:pt x="2979" y="3501"/>
                                    <a:pt x="2483" y="4503"/>
                                  </a:cubicBezTo>
                                  <a:cubicBezTo>
                                    <a:pt x="2011" y="5438"/>
                                    <a:pt x="1606" y="6406"/>
                                    <a:pt x="1267" y="7407"/>
                                  </a:cubicBezTo>
                                  <a:cubicBezTo>
                                    <a:pt x="911" y="8466"/>
                                    <a:pt x="704" y="9566"/>
                                    <a:pt x="464" y="10659"/>
                                  </a:cubicBezTo>
                                  <a:cubicBezTo>
                                    <a:pt x="265" y="11560"/>
                                    <a:pt x="67" y="12479"/>
                                    <a:pt x="117" y="13406"/>
                                  </a:cubicBezTo>
                                  <a:cubicBezTo>
                                    <a:pt x="199" y="15011"/>
                                    <a:pt x="1101" y="16525"/>
                                    <a:pt x="2218" y="17642"/>
                                  </a:cubicBezTo>
                                  <a:cubicBezTo>
                                    <a:pt x="2773" y="18205"/>
                                    <a:pt x="3476" y="18635"/>
                                    <a:pt x="4146" y="19024"/>
                                  </a:cubicBezTo>
                                  <a:cubicBezTo>
                                    <a:pt x="5081" y="19570"/>
                                    <a:pt x="6033" y="20108"/>
                                    <a:pt x="7042" y="20488"/>
                                  </a:cubicBezTo>
                                  <a:cubicBezTo>
                                    <a:pt x="7886" y="20804"/>
                                    <a:pt x="8802" y="21003"/>
                                    <a:pt x="9706" y="21003"/>
                                  </a:cubicBezTo>
                                  <a:cubicBezTo>
                                    <a:pt x="10601" y="21003"/>
                                    <a:pt x="11485" y="20809"/>
                                    <a:pt x="12280" y="20339"/>
                                  </a:cubicBezTo>
                                  <a:cubicBezTo>
                                    <a:pt x="13024" y="19901"/>
                                    <a:pt x="13554" y="19255"/>
                                    <a:pt x="13910" y="18478"/>
                                  </a:cubicBezTo>
                                  <a:cubicBezTo>
                                    <a:pt x="14406" y="17427"/>
                                    <a:pt x="14770" y="16310"/>
                                    <a:pt x="15267" y="15251"/>
                                  </a:cubicBezTo>
                                  <a:cubicBezTo>
                                    <a:pt x="16144" y="13356"/>
                                    <a:pt x="17650" y="11478"/>
                                    <a:pt x="17517" y="9293"/>
                                  </a:cubicBezTo>
                                  <a:cubicBezTo>
                                    <a:pt x="17368" y="6943"/>
                                    <a:pt x="15780" y="4900"/>
                                    <a:pt x="14208" y="3278"/>
                                  </a:cubicBezTo>
                                  <a:cubicBezTo>
                                    <a:pt x="12602" y="1607"/>
                                    <a:pt x="10514" y="493"/>
                                    <a:pt x="8244" y="74"/>
                                  </a:cubicBezTo>
                                  <a:cubicBezTo>
                                    <a:pt x="8234" y="68"/>
                                    <a:pt x="8223" y="63"/>
                                    <a:pt x="8209" y="59"/>
                                  </a:cubicBezTo>
                                  <a:lnTo>
                                    <a:pt x="8209" y="68"/>
                                  </a:lnTo>
                                  <a:cubicBezTo>
                                    <a:pt x="7976" y="23"/>
                                    <a:pt x="7738" y="1"/>
                                    <a:pt x="7499" y="1"/>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4" name="Google Shape;1308;p43"/>
                          <wps:cNvSpPr txBox="1">
                            <a:spLocks noChangeArrowheads="1"/>
                          </wps:cNvSpPr>
                          <wps:spPr bwMode="auto">
                            <a:xfrm flipH="1">
                              <a:off x="1315" y="10718"/>
                              <a:ext cx="15840" cy="14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keepNext/>
                                  <w:bidi w:val="0"/>
                                  <w:jc w:val="center"/>
                                  <w:rPr>
                                    <w:rFonts w:ascii="Arial" w:eastAsia="Calibri" w:hAnsi="Adobe Arabic" w:cs="Adobe Arabic"/>
                                    <w:b/>
                                    <w:bCs/>
                                    <w:color w:val="FFFFFF" w:themeColor="background1"/>
                                    <w:sz w:val="36"/>
                                    <w:szCs w:val="36"/>
                                    <w:lang w:bidi="ar-SY"/>
                                  </w:rPr>
                                </w:pPr>
                                <w:r>
                                  <w:rPr>
                                    <w:rFonts w:ascii="Arial" w:eastAsia="Calibri" w:hAnsi="Adobe Arabic" w:cs="Adobe Arabic" w:hint="cs"/>
                                    <w:b/>
                                    <w:bCs/>
                                    <w:color w:val="FFFFFF" w:themeColor="background1"/>
                                    <w:sz w:val="36"/>
                                    <w:szCs w:val="36"/>
                                    <w:rtl/>
                                    <w:lang w:bidi="ar-SY"/>
                                  </w:rPr>
                                  <w:t xml:space="preserve">إعادة التركيز على المشكلة وصياغة الأسباب بصورة احترافية </w:t>
                                </w:r>
                              </w:p>
                            </w:txbxContent>
                          </wps:txbx>
                          <wps:bodyPr rot="0" vert="horz" wrap="square" lIns="36000" tIns="36000" rIns="36000" bIns="36000" anchor="ctr" anchorCtr="0" upright="1">
                            <a:noAutofit/>
                          </wps:bodyPr>
                        </wps:wsp>
                      </wpg:grpSp>
                      <wpg:grpSp>
                        <wpg:cNvPr id="1922" name="Google Shape;1310;p43"/>
                        <wpg:cNvGrpSpPr>
                          <a:grpSpLocks/>
                        </wpg:cNvGrpSpPr>
                        <wpg:grpSpPr bwMode="auto">
                          <a:xfrm>
                            <a:off x="15386" y="0"/>
                            <a:ext cx="21982" cy="16374"/>
                            <a:chOff x="15386" y="0"/>
                            <a:chExt cx="21981" cy="16374"/>
                          </a:xfrm>
                        </wpg:grpSpPr>
                        <wps:wsp>
                          <wps:cNvPr id="1959" name="Google Shape;1311;p43"/>
                          <wps:cNvSpPr>
                            <a:spLocks/>
                          </wps:cNvSpPr>
                          <wps:spPr bwMode="auto">
                            <a:xfrm>
                              <a:off x="16884" y="0"/>
                              <a:ext cx="19803" cy="15845"/>
                            </a:xfrm>
                            <a:custGeom>
                              <a:avLst/>
                              <a:gdLst>
                                <a:gd name="T0" fmla="*/ 8972 w 18353"/>
                                <a:gd name="T1" fmla="*/ 0 h 17207"/>
                                <a:gd name="T2" fmla="*/ 4858 w 18353"/>
                                <a:gd name="T3" fmla="*/ 706 h 17207"/>
                                <a:gd name="T4" fmla="*/ 5002 w 18353"/>
                                <a:gd name="T5" fmla="*/ 669 h 17207"/>
                                <a:gd name="T6" fmla="*/ 5002 w 18353"/>
                                <a:gd name="T7" fmla="*/ 669 h 17207"/>
                                <a:gd name="T8" fmla="*/ 1672 w 18353"/>
                                <a:gd name="T9" fmla="*/ 3205 h 17207"/>
                                <a:gd name="T10" fmla="*/ 265 w 18353"/>
                                <a:gd name="T11" fmla="*/ 7408 h 17207"/>
                                <a:gd name="T12" fmla="*/ 2284 w 18353"/>
                                <a:gd name="T13" fmla="*/ 14077 h 17207"/>
                                <a:gd name="T14" fmla="*/ 7588 w 18353"/>
                                <a:gd name="T15" fmla="*/ 16990 h 17207"/>
                                <a:gd name="T16" fmla="*/ 10730 w 18353"/>
                                <a:gd name="T17" fmla="*/ 17206 h 17207"/>
                                <a:gd name="T18" fmla="*/ 11725 w 18353"/>
                                <a:gd name="T19" fmla="*/ 17188 h 17207"/>
                                <a:gd name="T20" fmla="*/ 17724 w 18353"/>
                                <a:gd name="T21" fmla="*/ 13655 h 17207"/>
                                <a:gd name="T22" fmla="*/ 18187 w 18353"/>
                                <a:gd name="T23" fmla="*/ 11504 h 17207"/>
                                <a:gd name="T24" fmla="*/ 14241 w 18353"/>
                                <a:gd name="T25" fmla="*/ 2080 h 17207"/>
                                <a:gd name="T26" fmla="*/ 8972 w 18353"/>
                                <a:gd name="T27" fmla="*/ 0 h 172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8353" h="17207" extrusionOk="0">
                                  <a:moveTo>
                                    <a:pt x="8972" y="0"/>
                                  </a:moveTo>
                                  <a:cubicBezTo>
                                    <a:pt x="7793" y="0"/>
                                    <a:pt x="6460" y="236"/>
                                    <a:pt x="4858" y="706"/>
                                  </a:cubicBezTo>
                                  <a:lnTo>
                                    <a:pt x="5002" y="669"/>
                                  </a:lnTo>
                                  <a:cubicBezTo>
                                    <a:pt x="3645" y="1033"/>
                                    <a:pt x="2467" y="1996"/>
                                    <a:pt x="1672" y="3205"/>
                                  </a:cubicBezTo>
                                  <a:cubicBezTo>
                                    <a:pt x="861" y="4446"/>
                                    <a:pt x="431" y="5919"/>
                                    <a:pt x="265" y="7408"/>
                                  </a:cubicBezTo>
                                  <a:cubicBezTo>
                                    <a:pt x="1" y="9816"/>
                                    <a:pt x="538" y="12472"/>
                                    <a:pt x="2284" y="14077"/>
                                  </a:cubicBezTo>
                                  <a:cubicBezTo>
                                    <a:pt x="3757" y="15409"/>
                                    <a:pt x="5668" y="16684"/>
                                    <a:pt x="7588" y="16990"/>
                                  </a:cubicBezTo>
                                  <a:cubicBezTo>
                                    <a:pt x="8536" y="17141"/>
                                    <a:pt x="9644" y="17206"/>
                                    <a:pt x="10730" y="17206"/>
                                  </a:cubicBezTo>
                                  <a:cubicBezTo>
                                    <a:pt x="11065" y="17206"/>
                                    <a:pt x="11399" y="17200"/>
                                    <a:pt x="11725" y="17188"/>
                                  </a:cubicBezTo>
                                  <a:cubicBezTo>
                                    <a:pt x="14555" y="17081"/>
                                    <a:pt x="17228" y="14690"/>
                                    <a:pt x="17724" y="13655"/>
                                  </a:cubicBezTo>
                                  <a:cubicBezTo>
                                    <a:pt x="18047" y="12993"/>
                                    <a:pt x="18146" y="12240"/>
                                    <a:pt x="18187" y="11504"/>
                                  </a:cubicBezTo>
                                  <a:cubicBezTo>
                                    <a:pt x="18353" y="7946"/>
                                    <a:pt x="16921" y="4289"/>
                                    <a:pt x="14241" y="2080"/>
                                  </a:cubicBezTo>
                                  <a:cubicBezTo>
                                    <a:pt x="12554" y="691"/>
                                    <a:pt x="10989" y="0"/>
                                    <a:pt x="8972" y="0"/>
                                  </a:cubicBezTo>
                                  <a:close/>
                                </a:path>
                              </a:pathLst>
                            </a:custGeom>
                            <a:solidFill>
                              <a:srgbClr val="5EB2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0" name="Google Shape;1312;p43"/>
                          <wps:cNvSpPr>
                            <a:spLocks/>
                          </wps:cNvSpPr>
                          <wps:spPr bwMode="auto">
                            <a:xfrm>
                              <a:off x="15386" y="0"/>
                              <a:ext cx="21981" cy="16374"/>
                            </a:xfrm>
                            <a:custGeom>
                              <a:avLst/>
                              <a:gdLst>
                                <a:gd name="T0" fmla="*/ 9500 w 18850"/>
                                <a:gd name="T1" fmla="*/ 228 h 17463"/>
                                <a:gd name="T2" fmla="*/ 10616 w 18850"/>
                                <a:gd name="T3" fmla="*/ 304 h 17463"/>
                                <a:gd name="T4" fmla="*/ 14580 w 18850"/>
                                <a:gd name="T5" fmla="*/ 2191 h 17463"/>
                                <a:gd name="T6" fmla="*/ 18585 w 18850"/>
                                <a:gd name="T7" fmla="*/ 11897 h 17463"/>
                                <a:gd name="T8" fmla="*/ 17757 w 18850"/>
                                <a:gd name="T9" fmla="*/ 14304 h 17463"/>
                                <a:gd name="T10" fmla="*/ 16135 w 18850"/>
                                <a:gd name="T11" fmla="*/ 15752 h 17463"/>
                                <a:gd name="T12" fmla="*/ 13769 w 18850"/>
                                <a:gd name="T13" fmla="*/ 16927 h 17463"/>
                                <a:gd name="T14" fmla="*/ 11435 w 18850"/>
                                <a:gd name="T15" fmla="*/ 17205 h 17463"/>
                                <a:gd name="T16" fmla="*/ 10981 w 18850"/>
                                <a:gd name="T17" fmla="*/ 17200 h 17463"/>
                                <a:gd name="T18" fmla="*/ 7911 w 18850"/>
                                <a:gd name="T19" fmla="*/ 16952 h 17463"/>
                                <a:gd name="T20" fmla="*/ 5131 w 18850"/>
                                <a:gd name="T21" fmla="*/ 15802 h 17463"/>
                                <a:gd name="T22" fmla="*/ 1333 w 18850"/>
                                <a:gd name="T23" fmla="*/ 11648 h 17463"/>
                                <a:gd name="T24" fmla="*/ 5652 w 18850"/>
                                <a:gd name="T25" fmla="*/ 875 h 17463"/>
                                <a:gd name="T26" fmla="*/ 5683 w 18850"/>
                                <a:gd name="T27" fmla="*/ 859 h 17463"/>
                                <a:gd name="T28" fmla="*/ 5683 w 18850"/>
                                <a:gd name="T29" fmla="*/ 859 h 17463"/>
                                <a:gd name="T30" fmla="*/ 9500 w 18850"/>
                                <a:gd name="T31" fmla="*/ 228 h 17463"/>
                                <a:gd name="T32" fmla="*/ 9501 w 18850"/>
                                <a:gd name="T33" fmla="*/ 0 h 17463"/>
                                <a:gd name="T34" fmla="*/ 5354 w 18850"/>
                                <a:gd name="T35" fmla="*/ 710 h 17463"/>
                                <a:gd name="T36" fmla="*/ 5314 w 18850"/>
                                <a:gd name="T37" fmla="*/ 735 h 17463"/>
                                <a:gd name="T38" fmla="*/ 5314 w 18850"/>
                                <a:gd name="T39" fmla="*/ 735 h 17463"/>
                                <a:gd name="T40" fmla="*/ 712 w 18850"/>
                                <a:gd name="T41" fmla="*/ 10051 h 17463"/>
                                <a:gd name="T42" fmla="*/ 3393 w 18850"/>
                                <a:gd name="T43" fmla="*/ 14842 h 17463"/>
                                <a:gd name="T44" fmla="*/ 8796 w 18850"/>
                                <a:gd name="T45" fmla="*/ 17308 h 17463"/>
                                <a:gd name="T46" fmla="*/ 11150 w 18850"/>
                                <a:gd name="T47" fmla="*/ 17463 h 17463"/>
                                <a:gd name="T48" fmla="*/ 14878 w 18850"/>
                                <a:gd name="T49" fmla="*/ 16737 h 17463"/>
                                <a:gd name="T50" fmla="*/ 18312 w 18850"/>
                                <a:gd name="T51" fmla="*/ 13915 h 17463"/>
                                <a:gd name="T52" fmla="*/ 18841 w 18850"/>
                                <a:gd name="T53" fmla="*/ 11135 h 17463"/>
                                <a:gd name="T54" fmla="*/ 18510 w 18850"/>
                                <a:gd name="T55" fmla="*/ 8215 h 17463"/>
                                <a:gd name="T56" fmla="*/ 15937 w 18850"/>
                                <a:gd name="T57" fmla="*/ 3151 h 17463"/>
                                <a:gd name="T58" fmla="*/ 11345 w 18850"/>
                                <a:gd name="T59" fmla="*/ 213 h 17463"/>
                                <a:gd name="T60" fmla="*/ 9501 w 18850"/>
                                <a:gd name="T61" fmla="*/ 0 h 174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18850" h="17463" extrusionOk="0">
                                  <a:moveTo>
                                    <a:pt x="9500" y="228"/>
                                  </a:moveTo>
                                  <a:cubicBezTo>
                                    <a:pt x="9872" y="228"/>
                                    <a:pt x="10245" y="252"/>
                                    <a:pt x="10616" y="304"/>
                                  </a:cubicBezTo>
                                  <a:cubicBezTo>
                                    <a:pt x="12106" y="520"/>
                                    <a:pt x="13421" y="1248"/>
                                    <a:pt x="14580" y="2191"/>
                                  </a:cubicBezTo>
                                  <a:cubicBezTo>
                                    <a:pt x="17426" y="4483"/>
                                    <a:pt x="18849" y="8289"/>
                                    <a:pt x="18585" y="11897"/>
                                  </a:cubicBezTo>
                                  <a:cubicBezTo>
                                    <a:pt x="18518" y="12774"/>
                                    <a:pt x="18328" y="13618"/>
                                    <a:pt x="17757" y="14304"/>
                                  </a:cubicBezTo>
                                  <a:cubicBezTo>
                                    <a:pt x="17277" y="14850"/>
                                    <a:pt x="16731" y="15339"/>
                                    <a:pt x="16135" y="15752"/>
                                  </a:cubicBezTo>
                                  <a:cubicBezTo>
                                    <a:pt x="15407" y="16257"/>
                                    <a:pt x="14613" y="16654"/>
                                    <a:pt x="13769" y="16927"/>
                                  </a:cubicBezTo>
                                  <a:cubicBezTo>
                                    <a:pt x="13006" y="17156"/>
                                    <a:pt x="12220" y="17205"/>
                                    <a:pt x="11435" y="17205"/>
                                  </a:cubicBezTo>
                                  <a:cubicBezTo>
                                    <a:pt x="11283" y="17205"/>
                                    <a:pt x="11132" y="17203"/>
                                    <a:pt x="10981" y="17200"/>
                                  </a:cubicBezTo>
                                  <a:cubicBezTo>
                                    <a:pt x="9955" y="17192"/>
                                    <a:pt x="8912" y="17151"/>
                                    <a:pt x="7911" y="16952"/>
                                  </a:cubicBezTo>
                                  <a:cubicBezTo>
                                    <a:pt x="6918" y="16754"/>
                                    <a:pt x="5991" y="16323"/>
                                    <a:pt x="5131" y="15802"/>
                                  </a:cubicBezTo>
                                  <a:cubicBezTo>
                                    <a:pt x="3484" y="14793"/>
                                    <a:pt x="1986" y="13510"/>
                                    <a:pt x="1333" y="11648"/>
                                  </a:cubicBezTo>
                                  <a:cubicBezTo>
                                    <a:pt x="1" y="7867"/>
                                    <a:pt x="1333" y="2034"/>
                                    <a:pt x="5652" y="875"/>
                                  </a:cubicBezTo>
                                  <a:cubicBezTo>
                                    <a:pt x="5664" y="871"/>
                                    <a:pt x="5674" y="865"/>
                                    <a:pt x="5683" y="859"/>
                                  </a:cubicBezTo>
                                  <a:cubicBezTo>
                                    <a:pt x="6920" y="513"/>
                                    <a:pt x="8208" y="228"/>
                                    <a:pt x="9500" y="228"/>
                                  </a:cubicBezTo>
                                  <a:close/>
                                  <a:moveTo>
                                    <a:pt x="9501" y="0"/>
                                  </a:moveTo>
                                  <a:cubicBezTo>
                                    <a:pt x="8100" y="0"/>
                                    <a:pt x="6691" y="325"/>
                                    <a:pt x="5354" y="710"/>
                                  </a:cubicBezTo>
                                  <a:cubicBezTo>
                                    <a:pt x="5338" y="716"/>
                                    <a:pt x="5324" y="724"/>
                                    <a:pt x="5314" y="735"/>
                                  </a:cubicBezTo>
                                  <a:cubicBezTo>
                                    <a:pt x="1603" y="1931"/>
                                    <a:pt x="228" y="6515"/>
                                    <a:pt x="712" y="10051"/>
                                  </a:cubicBezTo>
                                  <a:cubicBezTo>
                                    <a:pt x="985" y="12012"/>
                                    <a:pt x="1871" y="13585"/>
                                    <a:pt x="3393" y="14842"/>
                                  </a:cubicBezTo>
                                  <a:cubicBezTo>
                                    <a:pt x="4982" y="16141"/>
                                    <a:pt x="6744" y="17085"/>
                                    <a:pt x="8796" y="17308"/>
                                  </a:cubicBezTo>
                                  <a:cubicBezTo>
                                    <a:pt x="9570" y="17396"/>
                                    <a:pt x="10362" y="17463"/>
                                    <a:pt x="11150" y="17463"/>
                                  </a:cubicBezTo>
                                  <a:cubicBezTo>
                                    <a:pt x="12434" y="17463"/>
                                    <a:pt x="13708" y="17286"/>
                                    <a:pt x="14878" y="16737"/>
                                  </a:cubicBezTo>
                                  <a:cubicBezTo>
                                    <a:pt x="16144" y="16150"/>
                                    <a:pt x="17616" y="15173"/>
                                    <a:pt x="18312" y="13915"/>
                                  </a:cubicBezTo>
                                  <a:cubicBezTo>
                                    <a:pt x="18775" y="13088"/>
                                    <a:pt x="18841" y="12054"/>
                                    <a:pt x="18841" y="11135"/>
                                  </a:cubicBezTo>
                                  <a:cubicBezTo>
                                    <a:pt x="18849" y="10151"/>
                                    <a:pt x="18742" y="9166"/>
                                    <a:pt x="18510" y="8215"/>
                                  </a:cubicBezTo>
                                  <a:cubicBezTo>
                                    <a:pt x="18088" y="6336"/>
                                    <a:pt x="17203" y="4599"/>
                                    <a:pt x="15937" y="3151"/>
                                  </a:cubicBezTo>
                                  <a:cubicBezTo>
                                    <a:pt x="14737" y="1810"/>
                                    <a:pt x="13115" y="652"/>
                                    <a:pt x="11345" y="213"/>
                                  </a:cubicBezTo>
                                  <a:cubicBezTo>
                                    <a:pt x="10736" y="64"/>
                                    <a:pt x="10119" y="0"/>
                                    <a:pt x="9501"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1" name="Google Shape;1313;p43"/>
                          <wps:cNvSpPr txBox="1">
                            <a:spLocks noChangeArrowheads="1"/>
                          </wps:cNvSpPr>
                          <wps:spPr bwMode="auto">
                            <a:xfrm flipH="1">
                              <a:off x="21040" y="1828"/>
                              <a:ext cx="11067" cy="118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keepNext/>
                                  <w:jc w:val="center"/>
                                  <w:rPr>
                                    <w:rFonts w:ascii="Arial" w:eastAsia="Calibri" w:hAnsi="Adobe Arabic" w:cs="Adobe Arabic"/>
                                    <w:b/>
                                    <w:bCs/>
                                    <w:color w:val="FFFFFF" w:themeColor="background1"/>
                                    <w:sz w:val="36"/>
                                    <w:szCs w:val="36"/>
                                    <w:rtl/>
                                    <w:lang w:bidi="ar-SY"/>
                                  </w:rPr>
                                </w:pPr>
                                <w:r>
                                  <w:rPr>
                                    <w:rFonts w:ascii="Arial" w:eastAsia="Calibri" w:hAnsi="Adobe Arabic" w:cs="Adobe Arabic" w:hint="cs"/>
                                    <w:b/>
                                    <w:bCs/>
                                    <w:color w:val="FFFFFF" w:themeColor="background1"/>
                                    <w:sz w:val="36"/>
                                    <w:szCs w:val="36"/>
                                    <w:rtl/>
                                    <w:lang w:bidi="ar-SY"/>
                                  </w:rPr>
                                  <w:t xml:space="preserve">تحليل </w:t>
                                </w:r>
                                <w:r>
                                  <w:rPr>
                                    <w:rFonts w:ascii="Arial" w:eastAsia="Calibri" w:hAnsi="Adobe Arabic" w:cs="Adobe Arabic"/>
                                    <w:b/>
                                    <w:bCs/>
                                    <w:color w:val="FFFFFF" w:themeColor="background1"/>
                                    <w:sz w:val="36"/>
                                    <w:szCs w:val="36"/>
                                  </w:rPr>
                                  <w:t>SOWT</w:t>
                                </w:r>
                              </w:p>
                            </w:txbxContent>
                          </wps:txbx>
                          <wps:bodyPr rot="0" vert="horz" wrap="square" lIns="91425" tIns="91425" rIns="91425" bIns="91425" anchor="ctr" anchorCtr="0" upright="1">
                            <a:noAutofit/>
                          </wps:bodyPr>
                        </wps:wsp>
                      </wpg:grpSp>
                      <wpg:grpSp>
                        <wpg:cNvPr id="1923" name="Google Shape;1315;p43"/>
                        <wpg:cNvGrpSpPr>
                          <a:grpSpLocks/>
                        </wpg:cNvGrpSpPr>
                        <wpg:grpSpPr bwMode="auto">
                          <a:xfrm>
                            <a:off x="34374" y="8500"/>
                            <a:ext cx="23309" cy="18533"/>
                            <a:chOff x="34374" y="8500"/>
                            <a:chExt cx="23308" cy="18532"/>
                          </a:xfrm>
                        </wpg:grpSpPr>
                        <wps:wsp>
                          <wps:cNvPr id="1956" name="Google Shape;1316;p43"/>
                          <wps:cNvSpPr>
                            <a:spLocks/>
                          </wps:cNvSpPr>
                          <wps:spPr bwMode="auto">
                            <a:xfrm>
                              <a:off x="34980" y="8914"/>
                              <a:ext cx="22064" cy="18118"/>
                            </a:xfrm>
                            <a:custGeom>
                              <a:avLst/>
                              <a:gdLst>
                                <a:gd name="T0" fmla="*/ 13247 w 15812"/>
                                <a:gd name="T1" fmla="*/ 2685 h 20287"/>
                                <a:gd name="T2" fmla="*/ 13691 w 15812"/>
                                <a:gd name="T3" fmla="*/ 3565 h 20287"/>
                                <a:gd name="T4" fmla="*/ 13691 w 15812"/>
                                <a:gd name="T5" fmla="*/ 3565 h 20287"/>
                                <a:gd name="T6" fmla="*/ 13247 w 15812"/>
                                <a:gd name="T7" fmla="*/ 2685 h 20287"/>
                                <a:gd name="T8" fmla="*/ 8694 w 15812"/>
                                <a:gd name="T9" fmla="*/ 1 h 20287"/>
                                <a:gd name="T10" fmla="*/ 6347 w 15812"/>
                                <a:gd name="T11" fmla="*/ 410 h 20287"/>
                                <a:gd name="T12" fmla="*/ 3906 w 15812"/>
                                <a:gd name="T13" fmla="*/ 1866 h 20287"/>
                                <a:gd name="T14" fmla="*/ 2664 w 15812"/>
                                <a:gd name="T15" fmla="*/ 3513 h 20287"/>
                                <a:gd name="T16" fmla="*/ 1374 w 15812"/>
                                <a:gd name="T17" fmla="*/ 5573 h 20287"/>
                                <a:gd name="T18" fmla="*/ 604 w 15812"/>
                                <a:gd name="T19" fmla="*/ 6988 h 20287"/>
                                <a:gd name="T20" fmla="*/ 306 w 15812"/>
                                <a:gd name="T21" fmla="*/ 11456 h 20287"/>
                                <a:gd name="T22" fmla="*/ 1870 w 15812"/>
                                <a:gd name="T23" fmla="*/ 15709 h 20287"/>
                                <a:gd name="T24" fmla="*/ 3326 w 15812"/>
                                <a:gd name="T25" fmla="*/ 18299 h 20287"/>
                                <a:gd name="T26" fmla="*/ 5676 w 15812"/>
                                <a:gd name="T27" fmla="*/ 20061 h 20287"/>
                                <a:gd name="T28" fmla="*/ 7383 w 15812"/>
                                <a:gd name="T29" fmla="*/ 20286 h 20287"/>
                                <a:gd name="T30" fmla="*/ 8125 w 15812"/>
                                <a:gd name="T31" fmla="*/ 20268 h 20287"/>
                                <a:gd name="T32" fmla="*/ 11021 w 15812"/>
                                <a:gd name="T33" fmla="*/ 19904 h 20287"/>
                                <a:gd name="T34" fmla="*/ 14372 w 15812"/>
                                <a:gd name="T35" fmla="*/ 17124 h 20287"/>
                                <a:gd name="T36" fmla="*/ 15200 w 15812"/>
                                <a:gd name="T37" fmla="*/ 14459 h 20287"/>
                                <a:gd name="T38" fmla="*/ 13724 w 15812"/>
                                <a:gd name="T39" fmla="*/ 3637 h 20287"/>
                                <a:gd name="T40" fmla="*/ 13724 w 15812"/>
                                <a:gd name="T41" fmla="*/ 3637 h 20287"/>
                                <a:gd name="T42" fmla="*/ 13777 w 15812"/>
                                <a:gd name="T43" fmla="*/ 3736 h 20287"/>
                                <a:gd name="T44" fmla="*/ 13691 w 15812"/>
                                <a:gd name="T45" fmla="*/ 3565 h 20287"/>
                                <a:gd name="T46" fmla="*/ 13691 w 15812"/>
                                <a:gd name="T47" fmla="*/ 3565 h 20287"/>
                                <a:gd name="T48" fmla="*/ 13724 w 15812"/>
                                <a:gd name="T49" fmla="*/ 3637 h 20287"/>
                                <a:gd name="T50" fmla="*/ 13724 w 15812"/>
                                <a:gd name="T51" fmla="*/ 3637 h 20287"/>
                                <a:gd name="T52" fmla="*/ 11791 w 15812"/>
                                <a:gd name="T53" fmla="*/ 989 h 20287"/>
                                <a:gd name="T54" fmla="*/ 8694 w 15812"/>
                                <a:gd name="T55" fmla="*/ 1 h 20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15812" h="20287" extrusionOk="0">
                                  <a:moveTo>
                                    <a:pt x="13247" y="2685"/>
                                  </a:moveTo>
                                  <a:lnTo>
                                    <a:pt x="13691" y="3565"/>
                                  </a:lnTo>
                                  <a:cubicBezTo>
                                    <a:pt x="13551" y="3269"/>
                                    <a:pt x="13403" y="2975"/>
                                    <a:pt x="13247" y="2685"/>
                                  </a:cubicBezTo>
                                  <a:close/>
                                  <a:moveTo>
                                    <a:pt x="8694" y="1"/>
                                  </a:moveTo>
                                  <a:cubicBezTo>
                                    <a:pt x="7898" y="1"/>
                                    <a:pt x="7091" y="149"/>
                                    <a:pt x="6347" y="410"/>
                                  </a:cubicBezTo>
                                  <a:cubicBezTo>
                                    <a:pt x="5445" y="724"/>
                                    <a:pt x="4576" y="1196"/>
                                    <a:pt x="3906" y="1866"/>
                                  </a:cubicBezTo>
                                  <a:cubicBezTo>
                                    <a:pt x="3417" y="2354"/>
                                    <a:pt x="3037" y="2933"/>
                                    <a:pt x="2664" y="3513"/>
                                  </a:cubicBezTo>
                                  <a:cubicBezTo>
                                    <a:pt x="2226" y="4199"/>
                                    <a:pt x="1796" y="4886"/>
                                    <a:pt x="1374" y="5573"/>
                                  </a:cubicBezTo>
                                  <a:cubicBezTo>
                                    <a:pt x="1084" y="6028"/>
                                    <a:pt x="828" y="6499"/>
                                    <a:pt x="604" y="6988"/>
                                  </a:cubicBezTo>
                                  <a:cubicBezTo>
                                    <a:pt x="8" y="8386"/>
                                    <a:pt x="0" y="9966"/>
                                    <a:pt x="306" y="11456"/>
                                  </a:cubicBezTo>
                                  <a:cubicBezTo>
                                    <a:pt x="612" y="12937"/>
                                    <a:pt x="1233" y="14335"/>
                                    <a:pt x="1870" y="15709"/>
                                  </a:cubicBezTo>
                                  <a:cubicBezTo>
                                    <a:pt x="2292" y="16611"/>
                                    <a:pt x="2722" y="17512"/>
                                    <a:pt x="3326" y="18299"/>
                                  </a:cubicBezTo>
                                  <a:cubicBezTo>
                                    <a:pt x="3939" y="19085"/>
                                    <a:pt x="4733" y="19763"/>
                                    <a:pt x="5676" y="20061"/>
                                  </a:cubicBezTo>
                                  <a:cubicBezTo>
                                    <a:pt x="6226" y="20240"/>
                                    <a:pt x="6804" y="20286"/>
                                    <a:pt x="7383" y="20286"/>
                                  </a:cubicBezTo>
                                  <a:cubicBezTo>
                                    <a:pt x="7631" y="20286"/>
                                    <a:pt x="7879" y="20278"/>
                                    <a:pt x="8125" y="20268"/>
                                  </a:cubicBezTo>
                                  <a:cubicBezTo>
                                    <a:pt x="9102" y="20243"/>
                                    <a:pt x="10086" y="20193"/>
                                    <a:pt x="11021" y="19904"/>
                                  </a:cubicBezTo>
                                  <a:cubicBezTo>
                                    <a:pt x="12461" y="19449"/>
                                    <a:pt x="13661" y="18447"/>
                                    <a:pt x="14372" y="17124"/>
                                  </a:cubicBezTo>
                                  <a:cubicBezTo>
                                    <a:pt x="14811" y="16296"/>
                                    <a:pt x="15043" y="15378"/>
                                    <a:pt x="15200" y="14459"/>
                                  </a:cubicBezTo>
                                  <a:cubicBezTo>
                                    <a:pt x="15812" y="10780"/>
                                    <a:pt x="15293" y="7005"/>
                                    <a:pt x="13724" y="3637"/>
                                  </a:cubicBezTo>
                                  <a:cubicBezTo>
                                    <a:pt x="13742" y="3670"/>
                                    <a:pt x="13759" y="3703"/>
                                    <a:pt x="13777" y="3736"/>
                                  </a:cubicBezTo>
                                  <a:lnTo>
                                    <a:pt x="13691" y="3565"/>
                                  </a:lnTo>
                                  <a:cubicBezTo>
                                    <a:pt x="13702" y="3589"/>
                                    <a:pt x="13713" y="3613"/>
                                    <a:pt x="13724" y="3637"/>
                                  </a:cubicBezTo>
                                  <a:cubicBezTo>
                                    <a:pt x="13210" y="2667"/>
                                    <a:pt x="12655" y="1677"/>
                                    <a:pt x="11791" y="989"/>
                                  </a:cubicBezTo>
                                  <a:cubicBezTo>
                                    <a:pt x="10919" y="296"/>
                                    <a:pt x="9818" y="1"/>
                                    <a:pt x="8694" y="1"/>
                                  </a:cubicBezTo>
                                  <a:close/>
                                </a:path>
                              </a:pathLst>
                            </a:custGeom>
                            <a:solidFill>
                              <a:srgbClr val="69E78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57" name="Google Shape;1317;p43"/>
                          <wps:cNvSpPr>
                            <a:spLocks/>
                          </wps:cNvSpPr>
                          <wps:spPr bwMode="auto">
                            <a:xfrm>
                              <a:off x="34374" y="8500"/>
                              <a:ext cx="23308" cy="18324"/>
                            </a:xfrm>
                            <a:custGeom>
                              <a:avLst/>
                              <a:gdLst>
                                <a:gd name="T0" fmla="*/ 8710 w 16185"/>
                                <a:gd name="T1" fmla="*/ 239 h 20540"/>
                                <a:gd name="T2" fmla="*/ 9325 w 16185"/>
                                <a:gd name="T3" fmla="*/ 269 h 20540"/>
                                <a:gd name="T4" fmla="*/ 12031 w 16185"/>
                                <a:gd name="T5" fmla="*/ 1411 h 20540"/>
                                <a:gd name="T6" fmla="*/ 13721 w 16185"/>
                                <a:gd name="T7" fmla="*/ 3891 h 20540"/>
                                <a:gd name="T8" fmla="*/ 13721 w 16185"/>
                                <a:gd name="T9" fmla="*/ 3891 h 20540"/>
                                <a:gd name="T10" fmla="*/ 15308 w 16185"/>
                                <a:gd name="T11" fmla="*/ 13425 h 20540"/>
                                <a:gd name="T12" fmla="*/ 13355 w 16185"/>
                                <a:gd name="T13" fmla="*/ 18514 h 20540"/>
                                <a:gd name="T14" fmla="*/ 8283 w 16185"/>
                                <a:gd name="T15" fmla="*/ 20276 h 20540"/>
                                <a:gd name="T16" fmla="*/ 7527 w 16185"/>
                                <a:gd name="T17" fmla="*/ 20292 h 20540"/>
                                <a:gd name="T18" fmla="*/ 5263 w 16185"/>
                                <a:gd name="T19" fmla="*/ 19871 h 20540"/>
                                <a:gd name="T20" fmla="*/ 3277 w 16185"/>
                                <a:gd name="T21" fmla="*/ 18067 h 20540"/>
                                <a:gd name="T22" fmla="*/ 1953 w 16185"/>
                                <a:gd name="T23" fmla="*/ 15601 h 20540"/>
                                <a:gd name="T24" fmla="*/ 819 w 16185"/>
                                <a:gd name="T25" fmla="*/ 12821 h 20540"/>
                                <a:gd name="T26" fmla="*/ 778 w 16185"/>
                                <a:gd name="T27" fmla="*/ 7162 h 20540"/>
                                <a:gd name="T28" fmla="*/ 2234 w 16185"/>
                                <a:gd name="T29" fmla="*/ 4638 h 20540"/>
                                <a:gd name="T30" fmla="*/ 3914 w 16185"/>
                                <a:gd name="T31" fmla="*/ 2205 h 20540"/>
                                <a:gd name="T32" fmla="*/ 8710 w 16185"/>
                                <a:gd name="T33" fmla="*/ 239 h 20540"/>
                                <a:gd name="T34" fmla="*/ 8734 w 16185"/>
                                <a:gd name="T35" fmla="*/ 1 h 20540"/>
                                <a:gd name="T36" fmla="*/ 5263 w 16185"/>
                                <a:gd name="T37" fmla="*/ 898 h 20540"/>
                                <a:gd name="T38" fmla="*/ 1440 w 16185"/>
                                <a:gd name="T39" fmla="*/ 5465 h 20540"/>
                                <a:gd name="T40" fmla="*/ 224 w 16185"/>
                                <a:gd name="T41" fmla="*/ 8113 h 20540"/>
                                <a:gd name="T42" fmla="*/ 149 w 16185"/>
                                <a:gd name="T43" fmla="*/ 10976 h 20540"/>
                                <a:gd name="T44" fmla="*/ 2317 w 16185"/>
                                <a:gd name="T45" fmla="*/ 16892 h 20540"/>
                                <a:gd name="T46" fmla="*/ 6264 w 16185"/>
                                <a:gd name="T47" fmla="*/ 20433 h 20540"/>
                                <a:gd name="T48" fmla="*/ 7640 w 16185"/>
                                <a:gd name="T49" fmla="*/ 20539 h 20540"/>
                                <a:gd name="T50" fmla="*/ 9367 w 16185"/>
                                <a:gd name="T51" fmla="*/ 20450 h 20540"/>
                                <a:gd name="T52" fmla="*/ 12006 w 16185"/>
                                <a:gd name="T53" fmla="*/ 19780 h 20540"/>
                                <a:gd name="T54" fmla="*/ 15126 w 16185"/>
                                <a:gd name="T55" fmla="*/ 15800 h 20540"/>
                                <a:gd name="T56" fmla="*/ 13956 w 16185"/>
                                <a:gd name="T57" fmla="*/ 3854 h 20540"/>
                                <a:gd name="T58" fmla="*/ 13956 w 16185"/>
                                <a:gd name="T59" fmla="*/ 3854 h 20540"/>
                                <a:gd name="T60" fmla="*/ 13942 w 16185"/>
                                <a:gd name="T61" fmla="*/ 3802 h 20540"/>
                                <a:gd name="T62" fmla="*/ 13934 w 16185"/>
                                <a:gd name="T63" fmla="*/ 3802 h 20540"/>
                                <a:gd name="T64" fmla="*/ 13921 w 16185"/>
                                <a:gd name="T65" fmla="*/ 3778 h 20540"/>
                                <a:gd name="T66" fmla="*/ 13921 w 16185"/>
                                <a:gd name="T67" fmla="*/ 3778 h 20540"/>
                                <a:gd name="T68" fmla="*/ 13413 w 16185"/>
                                <a:gd name="T69" fmla="*/ 2751 h 20540"/>
                                <a:gd name="T70" fmla="*/ 13323 w 16185"/>
                                <a:gd name="T71" fmla="*/ 2693 h 20540"/>
                                <a:gd name="T72" fmla="*/ 13303 w 16185"/>
                                <a:gd name="T73" fmla="*/ 2695 h 20540"/>
                                <a:gd name="T74" fmla="*/ 13303 w 16185"/>
                                <a:gd name="T75" fmla="*/ 2695 h 20540"/>
                                <a:gd name="T76" fmla="*/ 10285 w 16185"/>
                                <a:gd name="T77" fmla="*/ 203 h 20540"/>
                                <a:gd name="T78" fmla="*/ 8734 w 16185"/>
                                <a:gd name="T79" fmla="*/ 1 h 205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6185" h="20540" extrusionOk="0">
                                  <a:moveTo>
                                    <a:pt x="8710" y="239"/>
                                  </a:moveTo>
                                  <a:cubicBezTo>
                                    <a:pt x="8917" y="239"/>
                                    <a:pt x="9123" y="249"/>
                                    <a:pt x="9325" y="269"/>
                                  </a:cubicBezTo>
                                  <a:cubicBezTo>
                                    <a:pt x="10326" y="360"/>
                                    <a:pt x="11286" y="724"/>
                                    <a:pt x="12031" y="1411"/>
                                  </a:cubicBezTo>
                                  <a:cubicBezTo>
                                    <a:pt x="12760" y="2099"/>
                                    <a:pt x="13254" y="3006"/>
                                    <a:pt x="13721" y="3891"/>
                                  </a:cubicBezTo>
                                  <a:cubicBezTo>
                                    <a:pt x="15082" y="6867"/>
                                    <a:pt x="15626" y="10156"/>
                                    <a:pt x="15308" y="13425"/>
                                  </a:cubicBezTo>
                                  <a:cubicBezTo>
                                    <a:pt x="15117" y="15262"/>
                                    <a:pt x="14704" y="17165"/>
                                    <a:pt x="13355" y="18514"/>
                                  </a:cubicBezTo>
                                  <a:cubicBezTo>
                                    <a:pt x="11965" y="19896"/>
                                    <a:pt x="10178" y="20210"/>
                                    <a:pt x="8283" y="20276"/>
                                  </a:cubicBezTo>
                                  <a:cubicBezTo>
                                    <a:pt x="8032" y="20284"/>
                                    <a:pt x="7780" y="20292"/>
                                    <a:pt x="7527" y="20292"/>
                                  </a:cubicBezTo>
                                  <a:cubicBezTo>
                                    <a:pt x="6751" y="20292"/>
                                    <a:pt x="5974" y="20220"/>
                                    <a:pt x="5263" y="19871"/>
                                  </a:cubicBezTo>
                                  <a:cubicBezTo>
                                    <a:pt x="4444" y="19465"/>
                                    <a:pt x="3790" y="18803"/>
                                    <a:pt x="3277" y="18067"/>
                                  </a:cubicBezTo>
                                  <a:cubicBezTo>
                                    <a:pt x="2739" y="17298"/>
                                    <a:pt x="2342" y="16445"/>
                                    <a:pt x="1953" y="15601"/>
                                  </a:cubicBezTo>
                                  <a:cubicBezTo>
                                    <a:pt x="1523" y="14699"/>
                                    <a:pt x="1142" y="13764"/>
                                    <a:pt x="819" y="12821"/>
                                  </a:cubicBezTo>
                                  <a:cubicBezTo>
                                    <a:pt x="240" y="11001"/>
                                    <a:pt x="9" y="8965"/>
                                    <a:pt x="778" y="7162"/>
                                  </a:cubicBezTo>
                                  <a:cubicBezTo>
                                    <a:pt x="1150" y="6268"/>
                                    <a:pt x="1721" y="5449"/>
                                    <a:pt x="2234" y="4638"/>
                                  </a:cubicBezTo>
                                  <a:cubicBezTo>
                                    <a:pt x="2739" y="3819"/>
                                    <a:pt x="3244" y="2925"/>
                                    <a:pt x="3914" y="2205"/>
                                  </a:cubicBezTo>
                                  <a:cubicBezTo>
                                    <a:pt x="5098" y="948"/>
                                    <a:pt x="6963" y="239"/>
                                    <a:pt x="8710" y="239"/>
                                  </a:cubicBezTo>
                                  <a:close/>
                                  <a:moveTo>
                                    <a:pt x="8734" y="1"/>
                                  </a:moveTo>
                                  <a:cubicBezTo>
                                    <a:pt x="7529" y="1"/>
                                    <a:pt x="6312" y="339"/>
                                    <a:pt x="5263" y="898"/>
                                  </a:cubicBezTo>
                                  <a:cubicBezTo>
                                    <a:pt x="3442" y="1866"/>
                                    <a:pt x="2483" y="3769"/>
                                    <a:pt x="1440" y="5465"/>
                                  </a:cubicBezTo>
                                  <a:cubicBezTo>
                                    <a:pt x="919" y="6301"/>
                                    <a:pt x="439" y="7145"/>
                                    <a:pt x="224" y="8113"/>
                                  </a:cubicBezTo>
                                  <a:cubicBezTo>
                                    <a:pt x="25" y="9056"/>
                                    <a:pt x="0" y="10024"/>
                                    <a:pt x="149" y="10976"/>
                                  </a:cubicBezTo>
                                  <a:cubicBezTo>
                                    <a:pt x="439" y="13045"/>
                                    <a:pt x="1374" y="15047"/>
                                    <a:pt x="2317" y="16892"/>
                                  </a:cubicBezTo>
                                  <a:cubicBezTo>
                                    <a:pt x="3144" y="18514"/>
                                    <a:pt x="4369" y="20102"/>
                                    <a:pt x="6264" y="20433"/>
                                  </a:cubicBezTo>
                                  <a:cubicBezTo>
                                    <a:pt x="6711" y="20511"/>
                                    <a:pt x="7174" y="20539"/>
                                    <a:pt x="7640" y="20539"/>
                                  </a:cubicBezTo>
                                  <a:cubicBezTo>
                                    <a:pt x="8219" y="20539"/>
                                    <a:pt x="8803" y="20496"/>
                                    <a:pt x="9367" y="20450"/>
                                  </a:cubicBezTo>
                                  <a:cubicBezTo>
                                    <a:pt x="10277" y="20367"/>
                                    <a:pt x="11179" y="20193"/>
                                    <a:pt x="12006" y="19780"/>
                                  </a:cubicBezTo>
                                  <a:cubicBezTo>
                                    <a:pt x="13603" y="18969"/>
                                    <a:pt x="14654" y="17504"/>
                                    <a:pt x="15126" y="15800"/>
                                  </a:cubicBezTo>
                                  <a:cubicBezTo>
                                    <a:pt x="16184" y="11888"/>
                                    <a:pt x="15621" y="7532"/>
                                    <a:pt x="13956" y="3854"/>
                                  </a:cubicBezTo>
                                  <a:cubicBezTo>
                                    <a:pt x="13955" y="3837"/>
                                    <a:pt x="13951" y="3820"/>
                                    <a:pt x="13942" y="3802"/>
                                  </a:cubicBezTo>
                                  <a:lnTo>
                                    <a:pt x="13934" y="3802"/>
                                  </a:lnTo>
                                  <a:cubicBezTo>
                                    <a:pt x="13930" y="3794"/>
                                    <a:pt x="13925" y="3786"/>
                                    <a:pt x="13921" y="3778"/>
                                  </a:cubicBezTo>
                                  <a:cubicBezTo>
                                    <a:pt x="13761" y="3429"/>
                                    <a:pt x="13592" y="3087"/>
                                    <a:pt x="13413" y="2751"/>
                                  </a:cubicBezTo>
                                  <a:cubicBezTo>
                                    <a:pt x="13392" y="2710"/>
                                    <a:pt x="13358" y="2693"/>
                                    <a:pt x="13323" y="2693"/>
                                  </a:cubicBezTo>
                                  <a:cubicBezTo>
                                    <a:pt x="13316" y="2693"/>
                                    <a:pt x="13309" y="2694"/>
                                    <a:pt x="13303" y="2695"/>
                                  </a:cubicBezTo>
                                  <a:cubicBezTo>
                                    <a:pt x="12582" y="1551"/>
                                    <a:pt x="11686" y="588"/>
                                    <a:pt x="10285" y="203"/>
                                  </a:cubicBezTo>
                                  <a:cubicBezTo>
                                    <a:pt x="9780" y="65"/>
                                    <a:pt x="9258" y="1"/>
                                    <a:pt x="8734" y="1"/>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58" name="Google Shape;1318;p43"/>
                          <wps:cNvSpPr txBox="1">
                            <a:spLocks noChangeArrowheads="1"/>
                          </wps:cNvSpPr>
                          <wps:spPr bwMode="auto">
                            <a:xfrm flipH="1">
                              <a:off x="38848" y="13167"/>
                              <a:ext cx="13542" cy="10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keepNext/>
                                  <w:jc w:val="center"/>
                                  <w:rPr>
                                    <w:rFonts w:ascii="Arial" w:eastAsia="Calibri" w:hAnsi="Adobe Arabic" w:cs="Adobe Arabic"/>
                                    <w:b/>
                                    <w:bCs/>
                                    <w:color w:val="FFFFFF" w:themeColor="background1"/>
                                    <w:sz w:val="36"/>
                                    <w:szCs w:val="36"/>
                                    <w:lang w:bidi="ar-SY"/>
                                  </w:rPr>
                                </w:pPr>
                                <w:r>
                                  <w:rPr>
                                    <w:rFonts w:ascii="Arial" w:eastAsia="Calibri" w:hAnsi="Adobe Arabic" w:cs="Adobe Arabic" w:hint="cs"/>
                                    <w:b/>
                                    <w:bCs/>
                                    <w:color w:val="FFFFFF" w:themeColor="background1"/>
                                    <w:sz w:val="36"/>
                                    <w:szCs w:val="36"/>
                                    <w:rtl/>
                                    <w:lang w:bidi="ar-SY"/>
                                  </w:rPr>
                                  <w:t>تحليل السبب والأثر</w:t>
                                </w:r>
                              </w:p>
                            </w:txbxContent>
                          </wps:txbx>
                          <wps:bodyPr rot="0" vert="horz" wrap="square" lIns="36000" tIns="36000" rIns="36000" bIns="36000" anchor="ctr" anchorCtr="0" upright="1">
                            <a:noAutofit/>
                          </wps:bodyPr>
                        </wps:wsp>
                      </wpg:grpSp>
                      <wpg:grpSp>
                        <wpg:cNvPr id="1924" name="Google Shape;1320;p43"/>
                        <wpg:cNvGrpSpPr>
                          <a:grpSpLocks/>
                        </wpg:cNvGrpSpPr>
                        <wpg:grpSpPr bwMode="auto">
                          <a:xfrm>
                            <a:off x="16298" y="17349"/>
                            <a:ext cx="19286" cy="17526"/>
                            <a:chOff x="16298" y="17349"/>
                            <a:chExt cx="19285" cy="17525"/>
                          </a:xfrm>
                        </wpg:grpSpPr>
                        <wps:wsp>
                          <wps:cNvPr id="1953" name="Google Shape;1321;p43"/>
                          <wps:cNvSpPr>
                            <a:spLocks/>
                          </wps:cNvSpPr>
                          <wps:spPr bwMode="auto">
                            <a:xfrm>
                              <a:off x="16342" y="18002"/>
                              <a:ext cx="18637" cy="16872"/>
                            </a:xfrm>
                            <a:custGeom>
                              <a:avLst/>
                              <a:gdLst>
                                <a:gd name="T0" fmla="*/ 8431 w 17096"/>
                                <a:gd name="T1" fmla="*/ 1 h 20282"/>
                                <a:gd name="T2" fmla="*/ 4419 w 17096"/>
                                <a:gd name="T3" fmla="*/ 1612 h 20282"/>
                                <a:gd name="T4" fmla="*/ 2913 w 17096"/>
                                <a:gd name="T5" fmla="*/ 3656 h 20282"/>
                                <a:gd name="T6" fmla="*/ 1 w 17096"/>
                                <a:gd name="T7" fmla="*/ 13262 h 20282"/>
                                <a:gd name="T8" fmla="*/ 332 w 17096"/>
                                <a:gd name="T9" fmla="*/ 15513 h 20282"/>
                                <a:gd name="T10" fmla="*/ 2508 w 17096"/>
                                <a:gd name="T11" fmla="*/ 18020 h 20282"/>
                                <a:gd name="T12" fmla="*/ 5603 w 17096"/>
                                <a:gd name="T13" fmla="*/ 19369 h 20282"/>
                                <a:gd name="T14" fmla="*/ 10333 w 17096"/>
                                <a:gd name="T15" fmla="*/ 20281 h 20282"/>
                                <a:gd name="T16" fmla="*/ 13455 w 17096"/>
                                <a:gd name="T17" fmla="*/ 19567 h 20282"/>
                                <a:gd name="T18" fmla="*/ 16301 w 17096"/>
                                <a:gd name="T19" fmla="*/ 16373 h 20282"/>
                                <a:gd name="T20" fmla="*/ 17079 w 17096"/>
                                <a:gd name="T21" fmla="*/ 12129 h 20282"/>
                                <a:gd name="T22" fmla="*/ 12578 w 17096"/>
                                <a:gd name="T23" fmla="*/ 1827 h 20282"/>
                                <a:gd name="T24" fmla="*/ 8705 w 17096"/>
                                <a:gd name="T25" fmla="*/ 7 h 20282"/>
                                <a:gd name="T26" fmla="*/ 8431 w 17096"/>
                                <a:gd name="T27" fmla="*/ 1 h 202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096" h="20282" extrusionOk="0">
                                  <a:moveTo>
                                    <a:pt x="8431" y="1"/>
                                  </a:moveTo>
                                  <a:cubicBezTo>
                                    <a:pt x="6933" y="1"/>
                                    <a:pt x="5496" y="575"/>
                                    <a:pt x="4419" y="1612"/>
                                  </a:cubicBezTo>
                                  <a:cubicBezTo>
                                    <a:pt x="3815" y="2208"/>
                                    <a:pt x="3344" y="2928"/>
                                    <a:pt x="2913" y="3656"/>
                                  </a:cubicBezTo>
                                  <a:cubicBezTo>
                                    <a:pt x="1201" y="6577"/>
                                    <a:pt x="1" y="9878"/>
                                    <a:pt x="1" y="13262"/>
                                  </a:cubicBezTo>
                                  <a:cubicBezTo>
                                    <a:pt x="1" y="14023"/>
                                    <a:pt x="59" y="14801"/>
                                    <a:pt x="332" y="15513"/>
                                  </a:cubicBezTo>
                                  <a:cubicBezTo>
                                    <a:pt x="729" y="16564"/>
                                    <a:pt x="1556" y="17416"/>
                                    <a:pt x="2508" y="18020"/>
                                  </a:cubicBezTo>
                                  <a:cubicBezTo>
                                    <a:pt x="3460" y="18624"/>
                                    <a:pt x="4527" y="19013"/>
                                    <a:pt x="5603" y="19369"/>
                                  </a:cubicBezTo>
                                  <a:cubicBezTo>
                                    <a:pt x="7119" y="19863"/>
                                    <a:pt x="8757" y="20281"/>
                                    <a:pt x="10333" y="20281"/>
                                  </a:cubicBezTo>
                                  <a:cubicBezTo>
                                    <a:pt x="11423" y="20281"/>
                                    <a:pt x="12484" y="20081"/>
                                    <a:pt x="13455" y="19567"/>
                                  </a:cubicBezTo>
                                  <a:cubicBezTo>
                                    <a:pt x="14737" y="18889"/>
                                    <a:pt x="15714" y="17705"/>
                                    <a:pt x="16301" y="16373"/>
                                  </a:cubicBezTo>
                                  <a:cubicBezTo>
                                    <a:pt x="16880" y="15049"/>
                                    <a:pt x="17095" y="13577"/>
                                    <a:pt x="17079" y="12129"/>
                                  </a:cubicBezTo>
                                  <a:cubicBezTo>
                                    <a:pt x="17029" y="8116"/>
                                    <a:pt x="15391" y="5311"/>
                                    <a:pt x="12578" y="1827"/>
                                  </a:cubicBezTo>
                                  <a:cubicBezTo>
                                    <a:pt x="11411" y="603"/>
                                    <a:pt x="10269" y="90"/>
                                    <a:pt x="8705" y="7"/>
                                  </a:cubicBezTo>
                                  <a:cubicBezTo>
                                    <a:pt x="8614" y="3"/>
                                    <a:pt x="8523" y="1"/>
                                    <a:pt x="8431"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54" name="Google Shape;1322;p43"/>
                          <wps:cNvSpPr>
                            <a:spLocks/>
                          </wps:cNvSpPr>
                          <wps:spPr bwMode="auto">
                            <a:xfrm>
                              <a:off x="16298" y="17349"/>
                              <a:ext cx="19285" cy="17068"/>
                            </a:xfrm>
                            <a:custGeom>
                              <a:avLst/>
                              <a:gdLst>
                                <a:gd name="T0" fmla="*/ 8773 w 17691"/>
                                <a:gd name="T1" fmla="*/ 232 h 20517"/>
                                <a:gd name="T2" fmla="*/ 12835 w 17691"/>
                                <a:gd name="T3" fmla="*/ 2014 h 20517"/>
                                <a:gd name="T4" fmla="*/ 12835 w 17691"/>
                                <a:gd name="T5" fmla="*/ 2014 h 20517"/>
                                <a:gd name="T6" fmla="*/ 12850 w 17691"/>
                                <a:gd name="T7" fmla="*/ 2038 h 20517"/>
                                <a:gd name="T8" fmla="*/ 17269 w 17691"/>
                                <a:gd name="T9" fmla="*/ 11272 h 20517"/>
                                <a:gd name="T10" fmla="*/ 16193 w 17691"/>
                                <a:gd name="T11" fmla="*/ 17163 h 20517"/>
                                <a:gd name="T12" fmla="*/ 11717 w 17691"/>
                                <a:gd name="T13" fmla="*/ 20216 h 20517"/>
                                <a:gd name="T14" fmla="*/ 10657 w 17691"/>
                                <a:gd name="T15" fmla="*/ 20284 h 20517"/>
                                <a:gd name="T16" fmla="*/ 6157 w 17691"/>
                                <a:gd name="T17" fmla="*/ 19430 h 20517"/>
                                <a:gd name="T18" fmla="*/ 1192 w 17691"/>
                                <a:gd name="T19" fmla="*/ 16360 h 20517"/>
                                <a:gd name="T20" fmla="*/ 787 w 17691"/>
                                <a:gd name="T21" fmla="*/ 10362 h 20517"/>
                                <a:gd name="T22" fmla="*/ 2847 w 17691"/>
                                <a:gd name="T23" fmla="*/ 4785 h 20517"/>
                                <a:gd name="T24" fmla="*/ 7323 w 17691"/>
                                <a:gd name="T25" fmla="*/ 424 h 20517"/>
                                <a:gd name="T26" fmla="*/ 8773 w 17691"/>
                                <a:gd name="T27" fmla="*/ 232 h 20517"/>
                                <a:gd name="T28" fmla="*/ 8789 w 17691"/>
                                <a:gd name="T29" fmla="*/ 1 h 20517"/>
                                <a:gd name="T30" fmla="*/ 8324 w 17691"/>
                                <a:gd name="T31" fmla="*/ 19 h 20517"/>
                                <a:gd name="T32" fmla="*/ 3749 w 17691"/>
                                <a:gd name="T33" fmla="*/ 2799 h 20517"/>
                                <a:gd name="T34" fmla="*/ 1002 w 17691"/>
                                <a:gd name="T35" fmla="*/ 8550 h 20517"/>
                                <a:gd name="T36" fmla="*/ 332 w 17691"/>
                                <a:gd name="T37" fmla="*/ 14747 h 20517"/>
                                <a:gd name="T38" fmla="*/ 4047 w 17691"/>
                                <a:gd name="T39" fmla="*/ 18901 h 20517"/>
                                <a:gd name="T40" fmla="*/ 10037 w 17691"/>
                                <a:gd name="T41" fmla="*/ 20498 h 20517"/>
                                <a:gd name="T42" fmla="*/ 10620 w 17691"/>
                                <a:gd name="T43" fmla="*/ 20517 h 20517"/>
                                <a:gd name="T44" fmla="*/ 15184 w 17691"/>
                                <a:gd name="T45" fmla="*/ 18826 h 20517"/>
                                <a:gd name="T46" fmla="*/ 17492 w 17691"/>
                                <a:gd name="T47" fmla="*/ 13572 h 20517"/>
                                <a:gd name="T48" fmla="*/ 16566 w 17691"/>
                                <a:gd name="T49" fmla="*/ 7391 h 20517"/>
                                <a:gd name="T50" fmla="*/ 13043 w 17691"/>
                                <a:gd name="T51" fmla="*/ 1906 h 20517"/>
                                <a:gd name="T52" fmla="*/ 13043 w 17691"/>
                                <a:gd name="T53" fmla="*/ 1906 h 20517"/>
                                <a:gd name="T54" fmla="*/ 13016 w 17691"/>
                                <a:gd name="T55" fmla="*/ 1864 h 20517"/>
                                <a:gd name="T56" fmla="*/ 13016 w 17691"/>
                                <a:gd name="T57" fmla="*/ 1864 h 20517"/>
                                <a:gd name="T58" fmla="*/ 13012 w 17691"/>
                                <a:gd name="T59" fmla="*/ 1868 h 20517"/>
                                <a:gd name="T60" fmla="*/ 13012 w 17691"/>
                                <a:gd name="T61" fmla="*/ 1868 h 20517"/>
                                <a:gd name="T62" fmla="*/ 12979 w 17691"/>
                                <a:gd name="T63" fmla="*/ 1842 h 20517"/>
                                <a:gd name="T64" fmla="*/ 12979 w 17691"/>
                                <a:gd name="T65" fmla="*/ 1842 h 20517"/>
                                <a:gd name="T66" fmla="*/ 8789 w 17691"/>
                                <a:gd name="T67" fmla="*/ 1 h 205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7691" h="20517" extrusionOk="0">
                                  <a:moveTo>
                                    <a:pt x="8773" y="232"/>
                                  </a:moveTo>
                                  <a:cubicBezTo>
                                    <a:pt x="10298" y="232"/>
                                    <a:pt x="11726" y="875"/>
                                    <a:pt x="12835" y="2014"/>
                                  </a:cubicBezTo>
                                  <a:cubicBezTo>
                                    <a:pt x="12839" y="2022"/>
                                    <a:pt x="12844" y="2030"/>
                                    <a:pt x="12850" y="2038"/>
                                  </a:cubicBezTo>
                                  <a:cubicBezTo>
                                    <a:pt x="15043" y="4752"/>
                                    <a:pt x="16988" y="7697"/>
                                    <a:pt x="17269" y="11272"/>
                                  </a:cubicBezTo>
                                  <a:cubicBezTo>
                                    <a:pt x="17434" y="13274"/>
                                    <a:pt x="17211" y="15392"/>
                                    <a:pt x="16193" y="17163"/>
                                  </a:cubicBezTo>
                                  <a:cubicBezTo>
                                    <a:pt x="15233" y="18834"/>
                                    <a:pt x="13636" y="19960"/>
                                    <a:pt x="11717" y="20216"/>
                                  </a:cubicBezTo>
                                  <a:cubicBezTo>
                                    <a:pt x="11364" y="20263"/>
                                    <a:pt x="11010" y="20284"/>
                                    <a:pt x="10657" y="20284"/>
                                  </a:cubicBezTo>
                                  <a:cubicBezTo>
                                    <a:pt x="9128" y="20284"/>
                                    <a:pt x="7601" y="19887"/>
                                    <a:pt x="6157" y="19430"/>
                                  </a:cubicBezTo>
                                  <a:cubicBezTo>
                                    <a:pt x="4303" y="18834"/>
                                    <a:pt x="2284" y="18082"/>
                                    <a:pt x="1192" y="16360"/>
                                  </a:cubicBezTo>
                                  <a:cubicBezTo>
                                    <a:pt x="108" y="14664"/>
                                    <a:pt x="406" y="12248"/>
                                    <a:pt x="787" y="10362"/>
                                  </a:cubicBezTo>
                                  <a:cubicBezTo>
                                    <a:pt x="1184" y="8409"/>
                                    <a:pt x="1912" y="6539"/>
                                    <a:pt x="2847" y="4785"/>
                                  </a:cubicBezTo>
                                  <a:cubicBezTo>
                                    <a:pt x="3873" y="2857"/>
                                    <a:pt x="5097" y="1020"/>
                                    <a:pt x="7323" y="424"/>
                                  </a:cubicBezTo>
                                  <a:cubicBezTo>
                                    <a:pt x="7811" y="295"/>
                                    <a:pt x="8297" y="232"/>
                                    <a:pt x="8773" y="232"/>
                                  </a:cubicBezTo>
                                  <a:close/>
                                  <a:moveTo>
                                    <a:pt x="8789" y="1"/>
                                  </a:moveTo>
                                  <a:cubicBezTo>
                                    <a:pt x="8636" y="1"/>
                                    <a:pt x="8481" y="7"/>
                                    <a:pt x="8324" y="19"/>
                                  </a:cubicBezTo>
                                  <a:cubicBezTo>
                                    <a:pt x="6405" y="176"/>
                                    <a:pt x="4816" y="1235"/>
                                    <a:pt x="3749" y="2799"/>
                                  </a:cubicBezTo>
                                  <a:cubicBezTo>
                                    <a:pt x="2549" y="4561"/>
                                    <a:pt x="1622" y="6506"/>
                                    <a:pt x="1002" y="8550"/>
                                  </a:cubicBezTo>
                                  <a:cubicBezTo>
                                    <a:pt x="406" y="10494"/>
                                    <a:pt x="1" y="12720"/>
                                    <a:pt x="332" y="14747"/>
                                  </a:cubicBezTo>
                                  <a:cubicBezTo>
                                    <a:pt x="663" y="16774"/>
                                    <a:pt x="2251" y="18106"/>
                                    <a:pt x="4047" y="18901"/>
                                  </a:cubicBezTo>
                                  <a:cubicBezTo>
                                    <a:pt x="5900" y="19720"/>
                                    <a:pt x="8002" y="20357"/>
                                    <a:pt x="10037" y="20498"/>
                                  </a:cubicBezTo>
                                  <a:cubicBezTo>
                                    <a:pt x="10232" y="20510"/>
                                    <a:pt x="10426" y="20517"/>
                                    <a:pt x="10620" y="20517"/>
                                  </a:cubicBezTo>
                                  <a:cubicBezTo>
                                    <a:pt x="12304" y="20517"/>
                                    <a:pt x="13937" y="20021"/>
                                    <a:pt x="15184" y="18826"/>
                                  </a:cubicBezTo>
                                  <a:cubicBezTo>
                                    <a:pt x="16615" y="17453"/>
                                    <a:pt x="17310" y="15516"/>
                                    <a:pt x="17492" y="13572"/>
                                  </a:cubicBezTo>
                                  <a:cubicBezTo>
                                    <a:pt x="17691" y="11470"/>
                                    <a:pt x="17376" y="9344"/>
                                    <a:pt x="16566" y="7391"/>
                                  </a:cubicBezTo>
                                  <a:cubicBezTo>
                                    <a:pt x="15719" y="5377"/>
                                    <a:pt x="14407" y="3600"/>
                                    <a:pt x="13043" y="1906"/>
                                  </a:cubicBezTo>
                                  <a:cubicBezTo>
                                    <a:pt x="13037" y="1892"/>
                                    <a:pt x="13029" y="1878"/>
                                    <a:pt x="13016" y="1864"/>
                                  </a:cubicBezTo>
                                  <a:lnTo>
                                    <a:pt x="13012" y="1868"/>
                                  </a:lnTo>
                                  <a:cubicBezTo>
                                    <a:pt x="13001" y="1857"/>
                                    <a:pt x="12990" y="1848"/>
                                    <a:pt x="12979" y="1842"/>
                                  </a:cubicBezTo>
                                  <a:cubicBezTo>
                                    <a:pt x="11834" y="666"/>
                                    <a:pt x="10404" y="1"/>
                                    <a:pt x="8789" y="1"/>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55" name="Google Shape;1323;p43"/>
                          <wps:cNvSpPr txBox="1">
                            <a:spLocks noChangeArrowheads="1"/>
                          </wps:cNvSpPr>
                          <wps:spPr bwMode="auto">
                            <a:xfrm flipH="1">
                              <a:off x="19810" y="18982"/>
                              <a:ext cx="12937" cy="13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keepNext/>
                                  <w:bidi w:val="0"/>
                                  <w:jc w:val="center"/>
                                  <w:rPr>
                                    <w:rFonts w:ascii="Arial" w:eastAsia="Calibri" w:hAnsi="Adobe Arabic" w:cs="Adobe Arabic"/>
                                    <w:b/>
                                    <w:bCs/>
                                    <w:color w:val="FFFFFF" w:themeColor="background1"/>
                                    <w:sz w:val="36"/>
                                    <w:szCs w:val="36"/>
                                    <w:lang w:bidi="ar-SY"/>
                                  </w:rPr>
                                </w:pPr>
                                <w:r>
                                  <w:rPr>
                                    <w:rFonts w:ascii="Arial" w:eastAsia="Calibri" w:hAnsi="Adobe Arabic" w:cs="Adobe Arabic" w:hint="cs"/>
                                    <w:b/>
                                    <w:bCs/>
                                    <w:color w:val="FFFFFF" w:themeColor="background1"/>
                                    <w:sz w:val="36"/>
                                    <w:szCs w:val="36"/>
                                    <w:rtl/>
                                    <w:lang w:bidi="ar-SY"/>
                                  </w:rPr>
                                  <w:t>بلورة الأساليب الأساسية للمشكلة</w:t>
                                </w:r>
                              </w:p>
                            </w:txbxContent>
                          </wps:txbx>
                          <wps:bodyPr rot="0" vert="horz" wrap="square" lIns="36000" tIns="36000" rIns="36000" bIns="36000" anchor="ctr" anchorCtr="0" upright="1">
                            <a:noAutofit/>
                          </wps:bodyPr>
                        </wps:wsp>
                      </wpg:grpSp>
                      <wpg:grpSp>
                        <wpg:cNvPr id="1925" name="Google Shape;1325;p43"/>
                        <wpg:cNvGrpSpPr>
                          <a:grpSpLocks/>
                        </wpg:cNvGrpSpPr>
                        <wpg:grpSpPr bwMode="auto">
                          <a:xfrm>
                            <a:off x="33410" y="2608"/>
                            <a:ext cx="8094" cy="8608"/>
                            <a:chOff x="33410" y="2608"/>
                            <a:chExt cx="8093" cy="8608"/>
                          </a:xfrm>
                        </wpg:grpSpPr>
                        <wpg:grpSp>
                          <wpg:cNvPr id="1945" name="Google Shape;1326;p43"/>
                          <wpg:cNvGrpSpPr>
                            <a:grpSpLocks/>
                          </wpg:cNvGrpSpPr>
                          <wpg:grpSpPr bwMode="auto">
                            <a:xfrm>
                              <a:off x="33410" y="2608"/>
                              <a:ext cx="8093" cy="8608"/>
                              <a:chOff x="33410" y="2608"/>
                              <a:chExt cx="8092" cy="8608"/>
                            </a:xfrm>
                          </wpg:grpSpPr>
                          <wps:wsp>
                            <wps:cNvPr id="1947" name="Google Shape;1327;p43"/>
                            <wps:cNvSpPr>
                              <a:spLocks/>
                            </wps:cNvSpPr>
                            <wps:spPr bwMode="auto">
                              <a:xfrm>
                                <a:off x="33794" y="6279"/>
                                <a:ext cx="7441" cy="4531"/>
                              </a:xfrm>
                              <a:custGeom>
                                <a:avLst/>
                                <a:gdLst>
                                  <a:gd name="T0" fmla="*/ 6860 w 7390"/>
                                  <a:gd name="T1" fmla="*/ 3651 h 5073"/>
                                  <a:gd name="T2" fmla="*/ 6868 w 7390"/>
                                  <a:gd name="T3" fmla="*/ 3676 h 5073"/>
                                  <a:gd name="T4" fmla="*/ 6851 w 7390"/>
                                  <a:gd name="T5" fmla="*/ 3676 h 5073"/>
                                  <a:gd name="T6" fmla="*/ 6835 w 7390"/>
                                  <a:gd name="T7" fmla="*/ 3659 h 5073"/>
                                  <a:gd name="T8" fmla="*/ 6860 w 7390"/>
                                  <a:gd name="T9" fmla="*/ 3651 h 5073"/>
                                  <a:gd name="T10" fmla="*/ 6876 w 7390"/>
                                  <a:gd name="T11" fmla="*/ 3758 h 5073"/>
                                  <a:gd name="T12" fmla="*/ 6884 w 7390"/>
                                  <a:gd name="T13" fmla="*/ 3803 h 5073"/>
                                  <a:gd name="T14" fmla="*/ 6884 w 7390"/>
                                  <a:gd name="T15" fmla="*/ 3803 h 5073"/>
                                  <a:gd name="T16" fmla="*/ 6876 w 7390"/>
                                  <a:gd name="T17" fmla="*/ 3791 h 5073"/>
                                  <a:gd name="T18" fmla="*/ 6876 w 7390"/>
                                  <a:gd name="T19" fmla="*/ 3758 h 5073"/>
                                  <a:gd name="T20" fmla="*/ 176 w 7390"/>
                                  <a:gd name="T21" fmla="*/ 1 h 5073"/>
                                  <a:gd name="T22" fmla="*/ 42 w 7390"/>
                                  <a:gd name="T23" fmla="*/ 109 h 5073"/>
                                  <a:gd name="T24" fmla="*/ 141 w 7390"/>
                                  <a:gd name="T25" fmla="*/ 788 h 5073"/>
                                  <a:gd name="T26" fmla="*/ 257 w 7390"/>
                                  <a:gd name="T27" fmla="*/ 1905 h 5073"/>
                                  <a:gd name="T28" fmla="*/ 795 w 7390"/>
                                  <a:gd name="T29" fmla="*/ 2840 h 5073"/>
                                  <a:gd name="T30" fmla="*/ 2110 w 7390"/>
                                  <a:gd name="T31" fmla="*/ 3510 h 5073"/>
                                  <a:gd name="T32" fmla="*/ 6868 w 7390"/>
                                  <a:gd name="T33" fmla="*/ 5024 h 5073"/>
                                  <a:gd name="T34" fmla="*/ 6968 w 7390"/>
                                  <a:gd name="T35" fmla="*/ 5072 h 5073"/>
                                  <a:gd name="T36" fmla="*/ 7133 w 7390"/>
                                  <a:gd name="T37" fmla="*/ 4917 h 5073"/>
                                  <a:gd name="T38" fmla="*/ 7042 w 7390"/>
                                  <a:gd name="T39" fmla="*/ 3212 h 5073"/>
                                  <a:gd name="T40" fmla="*/ 5503 w 7390"/>
                                  <a:gd name="T41" fmla="*/ 2608 h 5073"/>
                                  <a:gd name="T42" fmla="*/ 977 w 7390"/>
                                  <a:gd name="T43" fmla="*/ 1442 h 5073"/>
                                  <a:gd name="T44" fmla="*/ 952 w 7390"/>
                                  <a:gd name="T45" fmla="*/ 1417 h 5073"/>
                                  <a:gd name="T46" fmla="*/ 935 w 7390"/>
                                  <a:gd name="T47" fmla="*/ 1309 h 5073"/>
                                  <a:gd name="T48" fmla="*/ 340 w 7390"/>
                                  <a:gd name="T49" fmla="*/ 109 h 5073"/>
                                  <a:gd name="T50" fmla="*/ 176 w 7390"/>
                                  <a:gd name="T51" fmla="*/ 1 h 50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7390" h="5073" extrusionOk="0">
                                    <a:moveTo>
                                      <a:pt x="6860" y="3651"/>
                                    </a:moveTo>
                                    <a:lnTo>
                                      <a:pt x="6868" y="3676"/>
                                    </a:lnTo>
                                    <a:lnTo>
                                      <a:pt x="6851" y="3676"/>
                                    </a:lnTo>
                                    <a:lnTo>
                                      <a:pt x="6835" y="3659"/>
                                    </a:lnTo>
                                    <a:cubicBezTo>
                                      <a:pt x="6843" y="3659"/>
                                      <a:pt x="6851" y="3651"/>
                                      <a:pt x="6860" y="3651"/>
                                    </a:cubicBezTo>
                                    <a:close/>
                                    <a:moveTo>
                                      <a:pt x="6876" y="3758"/>
                                    </a:moveTo>
                                    <a:lnTo>
                                      <a:pt x="6884" y="3803"/>
                                    </a:lnTo>
                                    <a:cubicBezTo>
                                      <a:pt x="6882" y="3797"/>
                                      <a:pt x="6876" y="3791"/>
                                      <a:pt x="6876" y="3791"/>
                                    </a:cubicBezTo>
                                    <a:cubicBezTo>
                                      <a:pt x="6876" y="3775"/>
                                      <a:pt x="6876" y="3767"/>
                                      <a:pt x="6876" y="3758"/>
                                    </a:cubicBezTo>
                                    <a:close/>
                                    <a:moveTo>
                                      <a:pt x="176" y="1"/>
                                    </a:moveTo>
                                    <a:cubicBezTo>
                                      <a:pt x="113" y="1"/>
                                      <a:pt x="54" y="34"/>
                                      <a:pt x="42" y="109"/>
                                    </a:cubicBezTo>
                                    <a:cubicBezTo>
                                      <a:pt x="0" y="341"/>
                                      <a:pt x="33" y="581"/>
                                      <a:pt x="141" y="788"/>
                                    </a:cubicBezTo>
                                    <a:cubicBezTo>
                                      <a:pt x="100" y="1169"/>
                                      <a:pt x="141" y="1549"/>
                                      <a:pt x="257" y="1905"/>
                                    </a:cubicBezTo>
                                    <a:cubicBezTo>
                                      <a:pt x="323" y="2269"/>
                                      <a:pt x="513" y="2600"/>
                                      <a:pt x="795" y="2840"/>
                                    </a:cubicBezTo>
                                    <a:cubicBezTo>
                                      <a:pt x="1142" y="3204"/>
                                      <a:pt x="1605" y="3444"/>
                                      <a:pt x="2110" y="3510"/>
                                    </a:cubicBezTo>
                                    <a:cubicBezTo>
                                      <a:pt x="3682" y="3734"/>
                                      <a:pt x="5743" y="3692"/>
                                      <a:pt x="6868" y="5024"/>
                                    </a:cubicBezTo>
                                    <a:cubicBezTo>
                                      <a:pt x="6896" y="5058"/>
                                      <a:pt x="6932" y="5072"/>
                                      <a:pt x="6968" y="5072"/>
                                    </a:cubicBezTo>
                                    <a:cubicBezTo>
                                      <a:pt x="7047" y="5072"/>
                                      <a:pt x="7127" y="5002"/>
                                      <a:pt x="7133" y="4917"/>
                                    </a:cubicBezTo>
                                    <a:cubicBezTo>
                                      <a:pt x="7157" y="4420"/>
                                      <a:pt x="7389" y="3643"/>
                                      <a:pt x="7042" y="3212"/>
                                    </a:cubicBezTo>
                                    <a:cubicBezTo>
                                      <a:pt x="6694" y="2782"/>
                                      <a:pt x="6007" y="2674"/>
                                      <a:pt x="5503" y="2608"/>
                                    </a:cubicBezTo>
                                    <a:cubicBezTo>
                                      <a:pt x="3955" y="2410"/>
                                      <a:pt x="2226" y="2534"/>
                                      <a:pt x="977" y="1442"/>
                                    </a:cubicBezTo>
                                    <a:cubicBezTo>
                                      <a:pt x="968" y="1433"/>
                                      <a:pt x="960" y="1425"/>
                                      <a:pt x="952" y="1417"/>
                                    </a:cubicBezTo>
                                    <a:cubicBezTo>
                                      <a:pt x="968" y="1384"/>
                                      <a:pt x="960" y="1342"/>
                                      <a:pt x="935" y="1309"/>
                                    </a:cubicBezTo>
                                    <a:cubicBezTo>
                                      <a:pt x="654" y="953"/>
                                      <a:pt x="455" y="548"/>
                                      <a:pt x="340" y="109"/>
                                    </a:cubicBezTo>
                                    <a:cubicBezTo>
                                      <a:pt x="318" y="40"/>
                                      <a:pt x="245" y="1"/>
                                      <a:pt x="176" y="1"/>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cNvPr id="1948" name="Google Shape;1328;p43"/>
                            <wpg:cNvGrpSpPr>
                              <a:grpSpLocks/>
                            </wpg:cNvGrpSpPr>
                            <wpg:grpSpPr bwMode="auto">
                              <a:xfrm>
                                <a:off x="33410" y="2608"/>
                                <a:ext cx="8092" cy="8608"/>
                                <a:chOff x="33410" y="2608"/>
                                <a:chExt cx="8091" cy="8608"/>
                              </a:xfrm>
                            </wpg:grpSpPr>
                            <wps:wsp>
                              <wps:cNvPr id="1949" name="Google Shape;1329;p43"/>
                              <wps:cNvSpPr>
                                <a:spLocks/>
                              </wps:cNvSpPr>
                              <wps:spPr bwMode="auto">
                                <a:xfrm>
                                  <a:off x="33669" y="2712"/>
                                  <a:ext cx="7716" cy="6762"/>
                                </a:xfrm>
                                <a:custGeom>
                                  <a:avLst/>
                                  <a:gdLst>
                                    <a:gd name="T0" fmla="*/ 3470 w 7663"/>
                                    <a:gd name="T1" fmla="*/ 0 h 7571"/>
                                    <a:gd name="T2" fmla="*/ 447 w 7663"/>
                                    <a:gd name="T3" fmla="*/ 2151 h 7571"/>
                                    <a:gd name="T4" fmla="*/ 1713 w 7663"/>
                                    <a:gd name="T5" fmla="*/ 5808 h 7571"/>
                                    <a:gd name="T6" fmla="*/ 5569 w 7663"/>
                                    <a:gd name="T7" fmla="*/ 6619 h 7571"/>
                                    <a:gd name="T8" fmla="*/ 7464 w 7663"/>
                                    <a:gd name="T9" fmla="*/ 7570 h 7571"/>
                                    <a:gd name="T10" fmla="*/ 7538 w 7663"/>
                                    <a:gd name="T11" fmla="*/ 7471 h 7571"/>
                                    <a:gd name="T12" fmla="*/ 6711 w 7663"/>
                                    <a:gd name="T13" fmla="*/ 2209 h 7571"/>
                                    <a:gd name="T14" fmla="*/ 6090 w 7663"/>
                                    <a:gd name="T15" fmla="*/ 1125 h 7571"/>
                                    <a:gd name="T16" fmla="*/ 5155 w 7663"/>
                                    <a:gd name="T17" fmla="*/ 446 h 7571"/>
                                    <a:gd name="T18" fmla="*/ 3674 w 7663"/>
                                    <a:gd name="T19" fmla="*/ 8 h 7571"/>
                                    <a:gd name="T20" fmla="*/ 3470 w 7663"/>
                                    <a:gd name="T21" fmla="*/ 0 h 75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663" h="7571" extrusionOk="0">
                                      <a:moveTo>
                                        <a:pt x="3470" y="0"/>
                                      </a:moveTo>
                                      <a:cubicBezTo>
                                        <a:pt x="2157" y="0"/>
                                        <a:pt x="872" y="900"/>
                                        <a:pt x="447" y="2151"/>
                                      </a:cubicBezTo>
                                      <a:cubicBezTo>
                                        <a:pt x="0" y="3466"/>
                                        <a:pt x="555" y="5047"/>
                                        <a:pt x="1713" y="5808"/>
                                      </a:cubicBezTo>
                                      <a:cubicBezTo>
                                        <a:pt x="2830" y="6528"/>
                                        <a:pt x="4245" y="6495"/>
                                        <a:pt x="5569" y="6619"/>
                                      </a:cubicBezTo>
                                      <a:cubicBezTo>
                                        <a:pt x="6305" y="6693"/>
                                        <a:pt x="7141" y="6900"/>
                                        <a:pt x="7464" y="7570"/>
                                      </a:cubicBezTo>
                                      <a:lnTo>
                                        <a:pt x="7538" y="7471"/>
                                      </a:lnTo>
                                      <a:cubicBezTo>
                                        <a:pt x="7662" y="5676"/>
                                        <a:pt x="7373" y="3872"/>
                                        <a:pt x="6711" y="2209"/>
                                      </a:cubicBezTo>
                                      <a:cubicBezTo>
                                        <a:pt x="6562" y="1812"/>
                                        <a:pt x="6355" y="1447"/>
                                        <a:pt x="6090" y="1125"/>
                                      </a:cubicBezTo>
                                      <a:cubicBezTo>
                                        <a:pt x="5825" y="835"/>
                                        <a:pt x="5511" y="612"/>
                                        <a:pt x="5155" y="446"/>
                                      </a:cubicBezTo>
                                      <a:cubicBezTo>
                                        <a:pt x="4700" y="206"/>
                                        <a:pt x="4195" y="57"/>
                                        <a:pt x="3674" y="8"/>
                                      </a:cubicBezTo>
                                      <a:cubicBezTo>
                                        <a:pt x="3606" y="3"/>
                                        <a:pt x="3538" y="0"/>
                                        <a:pt x="3470" y="0"/>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cNvPr id="1950" name="Google Shape;1330;p43"/>
                              <wpg:cNvGrpSpPr>
                                <a:grpSpLocks/>
                              </wpg:cNvGrpSpPr>
                              <wpg:grpSpPr bwMode="auto">
                                <a:xfrm>
                                  <a:off x="33410" y="2608"/>
                                  <a:ext cx="8091" cy="8608"/>
                                  <a:chOff x="33410" y="2608"/>
                                  <a:chExt cx="8090" cy="8608"/>
                                </a:xfrm>
                              </wpg:grpSpPr>
                              <wps:wsp>
                                <wps:cNvPr id="1951" name="Google Shape;1331;p43"/>
                                <wps:cNvSpPr>
                                  <a:spLocks/>
                                </wps:cNvSpPr>
                                <wps:spPr bwMode="auto">
                                  <a:xfrm>
                                    <a:off x="33410" y="5294"/>
                                    <a:ext cx="7881" cy="5922"/>
                                  </a:xfrm>
                                  <a:custGeom>
                                    <a:avLst/>
                                    <a:gdLst>
                                      <a:gd name="T0" fmla="*/ 523 w 7827"/>
                                      <a:gd name="T1" fmla="*/ 0 h 6631"/>
                                      <a:gd name="T2" fmla="*/ 398 w 7827"/>
                                      <a:gd name="T3" fmla="*/ 112 h 6631"/>
                                      <a:gd name="T4" fmla="*/ 1656 w 7827"/>
                                      <a:gd name="T5" fmla="*/ 4564 h 6631"/>
                                      <a:gd name="T6" fmla="*/ 4295 w 7827"/>
                                      <a:gd name="T7" fmla="*/ 4952 h 6631"/>
                                      <a:gd name="T8" fmla="*/ 7257 w 7827"/>
                                      <a:gd name="T9" fmla="*/ 6549 h 6631"/>
                                      <a:gd name="T10" fmla="*/ 7386 w 7827"/>
                                      <a:gd name="T11" fmla="*/ 6630 h 6631"/>
                                      <a:gd name="T12" fmla="*/ 7481 w 7827"/>
                                      <a:gd name="T13" fmla="*/ 6549 h 6631"/>
                                      <a:gd name="T14" fmla="*/ 7812 w 7827"/>
                                      <a:gd name="T15" fmla="*/ 4605 h 6631"/>
                                      <a:gd name="T16" fmla="*/ 7684 w 7827"/>
                                      <a:gd name="T17" fmla="*/ 4463 h 6631"/>
                                      <a:gd name="T18" fmla="*/ 7588 w 7827"/>
                                      <a:gd name="T19" fmla="*/ 4547 h 6631"/>
                                      <a:gd name="T20" fmla="*/ 7310 w 7827"/>
                                      <a:gd name="T21" fmla="*/ 6170 h 6631"/>
                                      <a:gd name="T22" fmla="*/ 7310 w 7827"/>
                                      <a:gd name="T23" fmla="*/ 6170 h 6631"/>
                                      <a:gd name="T24" fmla="*/ 5851 w 7827"/>
                                      <a:gd name="T25" fmla="*/ 5168 h 6631"/>
                                      <a:gd name="T26" fmla="*/ 3161 w 7827"/>
                                      <a:gd name="T27" fmla="*/ 4613 h 6631"/>
                                      <a:gd name="T28" fmla="*/ 696 w 7827"/>
                                      <a:gd name="T29" fmla="*/ 3099 h 6631"/>
                                      <a:gd name="T30" fmla="*/ 630 w 7827"/>
                                      <a:gd name="T31" fmla="*/ 112 h 6631"/>
                                      <a:gd name="T32" fmla="*/ 523 w 7827"/>
                                      <a:gd name="T33" fmla="*/ 0 h 66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827" h="6631" extrusionOk="0">
                                        <a:moveTo>
                                          <a:pt x="523" y="0"/>
                                        </a:moveTo>
                                        <a:cubicBezTo>
                                          <a:pt x="464" y="0"/>
                                          <a:pt x="402" y="38"/>
                                          <a:pt x="398" y="112"/>
                                        </a:cubicBezTo>
                                        <a:cubicBezTo>
                                          <a:pt x="257" y="1560"/>
                                          <a:pt x="1" y="3852"/>
                                          <a:pt x="1656" y="4564"/>
                                        </a:cubicBezTo>
                                        <a:cubicBezTo>
                                          <a:pt x="2483" y="4919"/>
                                          <a:pt x="3426" y="4812"/>
                                          <a:pt x="4295" y="4952"/>
                                        </a:cubicBezTo>
                                        <a:cubicBezTo>
                                          <a:pt x="5255" y="5110"/>
                                          <a:pt x="6843" y="5548"/>
                                          <a:pt x="7257" y="6549"/>
                                        </a:cubicBezTo>
                                        <a:cubicBezTo>
                                          <a:pt x="7275" y="6598"/>
                                          <a:pt x="7333" y="6630"/>
                                          <a:pt x="7386" y="6630"/>
                                        </a:cubicBezTo>
                                        <a:cubicBezTo>
                                          <a:pt x="7432" y="6630"/>
                                          <a:pt x="7473" y="6607"/>
                                          <a:pt x="7481" y="6549"/>
                                        </a:cubicBezTo>
                                        <a:cubicBezTo>
                                          <a:pt x="7588" y="5904"/>
                                          <a:pt x="7704" y="5250"/>
                                          <a:pt x="7812" y="4605"/>
                                        </a:cubicBezTo>
                                        <a:cubicBezTo>
                                          <a:pt x="7826" y="4520"/>
                                          <a:pt x="7751" y="4463"/>
                                          <a:pt x="7684" y="4463"/>
                                        </a:cubicBezTo>
                                        <a:cubicBezTo>
                                          <a:pt x="7639" y="4463"/>
                                          <a:pt x="7598" y="4488"/>
                                          <a:pt x="7588" y="4547"/>
                                        </a:cubicBezTo>
                                        <a:cubicBezTo>
                                          <a:pt x="7498" y="5088"/>
                                          <a:pt x="7402" y="5629"/>
                                          <a:pt x="7310" y="6170"/>
                                        </a:cubicBezTo>
                                        <a:lnTo>
                                          <a:pt x="7310" y="6170"/>
                                        </a:lnTo>
                                        <a:cubicBezTo>
                                          <a:pt x="6971" y="5681"/>
                                          <a:pt x="6397" y="5396"/>
                                          <a:pt x="5851" y="5168"/>
                                        </a:cubicBezTo>
                                        <a:cubicBezTo>
                                          <a:pt x="4982" y="4803"/>
                                          <a:pt x="4088" y="4679"/>
                                          <a:pt x="3161" y="4613"/>
                                        </a:cubicBezTo>
                                        <a:cubicBezTo>
                                          <a:pt x="2061" y="4539"/>
                                          <a:pt x="1043" y="4274"/>
                                          <a:pt x="696" y="3099"/>
                                        </a:cubicBezTo>
                                        <a:cubicBezTo>
                                          <a:pt x="423" y="2156"/>
                                          <a:pt x="538" y="1072"/>
                                          <a:pt x="630" y="112"/>
                                        </a:cubicBezTo>
                                        <a:cubicBezTo>
                                          <a:pt x="638" y="38"/>
                                          <a:pt x="582" y="0"/>
                                          <a:pt x="523"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52" name="Google Shape;1332;p43"/>
                                <wps:cNvSpPr>
                                  <a:spLocks/>
                                </wps:cNvSpPr>
                                <wps:spPr bwMode="auto">
                                  <a:xfrm>
                                    <a:off x="33719" y="2608"/>
                                    <a:ext cx="7781" cy="7977"/>
                                  </a:xfrm>
                                  <a:custGeom>
                                    <a:avLst/>
                                    <a:gdLst>
                                      <a:gd name="T0" fmla="*/ 6339 w 7729"/>
                                      <a:gd name="T1" fmla="*/ 1887 h 8932"/>
                                      <a:gd name="T2" fmla="*/ 4436 w 7729"/>
                                      <a:gd name="T3" fmla="*/ 6537 h 8932"/>
                                      <a:gd name="T4" fmla="*/ 1978 w 7729"/>
                                      <a:gd name="T5" fmla="*/ 613 h 8932"/>
                                      <a:gd name="T6" fmla="*/ 3454 w 7729"/>
                                      <a:gd name="T7" fmla="*/ 0 h 8932"/>
                                      <a:gd name="T8" fmla="*/ 158 w 7729"/>
                                      <a:gd name="T9" fmla="*/ 2789 h 8932"/>
                                      <a:gd name="T10" fmla="*/ 1242 w 7729"/>
                                      <a:gd name="T11" fmla="*/ 7282 h 8932"/>
                                      <a:gd name="T12" fmla="*/ 1316 w 7729"/>
                                      <a:gd name="T13" fmla="*/ 7265 h 8932"/>
                                      <a:gd name="T14" fmla="*/ 688 w 7729"/>
                                      <a:gd name="T15" fmla="*/ 5081 h 8932"/>
                                      <a:gd name="T16" fmla="*/ 1772 w 7729"/>
                                      <a:gd name="T17" fmla="*/ 7431 h 8932"/>
                                      <a:gd name="T18" fmla="*/ 1846 w 7729"/>
                                      <a:gd name="T19" fmla="*/ 7414 h 8932"/>
                                      <a:gd name="T20" fmla="*/ 1432 w 7729"/>
                                      <a:gd name="T21" fmla="*/ 5892 h 8932"/>
                                      <a:gd name="T22" fmla="*/ 2558 w 7729"/>
                                      <a:gd name="T23" fmla="*/ 7704 h 8932"/>
                                      <a:gd name="T24" fmla="*/ 2624 w 7729"/>
                                      <a:gd name="T25" fmla="*/ 7663 h 8932"/>
                                      <a:gd name="T26" fmla="*/ 1962 w 7729"/>
                                      <a:gd name="T27" fmla="*/ 6223 h 8932"/>
                                      <a:gd name="T28" fmla="*/ 3186 w 7729"/>
                                      <a:gd name="T29" fmla="*/ 7729 h 8932"/>
                                      <a:gd name="T30" fmla="*/ 3253 w 7729"/>
                                      <a:gd name="T31" fmla="*/ 7696 h 8932"/>
                                      <a:gd name="T32" fmla="*/ 2814 w 7729"/>
                                      <a:gd name="T33" fmla="*/ 6537 h 8932"/>
                                      <a:gd name="T34" fmla="*/ 3741 w 7729"/>
                                      <a:gd name="T35" fmla="*/ 7820 h 8932"/>
                                      <a:gd name="T36" fmla="*/ 3815 w 7729"/>
                                      <a:gd name="T37" fmla="*/ 7803 h 8932"/>
                                      <a:gd name="T38" fmla="*/ 3493 w 7729"/>
                                      <a:gd name="T39" fmla="*/ 6661 h 8932"/>
                                      <a:gd name="T40" fmla="*/ 4436 w 7729"/>
                                      <a:gd name="T41" fmla="*/ 7927 h 8932"/>
                                      <a:gd name="T42" fmla="*/ 4510 w 7729"/>
                                      <a:gd name="T43" fmla="*/ 7902 h 8932"/>
                                      <a:gd name="T44" fmla="*/ 4121 w 7729"/>
                                      <a:gd name="T45" fmla="*/ 6736 h 8932"/>
                                      <a:gd name="T46" fmla="*/ 4634 w 7729"/>
                                      <a:gd name="T47" fmla="*/ 6777 h 8932"/>
                                      <a:gd name="T48" fmla="*/ 5243 w 7729"/>
                                      <a:gd name="T49" fmla="*/ 8211 h 8932"/>
                                      <a:gd name="T50" fmla="*/ 4717 w 7729"/>
                                      <a:gd name="T51" fmla="*/ 6785 h 8932"/>
                                      <a:gd name="T52" fmla="*/ 5180 w 7729"/>
                                      <a:gd name="T53" fmla="*/ 6810 h 8932"/>
                                      <a:gd name="T54" fmla="*/ 5899 w 7729"/>
                                      <a:gd name="T55" fmla="*/ 8454 h 8932"/>
                                      <a:gd name="T56" fmla="*/ 5271 w 7729"/>
                                      <a:gd name="T57" fmla="*/ 6819 h 8932"/>
                                      <a:gd name="T58" fmla="*/ 5834 w 7729"/>
                                      <a:gd name="T59" fmla="*/ 6885 h 8932"/>
                                      <a:gd name="T60" fmla="*/ 6600 w 7729"/>
                                      <a:gd name="T61" fmla="*/ 8906 h 8932"/>
                                      <a:gd name="T62" fmla="*/ 5925 w 7729"/>
                                      <a:gd name="T63" fmla="*/ 6893 h 8932"/>
                                      <a:gd name="T64" fmla="*/ 6480 w 7729"/>
                                      <a:gd name="T65" fmla="*/ 7042 h 8932"/>
                                      <a:gd name="T66" fmla="*/ 7162 w 7729"/>
                                      <a:gd name="T67" fmla="*/ 8931 h 8932"/>
                                      <a:gd name="T68" fmla="*/ 6571 w 7729"/>
                                      <a:gd name="T69" fmla="*/ 7083 h 8932"/>
                                      <a:gd name="T70" fmla="*/ 7315 w 7729"/>
                                      <a:gd name="T71" fmla="*/ 7737 h 8932"/>
                                      <a:gd name="T72" fmla="*/ 7530 w 7729"/>
                                      <a:gd name="T73" fmla="*/ 7679 h 8932"/>
                                      <a:gd name="T74" fmla="*/ 6686 w 7729"/>
                                      <a:gd name="T75" fmla="*/ 2102 h 89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7729" h="8932" extrusionOk="0">
                                        <a:moveTo>
                                          <a:pt x="3454" y="257"/>
                                        </a:moveTo>
                                        <a:cubicBezTo>
                                          <a:pt x="4617" y="257"/>
                                          <a:pt x="5800" y="843"/>
                                          <a:pt x="6339" y="1887"/>
                                        </a:cubicBezTo>
                                        <a:cubicBezTo>
                                          <a:pt x="7199" y="3550"/>
                                          <a:pt x="7472" y="5561"/>
                                          <a:pt x="7373" y="7414"/>
                                        </a:cubicBezTo>
                                        <a:cubicBezTo>
                                          <a:pt x="6728" y="6570"/>
                                          <a:pt x="5412" y="6612"/>
                                          <a:pt x="4436" y="6537"/>
                                        </a:cubicBezTo>
                                        <a:cubicBezTo>
                                          <a:pt x="2880" y="6413"/>
                                          <a:pt x="1283" y="6041"/>
                                          <a:pt x="621" y="4460"/>
                                        </a:cubicBezTo>
                                        <a:cubicBezTo>
                                          <a:pt x="1" y="3021"/>
                                          <a:pt x="588" y="1341"/>
                                          <a:pt x="1978" y="613"/>
                                        </a:cubicBezTo>
                                        <a:cubicBezTo>
                                          <a:pt x="2428" y="372"/>
                                          <a:pt x="2939" y="257"/>
                                          <a:pt x="3454" y="257"/>
                                        </a:cubicBezTo>
                                        <a:close/>
                                        <a:moveTo>
                                          <a:pt x="3454" y="0"/>
                                        </a:moveTo>
                                        <a:cubicBezTo>
                                          <a:pt x="3280" y="0"/>
                                          <a:pt x="3104" y="14"/>
                                          <a:pt x="2930" y="42"/>
                                        </a:cubicBezTo>
                                        <a:cubicBezTo>
                                          <a:pt x="1548" y="257"/>
                                          <a:pt x="348" y="1391"/>
                                          <a:pt x="158" y="2789"/>
                                        </a:cubicBezTo>
                                        <a:cubicBezTo>
                                          <a:pt x="67" y="3501"/>
                                          <a:pt x="199" y="4220"/>
                                          <a:pt x="547" y="4849"/>
                                        </a:cubicBezTo>
                                        <a:cubicBezTo>
                                          <a:pt x="745" y="5668"/>
                                          <a:pt x="977" y="6479"/>
                                          <a:pt x="1242" y="7282"/>
                                        </a:cubicBezTo>
                                        <a:cubicBezTo>
                                          <a:pt x="1248" y="7301"/>
                                          <a:pt x="1264" y="7309"/>
                                          <a:pt x="1279" y="7309"/>
                                        </a:cubicBezTo>
                                        <a:cubicBezTo>
                                          <a:pt x="1303" y="7309"/>
                                          <a:pt x="1326" y="7290"/>
                                          <a:pt x="1316" y="7265"/>
                                        </a:cubicBezTo>
                                        <a:cubicBezTo>
                                          <a:pt x="1076" y="6546"/>
                                          <a:pt x="870" y="5817"/>
                                          <a:pt x="688" y="5081"/>
                                        </a:cubicBezTo>
                                        <a:cubicBezTo>
                                          <a:pt x="870" y="5362"/>
                                          <a:pt x="1085" y="5611"/>
                                          <a:pt x="1341" y="5826"/>
                                        </a:cubicBezTo>
                                        <a:cubicBezTo>
                                          <a:pt x="1424" y="6372"/>
                                          <a:pt x="1565" y="6918"/>
                                          <a:pt x="1772" y="7431"/>
                                        </a:cubicBezTo>
                                        <a:cubicBezTo>
                                          <a:pt x="1778" y="7452"/>
                                          <a:pt x="1796" y="7461"/>
                                          <a:pt x="1812" y="7461"/>
                                        </a:cubicBezTo>
                                        <a:cubicBezTo>
                                          <a:pt x="1834" y="7461"/>
                                          <a:pt x="1856" y="7443"/>
                                          <a:pt x="1846" y="7414"/>
                                        </a:cubicBezTo>
                                        <a:cubicBezTo>
                                          <a:pt x="1656" y="6926"/>
                                          <a:pt x="1515" y="6413"/>
                                          <a:pt x="1432" y="5892"/>
                                        </a:cubicBezTo>
                                        <a:cubicBezTo>
                                          <a:pt x="1565" y="5999"/>
                                          <a:pt x="1714" y="6090"/>
                                          <a:pt x="1863" y="6173"/>
                                        </a:cubicBezTo>
                                        <a:cubicBezTo>
                                          <a:pt x="2045" y="6703"/>
                                          <a:pt x="2276" y="7216"/>
                                          <a:pt x="2558" y="7704"/>
                                        </a:cubicBezTo>
                                        <a:cubicBezTo>
                                          <a:pt x="2565" y="7716"/>
                                          <a:pt x="2576" y="7721"/>
                                          <a:pt x="2587" y="7721"/>
                                        </a:cubicBezTo>
                                        <a:cubicBezTo>
                                          <a:pt x="2613" y="7721"/>
                                          <a:pt x="2641" y="7692"/>
                                          <a:pt x="2624" y="7663"/>
                                        </a:cubicBezTo>
                                        <a:cubicBezTo>
                                          <a:pt x="2359" y="7207"/>
                                          <a:pt x="2136" y="6728"/>
                                          <a:pt x="1962" y="6223"/>
                                        </a:cubicBezTo>
                                        <a:cubicBezTo>
                                          <a:pt x="2210" y="6347"/>
                                          <a:pt x="2467" y="6438"/>
                                          <a:pt x="2723" y="6512"/>
                                        </a:cubicBezTo>
                                        <a:cubicBezTo>
                                          <a:pt x="2864" y="6926"/>
                                          <a:pt x="3021" y="7332"/>
                                          <a:pt x="3186" y="7729"/>
                                        </a:cubicBezTo>
                                        <a:cubicBezTo>
                                          <a:pt x="3194" y="7745"/>
                                          <a:pt x="3207" y="7751"/>
                                          <a:pt x="3219" y="7751"/>
                                        </a:cubicBezTo>
                                        <a:cubicBezTo>
                                          <a:pt x="3245" y="7751"/>
                                          <a:pt x="3269" y="7724"/>
                                          <a:pt x="3253" y="7696"/>
                                        </a:cubicBezTo>
                                        <a:cubicBezTo>
                                          <a:pt x="3095" y="7315"/>
                                          <a:pt x="2946" y="6926"/>
                                          <a:pt x="2814" y="6537"/>
                                        </a:cubicBezTo>
                                        <a:cubicBezTo>
                                          <a:pt x="3013" y="6587"/>
                                          <a:pt x="3211" y="6620"/>
                                          <a:pt x="3410" y="6653"/>
                                        </a:cubicBezTo>
                                        <a:cubicBezTo>
                                          <a:pt x="3509" y="7050"/>
                                          <a:pt x="3617" y="7439"/>
                                          <a:pt x="3741" y="7820"/>
                                        </a:cubicBezTo>
                                        <a:cubicBezTo>
                                          <a:pt x="3744" y="7841"/>
                                          <a:pt x="3761" y="7850"/>
                                          <a:pt x="3778" y="7850"/>
                                        </a:cubicBezTo>
                                        <a:cubicBezTo>
                                          <a:pt x="3801" y="7850"/>
                                          <a:pt x="3825" y="7832"/>
                                          <a:pt x="3815" y="7803"/>
                                        </a:cubicBezTo>
                                        <a:cubicBezTo>
                                          <a:pt x="3691" y="7431"/>
                                          <a:pt x="3592" y="7050"/>
                                          <a:pt x="3493" y="6661"/>
                                        </a:cubicBezTo>
                                        <a:cubicBezTo>
                                          <a:pt x="3675" y="6694"/>
                                          <a:pt x="3857" y="6711"/>
                                          <a:pt x="4039" y="6728"/>
                                        </a:cubicBezTo>
                                        <a:cubicBezTo>
                                          <a:pt x="4154" y="7133"/>
                                          <a:pt x="4287" y="7530"/>
                                          <a:pt x="4436" y="7927"/>
                                        </a:cubicBezTo>
                                        <a:cubicBezTo>
                                          <a:pt x="4442" y="7943"/>
                                          <a:pt x="4459" y="7951"/>
                                          <a:pt x="4475" y="7951"/>
                                        </a:cubicBezTo>
                                        <a:cubicBezTo>
                                          <a:pt x="4501" y="7951"/>
                                          <a:pt x="4525" y="7933"/>
                                          <a:pt x="4510" y="7902"/>
                                        </a:cubicBezTo>
                                        <a:cubicBezTo>
                                          <a:pt x="4370" y="7522"/>
                                          <a:pt x="4237" y="7133"/>
                                          <a:pt x="4121" y="6736"/>
                                        </a:cubicBezTo>
                                        <a:cubicBezTo>
                                          <a:pt x="4254" y="6752"/>
                                          <a:pt x="4386" y="6761"/>
                                          <a:pt x="4519" y="6769"/>
                                        </a:cubicBezTo>
                                        <a:lnTo>
                                          <a:pt x="4634" y="6777"/>
                                        </a:lnTo>
                                        <a:lnTo>
                                          <a:pt x="5205" y="8184"/>
                                        </a:lnTo>
                                        <a:cubicBezTo>
                                          <a:pt x="5212" y="8203"/>
                                          <a:pt x="5227" y="8211"/>
                                          <a:pt x="5243" y="8211"/>
                                        </a:cubicBezTo>
                                        <a:cubicBezTo>
                                          <a:pt x="5266" y="8211"/>
                                          <a:pt x="5290" y="8192"/>
                                          <a:pt x="5280" y="8167"/>
                                        </a:cubicBezTo>
                                        <a:cubicBezTo>
                                          <a:pt x="5089" y="7704"/>
                                          <a:pt x="4899" y="7249"/>
                                          <a:pt x="4717" y="6785"/>
                                        </a:cubicBezTo>
                                        <a:cubicBezTo>
                                          <a:pt x="4866" y="6794"/>
                                          <a:pt x="5023" y="6802"/>
                                          <a:pt x="5180" y="6810"/>
                                        </a:cubicBezTo>
                                        <a:cubicBezTo>
                                          <a:pt x="5412" y="7356"/>
                                          <a:pt x="5644" y="7894"/>
                                          <a:pt x="5867" y="8432"/>
                                        </a:cubicBezTo>
                                        <a:cubicBezTo>
                                          <a:pt x="5875" y="8448"/>
                                          <a:pt x="5887" y="8454"/>
                                          <a:pt x="5899" y="8454"/>
                                        </a:cubicBezTo>
                                        <a:cubicBezTo>
                                          <a:pt x="5925" y="8454"/>
                                          <a:pt x="5950" y="8424"/>
                                          <a:pt x="5933" y="8391"/>
                                        </a:cubicBezTo>
                                        <a:cubicBezTo>
                                          <a:pt x="5710" y="7869"/>
                                          <a:pt x="5487" y="7348"/>
                                          <a:pt x="5271" y="6819"/>
                                        </a:cubicBezTo>
                                        <a:cubicBezTo>
                                          <a:pt x="5454" y="6835"/>
                                          <a:pt x="5652" y="6852"/>
                                          <a:pt x="5834" y="6885"/>
                                        </a:cubicBezTo>
                                        <a:lnTo>
                                          <a:pt x="6562" y="8879"/>
                                        </a:lnTo>
                                        <a:cubicBezTo>
                                          <a:pt x="6569" y="8898"/>
                                          <a:pt x="6584" y="8906"/>
                                          <a:pt x="6600" y="8906"/>
                                        </a:cubicBezTo>
                                        <a:cubicBezTo>
                                          <a:pt x="6623" y="8906"/>
                                          <a:pt x="6647" y="8887"/>
                                          <a:pt x="6637" y="8862"/>
                                        </a:cubicBezTo>
                                        <a:lnTo>
                                          <a:pt x="5925" y="6893"/>
                                        </a:lnTo>
                                        <a:cubicBezTo>
                                          <a:pt x="6115" y="6926"/>
                                          <a:pt x="6297" y="6976"/>
                                          <a:pt x="6480" y="7042"/>
                                        </a:cubicBezTo>
                                        <a:cubicBezTo>
                                          <a:pt x="6695" y="7663"/>
                                          <a:pt x="6910" y="8283"/>
                                          <a:pt x="7125" y="8904"/>
                                        </a:cubicBezTo>
                                        <a:cubicBezTo>
                                          <a:pt x="7131" y="8923"/>
                                          <a:pt x="7147" y="8931"/>
                                          <a:pt x="7162" y="8931"/>
                                        </a:cubicBezTo>
                                        <a:cubicBezTo>
                                          <a:pt x="7186" y="8931"/>
                                          <a:pt x="7209" y="8912"/>
                                          <a:pt x="7199" y="8887"/>
                                        </a:cubicBezTo>
                                        <a:cubicBezTo>
                                          <a:pt x="6993" y="8283"/>
                                          <a:pt x="6786" y="7687"/>
                                          <a:pt x="6571" y="7083"/>
                                        </a:cubicBezTo>
                                        <a:cubicBezTo>
                                          <a:pt x="6885" y="7216"/>
                                          <a:pt x="7150" y="7447"/>
                                          <a:pt x="7315" y="7737"/>
                                        </a:cubicBezTo>
                                        <a:cubicBezTo>
                                          <a:pt x="7338" y="7776"/>
                                          <a:pt x="7374" y="7793"/>
                                          <a:pt x="7410" y="7793"/>
                                        </a:cubicBezTo>
                                        <a:cubicBezTo>
                                          <a:pt x="7468" y="7793"/>
                                          <a:pt x="7525" y="7750"/>
                                          <a:pt x="7530" y="7679"/>
                                        </a:cubicBezTo>
                                        <a:cubicBezTo>
                                          <a:pt x="7572" y="7663"/>
                                          <a:pt x="7605" y="7621"/>
                                          <a:pt x="7605" y="7580"/>
                                        </a:cubicBezTo>
                                        <a:cubicBezTo>
                                          <a:pt x="7729" y="5710"/>
                                          <a:pt x="7415" y="3832"/>
                                          <a:pt x="6686" y="2102"/>
                                        </a:cubicBezTo>
                                        <a:cubicBezTo>
                                          <a:pt x="6143" y="840"/>
                                          <a:pt x="4825" y="0"/>
                                          <a:pt x="3454"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g:grpSp>
                        <wps:wsp>
                          <wps:cNvPr id="1946" name="Google Shape;1333;p43"/>
                          <wps:cNvSpPr txBox="1">
                            <a:spLocks noChangeArrowheads="1"/>
                          </wps:cNvSpPr>
                          <wps:spPr bwMode="auto">
                            <a:xfrm flipH="1">
                              <a:off x="34127" y="3442"/>
                              <a:ext cx="6657" cy="4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keepNext/>
                                  <w:bidi w:val="0"/>
                                  <w:jc w:val="center"/>
                                  <w:rPr>
                                    <w:rFonts w:ascii="Adobe Arabic" w:hAnsi="Adobe Arabic" w:cs="Adobe Arabic"/>
                                    <w:b/>
                                    <w:bCs/>
                                    <w:color w:val="4472C4" w:themeColor="accent1"/>
                                    <w:sz w:val="56"/>
                                    <w:szCs w:val="56"/>
                                  </w:rPr>
                                </w:pPr>
                                <w:r>
                                  <w:rPr>
                                    <w:rFonts w:ascii="Adobe Arabic" w:hAnsi="Adobe Arabic" w:cs="Adobe Arabic"/>
                                    <w:b/>
                                    <w:bCs/>
                                    <w:color w:val="4472C4" w:themeColor="accent1"/>
                                    <w:sz w:val="56"/>
                                    <w:szCs w:val="56"/>
                                  </w:rPr>
                                  <w:t>1</w:t>
                                </w:r>
                              </w:p>
                            </w:txbxContent>
                          </wps:txbx>
                          <wps:bodyPr rot="0" vert="horz" wrap="square" lIns="91425" tIns="36000" rIns="91425" bIns="36000" anchor="ctr" anchorCtr="0" upright="1">
                            <a:noAutofit/>
                          </wps:bodyPr>
                        </wps:wsp>
                      </wpg:grpSp>
                      <wpg:grpSp>
                        <wpg:cNvPr id="1926" name="Google Shape;1334;p43"/>
                        <wpg:cNvGrpSpPr>
                          <a:grpSpLocks/>
                        </wpg:cNvGrpSpPr>
                        <wpg:grpSpPr bwMode="auto">
                          <a:xfrm>
                            <a:off x="33799" y="22787"/>
                            <a:ext cx="8523" cy="7303"/>
                            <a:chOff x="33799" y="22787"/>
                            <a:chExt cx="8523" cy="7302"/>
                          </a:xfrm>
                        </wpg:grpSpPr>
                        <wpg:grpSp>
                          <wpg:cNvPr id="1940" name="Google Shape;1335;p43"/>
                          <wpg:cNvGrpSpPr>
                            <a:grpSpLocks/>
                          </wpg:cNvGrpSpPr>
                          <wpg:grpSpPr bwMode="auto">
                            <a:xfrm>
                              <a:off x="33799" y="22787"/>
                              <a:ext cx="8523" cy="7302"/>
                              <a:chOff x="33799" y="22787"/>
                              <a:chExt cx="8523" cy="7301"/>
                            </a:xfrm>
                          </wpg:grpSpPr>
                          <wps:wsp>
                            <wps:cNvPr id="1942" name="Google Shape;1336;p43"/>
                            <wps:cNvSpPr>
                              <a:spLocks/>
                            </wps:cNvSpPr>
                            <wps:spPr bwMode="auto">
                              <a:xfrm>
                                <a:off x="33941" y="22896"/>
                                <a:ext cx="8282" cy="5826"/>
                              </a:xfrm>
                              <a:custGeom>
                                <a:avLst/>
                                <a:gdLst>
                                  <a:gd name="T0" fmla="*/ 4743 w 8226"/>
                                  <a:gd name="T1" fmla="*/ 1 h 6523"/>
                                  <a:gd name="T2" fmla="*/ 4005 w 8226"/>
                                  <a:gd name="T3" fmla="*/ 74 h 6523"/>
                                  <a:gd name="T4" fmla="*/ 1622 w 8226"/>
                                  <a:gd name="T5" fmla="*/ 2581 h 6523"/>
                                  <a:gd name="T6" fmla="*/ 1 w 8226"/>
                                  <a:gd name="T7" fmla="*/ 5750 h 6523"/>
                                  <a:gd name="T8" fmla="*/ 166 w 8226"/>
                                  <a:gd name="T9" fmla="*/ 5676 h 6523"/>
                                  <a:gd name="T10" fmla="*/ 1143 w 8226"/>
                                  <a:gd name="T11" fmla="*/ 5620 h 6523"/>
                                  <a:gd name="T12" fmla="*/ 3401 w 8226"/>
                                  <a:gd name="T13" fmla="*/ 5924 h 6523"/>
                                  <a:gd name="T14" fmla="*/ 5533 w 8226"/>
                                  <a:gd name="T15" fmla="*/ 6523 h 6523"/>
                                  <a:gd name="T16" fmla="*/ 6066 w 8226"/>
                                  <a:gd name="T17" fmla="*/ 6453 h 6523"/>
                                  <a:gd name="T18" fmla="*/ 8209 w 8226"/>
                                  <a:gd name="T19" fmla="*/ 3864 h 6523"/>
                                  <a:gd name="T20" fmla="*/ 7017 w 8226"/>
                                  <a:gd name="T21" fmla="*/ 744 h 6523"/>
                                  <a:gd name="T22" fmla="*/ 4743 w 8226"/>
                                  <a:gd name="T23" fmla="*/ 1 h 65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8226" h="6523" extrusionOk="0">
                                    <a:moveTo>
                                      <a:pt x="4743" y="1"/>
                                    </a:moveTo>
                                    <a:cubicBezTo>
                                      <a:pt x="4487" y="1"/>
                                      <a:pt x="4237" y="25"/>
                                      <a:pt x="4005" y="74"/>
                                    </a:cubicBezTo>
                                    <a:cubicBezTo>
                                      <a:pt x="2814" y="322"/>
                                      <a:pt x="2069" y="1472"/>
                                      <a:pt x="1622" y="2581"/>
                                    </a:cubicBezTo>
                                    <a:cubicBezTo>
                                      <a:pt x="1175" y="3690"/>
                                      <a:pt x="861" y="4914"/>
                                      <a:pt x="1" y="5750"/>
                                    </a:cubicBezTo>
                                    <a:lnTo>
                                      <a:pt x="166" y="5676"/>
                                    </a:lnTo>
                                    <a:cubicBezTo>
                                      <a:pt x="491" y="5638"/>
                                      <a:pt x="817" y="5620"/>
                                      <a:pt x="1143" y="5620"/>
                                    </a:cubicBezTo>
                                    <a:cubicBezTo>
                                      <a:pt x="1902" y="5620"/>
                                      <a:pt x="2660" y="5721"/>
                                      <a:pt x="3401" y="5924"/>
                                    </a:cubicBezTo>
                                    <a:cubicBezTo>
                                      <a:pt x="4207" y="6139"/>
                                      <a:pt x="4806" y="6523"/>
                                      <a:pt x="5533" y="6523"/>
                                    </a:cubicBezTo>
                                    <a:cubicBezTo>
                                      <a:pt x="5702" y="6523"/>
                                      <a:pt x="5878" y="6502"/>
                                      <a:pt x="6066" y="6453"/>
                                    </a:cubicBezTo>
                                    <a:cubicBezTo>
                                      <a:pt x="7166" y="6172"/>
                                      <a:pt x="8225" y="4972"/>
                                      <a:pt x="8209" y="3864"/>
                                    </a:cubicBezTo>
                                    <a:cubicBezTo>
                                      <a:pt x="8192" y="2763"/>
                                      <a:pt x="7861" y="1489"/>
                                      <a:pt x="7017" y="744"/>
                                    </a:cubicBezTo>
                                    <a:cubicBezTo>
                                      <a:pt x="6456" y="252"/>
                                      <a:pt x="5567" y="1"/>
                                      <a:pt x="4743" y="1"/>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43" name="Google Shape;1337;p43"/>
                            <wps:cNvSpPr>
                              <a:spLocks/>
                            </wps:cNvSpPr>
                            <wps:spPr bwMode="auto">
                              <a:xfrm>
                                <a:off x="33948" y="27493"/>
                                <a:ext cx="8096" cy="2365"/>
                              </a:xfrm>
                              <a:custGeom>
                                <a:avLst/>
                                <a:gdLst>
                                  <a:gd name="T0" fmla="*/ 7382 w 8042"/>
                                  <a:gd name="T1" fmla="*/ 901 h 2648"/>
                                  <a:gd name="T2" fmla="*/ 7374 w 8042"/>
                                  <a:gd name="T3" fmla="*/ 934 h 2648"/>
                                  <a:gd name="T4" fmla="*/ 7358 w 8042"/>
                                  <a:gd name="T5" fmla="*/ 918 h 2648"/>
                                  <a:gd name="T6" fmla="*/ 7382 w 8042"/>
                                  <a:gd name="T7" fmla="*/ 901 h 2648"/>
                                  <a:gd name="T8" fmla="*/ 2459 w 8042"/>
                                  <a:gd name="T9" fmla="*/ 942 h 2648"/>
                                  <a:gd name="T10" fmla="*/ 2451 w 8042"/>
                                  <a:gd name="T11" fmla="*/ 951 h 2648"/>
                                  <a:gd name="T12" fmla="*/ 2451 w 8042"/>
                                  <a:gd name="T13" fmla="*/ 942 h 2648"/>
                                  <a:gd name="T14" fmla="*/ 2459 w 8042"/>
                                  <a:gd name="T15" fmla="*/ 942 h 2648"/>
                                  <a:gd name="T16" fmla="*/ 829 w 8042"/>
                                  <a:gd name="T17" fmla="*/ 1563 h 2648"/>
                                  <a:gd name="T18" fmla="*/ 1011 w 8042"/>
                                  <a:gd name="T19" fmla="*/ 1580 h 2648"/>
                                  <a:gd name="T20" fmla="*/ 1036 w 8042"/>
                                  <a:gd name="T21" fmla="*/ 1596 h 2648"/>
                                  <a:gd name="T22" fmla="*/ 829 w 8042"/>
                                  <a:gd name="T23" fmla="*/ 1563 h 2648"/>
                                  <a:gd name="T24" fmla="*/ 4983 w 8042"/>
                                  <a:gd name="T25" fmla="*/ 1662 h 2648"/>
                                  <a:gd name="T26" fmla="*/ 4983 w 8042"/>
                                  <a:gd name="T27" fmla="*/ 1662 h 2648"/>
                                  <a:gd name="T28" fmla="*/ 5132 w 8042"/>
                                  <a:gd name="T29" fmla="*/ 1687 h 2648"/>
                                  <a:gd name="T30" fmla="*/ 5181 w 8042"/>
                                  <a:gd name="T31" fmla="*/ 1695 h 2648"/>
                                  <a:gd name="T32" fmla="*/ 5115 w 8042"/>
                                  <a:gd name="T33" fmla="*/ 1704 h 2648"/>
                                  <a:gd name="T34" fmla="*/ 4983 w 8042"/>
                                  <a:gd name="T35" fmla="*/ 1662 h 2648"/>
                                  <a:gd name="T36" fmla="*/ 407 w 8042"/>
                                  <a:gd name="T37" fmla="*/ 1819 h 2648"/>
                                  <a:gd name="T38" fmla="*/ 432 w 8042"/>
                                  <a:gd name="T39" fmla="*/ 1836 h 2648"/>
                                  <a:gd name="T40" fmla="*/ 407 w 8042"/>
                                  <a:gd name="T41" fmla="*/ 1836 h 2648"/>
                                  <a:gd name="T42" fmla="*/ 407 w 8042"/>
                                  <a:gd name="T43" fmla="*/ 1819 h 2648"/>
                                  <a:gd name="T44" fmla="*/ 3965 w 8042"/>
                                  <a:gd name="T45" fmla="*/ 1803 h 2648"/>
                                  <a:gd name="T46" fmla="*/ 4271 w 8042"/>
                                  <a:gd name="T47" fmla="*/ 1910 h 2648"/>
                                  <a:gd name="T48" fmla="*/ 3932 w 8042"/>
                                  <a:gd name="T49" fmla="*/ 1844 h 2648"/>
                                  <a:gd name="T50" fmla="*/ 3949 w 8042"/>
                                  <a:gd name="T51" fmla="*/ 1803 h 2648"/>
                                  <a:gd name="T52" fmla="*/ 3965 w 8042"/>
                                  <a:gd name="T53" fmla="*/ 1803 h 2648"/>
                                  <a:gd name="T54" fmla="*/ 7002 w 8042"/>
                                  <a:gd name="T55" fmla="*/ 1439 h 2648"/>
                                  <a:gd name="T56" fmla="*/ 7002 w 8042"/>
                                  <a:gd name="T57" fmla="*/ 1439 h 2648"/>
                                  <a:gd name="T58" fmla="*/ 6431 w 8042"/>
                                  <a:gd name="T59" fmla="*/ 1919 h 2648"/>
                                  <a:gd name="T60" fmla="*/ 6861 w 8042"/>
                                  <a:gd name="T61" fmla="*/ 1522 h 2648"/>
                                  <a:gd name="T62" fmla="*/ 7002 w 8042"/>
                                  <a:gd name="T63" fmla="*/ 1439 h 2648"/>
                                  <a:gd name="T64" fmla="*/ 3609 w 8042"/>
                                  <a:gd name="T65" fmla="*/ 2101 h 2648"/>
                                  <a:gd name="T66" fmla="*/ 3742 w 8042"/>
                                  <a:gd name="T67" fmla="*/ 2126 h 2648"/>
                                  <a:gd name="T68" fmla="*/ 3849 w 8042"/>
                                  <a:gd name="T69" fmla="*/ 2159 h 2648"/>
                                  <a:gd name="T70" fmla="*/ 3609 w 8042"/>
                                  <a:gd name="T71" fmla="*/ 2101 h 2648"/>
                                  <a:gd name="T72" fmla="*/ 6514 w 8042"/>
                                  <a:gd name="T73" fmla="*/ 2208 h 2648"/>
                                  <a:gd name="T74" fmla="*/ 6514 w 8042"/>
                                  <a:gd name="T75" fmla="*/ 2208 h 2648"/>
                                  <a:gd name="T76" fmla="*/ 5744 w 8042"/>
                                  <a:gd name="T77" fmla="*/ 2374 h 2648"/>
                                  <a:gd name="T78" fmla="*/ 5868 w 8042"/>
                                  <a:gd name="T79" fmla="*/ 2332 h 2648"/>
                                  <a:gd name="T80" fmla="*/ 6514 w 8042"/>
                                  <a:gd name="T81" fmla="*/ 2208 h 2648"/>
                                  <a:gd name="T82" fmla="*/ 7821 w 8042"/>
                                  <a:gd name="T83" fmla="*/ 0 h 2648"/>
                                  <a:gd name="T84" fmla="*/ 7689 w 8042"/>
                                  <a:gd name="T85" fmla="*/ 65 h 2648"/>
                                  <a:gd name="T86" fmla="*/ 6265 w 8042"/>
                                  <a:gd name="T87" fmla="*/ 1298 h 2648"/>
                                  <a:gd name="T88" fmla="*/ 5587 w 8042"/>
                                  <a:gd name="T89" fmla="*/ 1416 h 2648"/>
                                  <a:gd name="T90" fmla="*/ 4139 w 8042"/>
                                  <a:gd name="T91" fmla="*/ 1091 h 2648"/>
                                  <a:gd name="T92" fmla="*/ 2459 w 8042"/>
                                  <a:gd name="T93" fmla="*/ 636 h 2648"/>
                                  <a:gd name="T94" fmla="*/ 407 w 8042"/>
                                  <a:gd name="T95" fmla="*/ 578 h 2648"/>
                                  <a:gd name="T96" fmla="*/ 300 w 8042"/>
                                  <a:gd name="T97" fmla="*/ 611 h 2648"/>
                                  <a:gd name="T98" fmla="*/ 156 w 8042"/>
                                  <a:gd name="T99" fmla="*/ 533 h 2648"/>
                                  <a:gd name="T100" fmla="*/ 10 w 8042"/>
                                  <a:gd name="T101" fmla="*/ 678 h 2648"/>
                                  <a:gd name="T102" fmla="*/ 101 w 8042"/>
                                  <a:gd name="T103" fmla="*/ 2010 h 2648"/>
                                  <a:gd name="T104" fmla="*/ 237 w 8042"/>
                                  <a:gd name="T105" fmla="*/ 2161 h 2648"/>
                                  <a:gd name="T106" fmla="*/ 258 w 8042"/>
                                  <a:gd name="T107" fmla="*/ 2159 h 2648"/>
                                  <a:gd name="T108" fmla="*/ 1278 w 8042"/>
                                  <a:gd name="T109" fmla="*/ 2095 h 2648"/>
                                  <a:gd name="T110" fmla="*/ 3022 w 8042"/>
                                  <a:gd name="T111" fmla="*/ 2283 h 2648"/>
                                  <a:gd name="T112" fmla="*/ 5289 w 8042"/>
                                  <a:gd name="T113" fmla="*/ 2647 h 2648"/>
                                  <a:gd name="T114" fmla="*/ 5479 w 8042"/>
                                  <a:gd name="T115" fmla="*/ 2647 h 2648"/>
                                  <a:gd name="T116" fmla="*/ 6994 w 8042"/>
                                  <a:gd name="T117" fmla="*/ 2250 h 2648"/>
                                  <a:gd name="T118" fmla="*/ 7813 w 8042"/>
                                  <a:gd name="T119" fmla="*/ 438 h 2648"/>
                                  <a:gd name="T120" fmla="*/ 7813 w 8042"/>
                                  <a:gd name="T121" fmla="*/ 413 h 2648"/>
                                  <a:gd name="T122" fmla="*/ 7953 w 8042"/>
                                  <a:gd name="T123" fmla="*/ 223 h 2648"/>
                                  <a:gd name="T124" fmla="*/ 7821 w 8042"/>
                                  <a:gd name="T125" fmla="*/ 0 h 26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8042" h="2648" extrusionOk="0">
                                    <a:moveTo>
                                      <a:pt x="7382" y="901"/>
                                    </a:moveTo>
                                    <a:lnTo>
                                      <a:pt x="7374" y="934"/>
                                    </a:lnTo>
                                    <a:cubicBezTo>
                                      <a:pt x="7366" y="926"/>
                                      <a:pt x="7366" y="926"/>
                                      <a:pt x="7358" y="918"/>
                                    </a:cubicBezTo>
                                    <a:lnTo>
                                      <a:pt x="7382" y="901"/>
                                    </a:lnTo>
                                    <a:close/>
                                    <a:moveTo>
                                      <a:pt x="2459" y="942"/>
                                    </a:moveTo>
                                    <a:lnTo>
                                      <a:pt x="2451" y="951"/>
                                    </a:lnTo>
                                    <a:lnTo>
                                      <a:pt x="2451" y="942"/>
                                    </a:lnTo>
                                    <a:lnTo>
                                      <a:pt x="2459" y="942"/>
                                    </a:lnTo>
                                    <a:close/>
                                    <a:moveTo>
                                      <a:pt x="829" y="1563"/>
                                    </a:moveTo>
                                    <a:lnTo>
                                      <a:pt x="1011" y="1580"/>
                                    </a:lnTo>
                                    <a:cubicBezTo>
                                      <a:pt x="1020" y="1580"/>
                                      <a:pt x="1028" y="1588"/>
                                      <a:pt x="1036" y="1596"/>
                                    </a:cubicBezTo>
                                    <a:cubicBezTo>
                                      <a:pt x="970" y="1588"/>
                                      <a:pt x="895" y="1580"/>
                                      <a:pt x="829" y="1563"/>
                                    </a:cubicBezTo>
                                    <a:close/>
                                    <a:moveTo>
                                      <a:pt x="4983" y="1662"/>
                                    </a:moveTo>
                                    <a:lnTo>
                                      <a:pt x="4983" y="1662"/>
                                    </a:lnTo>
                                    <a:cubicBezTo>
                                      <a:pt x="5033" y="1671"/>
                                      <a:pt x="5082" y="1679"/>
                                      <a:pt x="5132" y="1687"/>
                                    </a:cubicBezTo>
                                    <a:cubicBezTo>
                                      <a:pt x="5148" y="1687"/>
                                      <a:pt x="5165" y="1687"/>
                                      <a:pt x="5181" y="1695"/>
                                    </a:cubicBezTo>
                                    <a:lnTo>
                                      <a:pt x="5115" y="1704"/>
                                    </a:lnTo>
                                    <a:lnTo>
                                      <a:pt x="4983" y="1662"/>
                                    </a:lnTo>
                                    <a:close/>
                                    <a:moveTo>
                                      <a:pt x="407" y="1819"/>
                                    </a:moveTo>
                                    <a:lnTo>
                                      <a:pt x="432" y="1836"/>
                                    </a:lnTo>
                                    <a:lnTo>
                                      <a:pt x="407" y="1836"/>
                                    </a:lnTo>
                                    <a:cubicBezTo>
                                      <a:pt x="407" y="1828"/>
                                      <a:pt x="407" y="1819"/>
                                      <a:pt x="407" y="1819"/>
                                    </a:cubicBezTo>
                                    <a:close/>
                                    <a:moveTo>
                                      <a:pt x="3965" y="1803"/>
                                    </a:moveTo>
                                    <a:cubicBezTo>
                                      <a:pt x="4064" y="1836"/>
                                      <a:pt x="4172" y="1877"/>
                                      <a:pt x="4271" y="1910"/>
                                    </a:cubicBezTo>
                                    <a:cubicBezTo>
                                      <a:pt x="4155" y="1886"/>
                                      <a:pt x="4040" y="1869"/>
                                      <a:pt x="3932" y="1844"/>
                                    </a:cubicBezTo>
                                    <a:cubicBezTo>
                                      <a:pt x="3940" y="1828"/>
                                      <a:pt x="3949" y="1811"/>
                                      <a:pt x="3949" y="1803"/>
                                    </a:cubicBezTo>
                                    <a:lnTo>
                                      <a:pt x="3965" y="1803"/>
                                    </a:lnTo>
                                    <a:close/>
                                    <a:moveTo>
                                      <a:pt x="7002" y="1439"/>
                                    </a:moveTo>
                                    <a:lnTo>
                                      <a:pt x="7002" y="1439"/>
                                    </a:lnTo>
                                    <a:cubicBezTo>
                                      <a:pt x="6869" y="1662"/>
                                      <a:pt x="6671" y="1828"/>
                                      <a:pt x="6431" y="1919"/>
                                    </a:cubicBezTo>
                                    <a:cubicBezTo>
                                      <a:pt x="6605" y="1828"/>
                                      <a:pt x="6754" y="1687"/>
                                      <a:pt x="6861" y="1522"/>
                                    </a:cubicBezTo>
                                    <a:cubicBezTo>
                                      <a:pt x="6903" y="1497"/>
                                      <a:pt x="6952" y="1472"/>
                                      <a:pt x="7002" y="1439"/>
                                    </a:cubicBezTo>
                                    <a:close/>
                                    <a:moveTo>
                                      <a:pt x="3609" y="2101"/>
                                    </a:moveTo>
                                    <a:lnTo>
                                      <a:pt x="3742" y="2126"/>
                                    </a:lnTo>
                                    <a:lnTo>
                                      <a:pt x="3849" y="2159"/>
                                    </a:lnTo>
                                    <a:lnTo>
                                      <a:pt x="3609" y="2101"/>
                                    </a:lnTo>
                                    <a:close/>
                                    <a:moveTo>
                                      <a:pt x="6514" y="2208"/>
                                    </a:moveTo>
                                    <a:lnTo>
                                      <a:pt x="6514" y="2208"/>
                                    </a:lnTo>
                                    <a:cubicBezTo>
                                      <a:pt x="6265" y="2308"/>
                                      <a:pt x="6009" y="2366"/>
                                      <a:pt x="5744" y="2374"/>
                                    </a:cubicBezTo>
                                    <a:cubicBezTo>
                                      <a:pt x="5785" y="2357"/>
                                      <a:pt x="5827" y="2349"/>
                                      <a:pt x="5868" y="2332"/>
                                    </a:cubicBezTo>
                                    <a:cubicBezTo>
                                      <a:pt x="6092" y="2316"/>
                                      <a:pt x="6307" y="2275"/>
                                      <a:pt x="6514" y="2208"/>
                                    </a:cubicBezTo>
                                    <a:close/>
                                    <a:moveTo>
                                      <a:pt x="7821" y="0"/>
                                    </a:moveTo>
                                    <a:cubicBezTo>
                                      <a:pt x="7773" y="0"/>
                                      <a:pt x="7725" y="19"/>
                                      <a:pt x="7689" y="65"/>
                                    </a:cubicBezTo>
                                    <a:cubicBezTo>
                                      <a:pt x="7325" y="578"/>
                                      <a:pt x="6861" y="1075"/>
                                      <a:pt x="6265" y="1298"/>
                                    </a:cubicBezTo>
                                    <a:cubicBezTo>
                                      <a:pt x="6041" y="1382"/>
                                      <a:pt x="5814" y="1416"/>
                                      <a:pt x="5587" y="1416"/>
                                    </a:cubicBezTo>
                                    <a:cubicBezTo>
                                      <a:pt x="5095" y="1416"/>
                                      <a:pt x="4603" y="1256"/>
                                      <a:pt x="4139" y="1091"/>
                                    </a:cubicBezTo>
                                    <a:cubicBezTo>
                                      <a:pt x="3585" y="893"/>
                                      <a:pt x="3047" y="694"/>
                                      <a:pt x="2459" y="636"/>
                                    </a:cubicBezTo>
                                    <a:cubicBezTo>
                                      <a:pt x="1781" y="570"/>
                                      <a:pt x="1086" y="587"/>
                                      <a:pt x="407" y="578"/>
                                    </a:cubicBezTo>
                                    <a:cubicBezTo>
                                      <a:pt x="366" y="578"/>
                                      <a:pt x="333" y="587"/>
                                      <a:pt x="300" y="611"/>
                                    </a:cubicBezTo>
                                    <a:cubicBezTo>
                                      <a:pt x="272" y="559"/>
                                      <a:pt x="213" y="533"/>
                                      <a:pt x="156" y="533"/>
                                    </a:cubicBezTo>
                                    <a:cubicBezTo>
                                      <a:pt x="77" y="533"/>
                                      <a:pt x="1" y="582"/>
                                      <a:pt x="10" y="678"/>
                                    </a:cubicBezTo>
                                    <a:cubicBezTo>
                                      <a:pt x="51" y="1124"/>
                                      <a:pt x="85" y="1563"/>
                                      <a:pt x="101" y="2010"/>
                                    </a:cubicBezTo>
                                    <a:cubicBezTo>
                                      <a:pt x="101" y="2078"/>
                                      <a:pt x="157" y="2161"/>
                                      <a:pt x="237" y="2161"/>
                                    </a:cubicBezTo>
                                    <a:cubicBezTo>
                                      <a:pt x="244" y="2161"/>
                                      <a:pt x="251" y="2160"/>
                                      <a:pt x="258" y="2159"/>
                                    </a:cubicBezTo>
                                    <a:cubicBezTo>
                                      <a:pt x="597" y="2116"/>
                                      <a:pt x="937" y="2095"/>
                                      <a:pt x="1278" y="2095"/>
                                    </a:cubicBezTo>
                                    <a:cubicBezTo>
                                      <a:pt x="1862" y="2095"/>
                                      <a:pt x="2447" y="2157"/>
                                      <a:pt x="3022" y="2283"/>
                                    </a:cubicBezTo>
                                    <a:cubicBezTo>
                                      <a:pt x="3775" y="2448"/>
                                      <a:pt x="4503" y="2647"/>
                                      <a:pt x="5289" y="2647"/>
                                    </a:cubicBezTo>
                                    <a:cubicBezTo>
                                      <a:pt x="5352" y="2647"/>
                                      <a:pt x="5415" y="2647"/>
                                      <a:pt x="5479" y="2647"/>
                                    </a:cubicBezTo>
                                    <a:cubicBezTo>
                                      <a:pt x="6019" y="2647"/>
                                      <a:pt x="6579" y="2627"/>
                                      <a:pt x="6994" y="2250"/>
                                    </a:cubicBezTo>
                                    <a:cubicBezTo>
                                      <a:pt x="7515" y="1786"/>
                                      <a:pt x="7647" y="1075"/>
                                      <a:pt x="7813" y="438"/>
                                    </a:cubicBezTo>
                                    <a:cubicBezTo>
                                      <a:pt x="7813" y="429"/>
                                      <a:pt x="7813" y="421"/>
                                      <a:pt x="7813" y="413"/>
                                    </a:cubicBezTo>
                                    <a:cubicBezTo>
                                      <a:pt x="7854" y="347"/>
                                      <a:pt x="7904" y="289"/>
                                      <a:pt x="7953" y="223"/>
                                    </a:cubicBezTo>
                                    <a:cubicBezTo>
                                      <a:pt x="8041" y="111"/>
                                      <a:pt x="7934" y="0"/>
                                      <a:pt x="7821" y="0"/>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44" name="Google Shape;1338;p43"/>
                            <wps:cNvSpPr>
                              <a:spLocks/>
                            </wps:cNvSpPr>
                            <wps:spPr bwMode="auto">
                              <a:xfrm>
                                <a:off x="33799" y="22787"/>
                                <a:ext cx="8523" cy="7301"/>
                              </a:xfrm>
                              <a:custGeom>
                                <a:avLst/>
                                <a:gdLst>
                                  <a:gd name="T0" fmla="*/ 8010 w 8466"/>
                                  <a:gd name="T1" fmla="*/ 5392 h 8175"/>
                                  <a:gd name="T2" fmla="*/ 7864 w 8466"/>
                                  <a:gd name="T3" fmla="*/ 5995 h 8175"/>
                                  <a:gd name="T4" fmla="*/ 8010 w 8466"/>
                                  <a:gd name="T5" fmla="*/ 5392 h 8175"/>
                                  <a:gd name="T6" fmla="*/ 5429 w 8466"/>
                                  <a:gd name="T7" fmla="*/ 279 h 8175"/>
                                  <a:gd name="T8" fmla="*/ 8225 w 8466"/>
                                  <a:gd name="T9" fmla="*/ 3895 h 8175"/>
                                  <a:gd name="T10" fmla="*/ 8134 w 8466"/>
                                  <a:gd name="T11" fmla="*/ 4548 h 8175"/>
                                  <a:gd name="T12" fmla="*/ 5655 w 8466"/>
                                  <a:gd name="T13" fmla="*/ 6528 h 8175"/>
                                  <a:gd name="T14" fmla="*/ 3013 w 8466"/>
                                  <a:gd name="T15" fmla="*/ 5806 h 8175"/>
                                  <a:gd name="T16" fmla="*/ 473 w 8466"/>
                                  <a:gd name="T17" fmla="*/ 5674 h 8175"/>
                                  <a:gd name="T18" fmla="*/ 3360 w 8466"/>
                                  <a:gd name="T19" fmla="*/ 659 h 8175"/>
                                  <a:gd name="T20" fmla="*/ 7671 w 8466"/>
                                  <a:gd name="T21" fmla="*/ 5814 h 8175"/>
                                  <a:gd name="T22" fmla="*/ 7663 w 8466"/>
                                  <a:gd name="T23" fmla="*/ 6609 h 8175"/>
                                  <a:gd name="T24" fmla="*/ 7671 w 8466"/>
                                  <a:gd name="T25" fmla="*/ 5814 h 8175"/>
                                  <a:gd name="T26" fmla="*/ 7621 w 8466"/>
                                  <a:gd name="T27" fmla="*/ 6700 h 8175"/>
                                  <a:gd name="T28" fmla="*/ 7337 w 8466"/>
                                  <a:gd name="T29" fmla="*/ 7181 h 8175"/>
                                  <a:gd name="T30" fmla="*/ 6935 w 8466"/>
                                  <a:gd name="T31" fmla="*/ 6410 h 8175"/>
                                  <a:gd name="T32" fmla="*/ 1168 w 8466"/>
                                  <a:gd name="T33" fmla="*/ 5864 h 8175"/>
                                  <a:gd name="T34" fmla="*/ 1361 w 8466"/>
                                  <a:gd name="T35" fmla="*/ 7298 h 8175"/>
                                  <a:gd name="T36" fmla="*/ 497 w 8466"/>
                                  <a:gd name="T37" fmla="*/ 5897 h 8175"/>
                                  <a:gd name="T38" fmla="*/ 423 w 8466"/>
                                  <a:gd name="T39" fmla="*/ 5905 h 8175"/>
                                  <a:gd name="T40" fmla="*/ 1019 w 8466"/>
                                  <a:gd name="T41" fmla="*/ 7304 h 8175"/>
                                  <a:gd name="T42" fmla="*/ 282 w 8466"/>
                                  <a:gd name="T43" fmla="*/ 6799 h 8175"/>
                                  <a:gd name="T44" fmla="*/ 257 w 8466"/>
                                  <a:gd name="T45" fmla="*/ 5914 h 8175"/>
                                  <a:gd name="T46" fmla="*/ 423 w 8466"/>
                                  <a:gd name="T47" fmla="*/ 5905 h 8175"/>
                                  <a:gd name="T48" fmla="*/ 514 w 8466"/>
                                  <a:gd name="T49" fmla="*/ 7362 h 8175"/>
                                  <a:gd name="T50" fmla="*/ 299 w 8466"/>
                                  <a:gd name="T51" fmla="*/ 6997 h 8175"/>
                                  <a:gd name="T52" fmla="*/ 1829 w 8466"/>
                                  <a:gd name="T53" fmla="*/ 5889 h 8175"/>
                                  <a:gd name="T54" fmla="*/ 1813 w 8466"/>
                                  <a:gd name="T55" fmla="*/ 7320 h 8175"/>
                                  <a:gd name="T56" fmla="*/ 1921 w 8466"/>
                                  <a:gd name="T57" fmla="*/ 5889 h 8175"/>
                                  <a:gd name="T58" fmla="*/ 2566 w 8466"/>
                                  <a:gd name="T59" fmla="*/ 5963 h 8175"/>
                                  <a:gd name="T60" fmla="*/ 2599 w 8466"/>
                                  <a:gd name="T61" fmla="*/ 7428 h 8175"/>
                                  <a:gd name="T62" fmla="*/ 6860 w 8466"/>
                                  <a:gd name="T63" fmla="*/ 6443 h 8175"/>
                                  <a:gd name="T64" fmla="*/ 6819 w 8466"/>
                                  <a:gd name="T65" fmla="*/ 7643 h 8175"/>
                                  <a:gd name="T66" fmla="*/ 6860 w 8466"/>
                                  <a:gd name="T67" fmla="*/ 6443 h 8175"/>
                                  <a:gd name="T68" fmla="*/ 2649 w 8466"/>
                                  <a:gd name="T69" fmla="*/ 5971 h 8175"/>
                                  <a:gd name="T70" fmla="*/ 3923 w 8466"/>
                                  <a:gd name="T71" fmla="*/ 7701 h 8175"/>
                                  <a:gd name="T72" fmla="*/ 2649 w 8466"/>
                                  <a:gd name="T73" fmla="*/ 5971 h 8175"/>
                                  <a:gd name="T74" fmla="*/ 3509 w 8466"/>
                                  <a:gd name="T75" fmla="*/ 6162 h 8175"/>
                                  <a:gd name="T76" fmla="*/ 4651 w 8466"/>
                                  <a:gd name="T77" fmla="*/ 7841 h 8175"/>
                                  <a:gd name="T78" fmla="*/ 3385 w 8466"/>
                                  <a:gd name="T79" fmla="*/ 6129 h 8175"/>
                                  <a:gd name="T80" fmla="*/ 6753 w 8466"/>
                                  <a:gd name="T81" fmla="*/ 7684 h 8175"/>
                                  <a:gd name="T82" fmla="*/ 5710 w 8466"/>
                                  <a:gd name="T83" fmla="*/ 6758 h 8175"/>
                                  <a:gd name="T84" fmla="*/ 6298 w 8466"/>
                                  <a:gd name="T85" fmla="*/ 6675 h 8175"/>
                                  <a:gd name="T86" fmla="*/ 4146 w 8466"/>
                                  <a:gd name="T87" fmla="*/ 6377 h 8175"/>
                                  <a:gd name="T88" fmla="*/ 5462 w 8466"/>
                                  <a:gd name="T89" fmla="*/ 7932 h 8175"/>
                                  <a:gd name="T90" fmla="*/ 4742 w 8466"/>
                                  <a:gd name="T91" fmla="*/ 7858 h 8175"/>
                                  <a:gd name="T92" fmla="*/ 4941 w 8466"/>
                                  <a:gd name="T93" fmla="*/ 6650 h 8175"/>
                                  <a:gd name="T94" fmla="*/ 5627 w 8466"/>
                                  <a:gd name="T95" fmla="*/ 6758 h 8175"/>
                                  <a:gd name="T96" fmla="*/ 5545 w 8466"/>
                                  <a:gd name="T97" fmla="*/ 7941 h 8175"/>
                                  <a:gd name="T98" fmla="*/ 4939 w 8466"/>
                                  <a:gd name="T99" fmla="*/ 0 h 8175"/>
                                  <a:gd name="T100" fmla="*/ 84 w 8466"/>
                                  <a:gd name="T101" fmla="*/ 5756 h 8175"/>
                                  <a:gd name="T102" fmla="*/ 92 w 8466"/>
                                  <a:gd name="T103" fmla="*/ 7544 h 8175"/>
                                  <a:gd name="T104" fmla="*/ 241 w 8466"/>
                                  <a:gd name="T105" fmla="*/ 7659 h 8175"/>
                                  <a:gd name="T106" fmla="*/ 3617 w 8466"/>
                                  <a:gd name="T107" fmla="*/ 7850 h 8175"/>
                                  <a:gd name="T108" fmla="*/ 6355 w 8466"/>
                                  <a:gd name="T109" fmla="*/ 8098 h 8175"/>
                                  <a:gd name="T110" fmla="*/ 8465 w 8466"/>
                                  <a:gd name="T111" fmla="*/ 3919 h 8175"/>
                                  <a:gd name="T112" fmla="*/ 4939 w 8466"/>
                                  <a:gd name="T113" fmla="*/ 0 h 81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8466" h="8175" extrusionOk="0">
                                    <a:moveTo>
                                      <a:pt x="8010" y="5392"/>
                                    </a:moveTo>
                                    <a:lnTo>
                                      <a:pt x="8010" y="5392"/>
                                    </a:lnTo>
                                    <a:cubicBezTo>
                                      <a:pt x="7962" y="5596"/>
                                      <a:pt x="7921" y="5799"/>
                                      <a:pt x="7864" y="5995"/>
                                    </a:cubicBezTo>
                                    <a:lnTo>
                                      <a:pt x="7729" y="5748"/>
                                    </a:lnTo>
                                    <a:cubicBezTo>
                                      <a:pt x="7828" y="5632"/>
                                      <a:pt x="7919" y="5516"/>
                                      <a:pt x="8010" y="5392"/>
                                    </a:cubicBezTo>
                                    <a:close/>
                                    <a:moveTo>
                                      <a:pt x="4865" y="238"/>
                                    </a:moveTo>
                                    <a:cubicBezTo>
                                      <a:pt x="5053" y="238"/>
                                      <a:pt x="5242" y="253"/>
                                      <a:pt x="5429" y="279"/>
                                    </a:cubicBezTo>
                                    <a:cubicBezTo>
                                      <a:pt x="7108" y="510"/>
                                      <a:pt x="8019" y="1785"/>
                                      <a:pt x="8201" y="3398"/>
                                    </a:cubicBezTo>
                                    <a:cubicBezTo>
                                      <a:pt x="8217" y="3564"/>
                                      <a:pt x="8225" y="3729"/>
                                      <a:pt x="8225" y="3895"/>
                                    </a:cubicBezTo>
                                    <a:cubicBezTo>
                                      <a:pt x="8209" y="3911"/>
                                      <a:pt x="8201" y="3936"/>
                                      <a:pt x="8201" y="3953"/>
                                    </a:cubicBezTo>
                                    <a:cubicBezTo>
                                      <a:pt x="8176" y="4151"/>
                                      <a:pt x="8159" y="4341"/>
                                      <a:pt x="8134" y="4548"/>
                                    </a:cubicBezTo>
                                    <a:cubicBezTo>
                                      <a:pt x="8035" y="4904"/>
                                      <a:pt x="7853" y="5227"/>
                                      <a:pt x="7613" y="5508"/>
                                    </a:cubicBezTo>
                                    <a:cubicBezTo>
                                      <a:pt x="7130" y="6087"/>
                                      <a:pt x="6426" y="6528"/>
                                      <a:pt x="5655" y="6528"/>
                                    </a:cubicBezTo>
                                    <a:cubicBezTo>
                                      <a:pt x="5621" y="6528"/>
                                      <a:pt x="5587" y="6528"/>
                                      <a:pt x="5553" y="6526"/>
                                    </a:cubicBezTo>
                                    <a:cubicBezTo>
                                      <a:pt x="4684" y="6484"/>
                                      <a:pt x="3857" y="5971"/>
                                      <a:pt x="3013" y="5806"/>
                                    </a:cubicBezTo>
                                    <a:cubicBezTo>
                                      <a:pt x="2443" y="5693"/>
                                      <a:pt x="1863" y="5634"/>
                                      <a:pt x="1284" y="5634"/>
                                    </a:cubicBezTo>
                                    <a:cubicBezTo>
                                      <a:pt x="1012" y="5634"/>
                                      <a:pt x="742" y="5647"/>
                                      <a:pt x="473" y="5674"/>
                                    </a:cubicBezTo>
                                    <a:cubicBezTo>
                                      <a:pt x="1267" y="4689"/>
                                      <a:pt x="1523" y="3431"/>
                                      <a:pt x="2069" y="2298"/>
                                    </a:cubicBezTo>
                                    <a:cubicBezTo>
                                      <a:pt x="2367" y="1669"/>
                                      <a:pt x="2781" y="1057"/>
                                      <a:pt x="3360" y="659"/>
                                    </a:cubicBezTo>
                                    <a:cubicBezTo>
                                      <a:pt x="3812" y="354"/>
                                      <a:pt x="4336" y="238"/>
                                      <a:pt x="4865" y="238"/>
                                    </a:cubicBezTo>
                                    <a:close/>
                                    <a:moveTo>
                                      <a:pt x="7671" y="5814"/>
                                    </a:moveTo>
                                    <a:lnTo>
                                      <a:pt x="7837" y="6120"/>
                                    </a:lnTo>
                                    <a:cubicBezTo>
                                      <a:pt x="7787" y="6286"/>
                                      <a:pt x="7729" y="6451"/>
                                      <a:pt x="7663" y="6609"/>
                                    </a:cubicBezTo>
                                    <a:lnTo>
                                      <a:pt x="7406" y="6071"/>
                                    </a:lnTo>
                                    <a:cubicBezTo>
                                      <a:pt x="7497" y="5988"/>
                                      <a:pt x="7588" y="5897"/>
                                      <a:pt x="7671" y="5814"/>
                                    </a:cubicBezTo>
                                    <a:close/>
                                    <a:moveTo>
                                      <a:pt x="7348" y="6120"/>
                                    </a:moveTo>
                                    <a:lnTo>
                                      <a:pt x="7621" y="6700"/>
                                    </a:lnTo>
                                    <a:cubicBezTo>
                                      <a:pt x="7613" y="6724"/>
                                      <a:pt x="7605" y="6741"/>
                                      <a:pt x="7597" y="6758"/>
                                    </a:cubicBezTo>
                                    <a:cubicBezTo>
                                      <a:pt x="7532" y="6912"/>
                                      <a:pt x="7442" y="7051"/>
                                      <a:pt x="7337" y="7181"/>
                                    </a:cubicBezTo>
                                    <a:cubicBezTo>
                                      <a:pt x="7222" y="6919"/>
                                      <a:pt x="7082" y="6656"/>
                                      <a:pt x="6935" y="6410"/>
                                    </a:cubicBezTo>
                                    <a:cubicBezTo>
                                      <a:pt x="7075" y="6319"/>
                                      <a:pt x="7216" y="6228"/>
                                      <a:pt x="7348" y="6120"/>
                                    </a:cubicBezTo>
                                    <a:close/>
                                    <a:moveTo>
                                      <a:pt x="1168" y="5864"/>
                                    </a:moveTo>
                                    <a:cubicBezTo>
                                      <a:pt x="1333" y="6352"/>
                                      <a:pt x="1523" y="6840"/>
                                      <a:pt x="1730" y="7312"/>
                                    </a:cubicBezTo>
                                    <a:cubicBezTo>
                                      <a:pt x="1609" y="7302"/>
                                      <a:pt x="1485" y="7298"/>
                                      <a:pt x="1361" y="7298"/>
                                    </a:cubicBezTo>
                                    <a:cubicBezTo>
                                      <a:pt x="1274" y="7298"/>
                                      <a:pt x="1187" y="7300"/>
                                      <a:pt x="1101" y="7304"/>
                                    </a:cubicBezTo>
                                    <a:cubicBezTo>
                                      <a:pt x="919" y="6824"/>
                                      <a:pt x="721" y="6360"/>
                                      <a:pt x="497" y="5897"/>
                                    </a:cubicBezTo>
                                    <a:cubicBezTo>
                                      <a:pt x="721" y="5880"/>
                                      <a:pt x="944" y="5872"/>
                                      <a:pt x="1168" y="5864"/>
                                    </a:cubicBezTo>
                                    <a:close/>
                                    <a:moveTo>
                                      <a:pt x="423" y="5905"/>
                                    </a:moveTo>
                                    <a:cubicBezTo>
                                      <a:pt x="423" y="5914"/>
                                      <a:pt x="423" y="5922"/>
                                      <a:pt x="423" y="5930"/>
                                    </a:cubicBezTo>
                                    <a:cubicBezTo>
                                      <a:pt x="646" y="6377"/>
                                      <a:pt x="845" y="6840"/>
                                      <a:pt x="1019" y="7304"/>
                                    </a:cubicBezTo>
                                    <a:cubicBezTo>
                                      <a:pt x="878" y="7312"/>
                                      <a:pt x="737" y="7328"/>
                                      <a:pt x="597" y="7353"/>
                                    </a:cubicBezTo>
                                    <a:cubicBezTo>
                                      <a:pt x="473" y="7179"/>
                                      <a:pt x="365" y="6989"/>
                                      <a:pt x="282" y="6799"/>
                                    </a:cubicBezTo>
                                    <a:cubicBezTo>
                                      <a:pt x="266" y="6509"/>
                                      <a:pt x="249" y="6220"/>
                                      <a:pt x="233" y="5938"/>
                                    </a:cubicBezTo>
                                    <a:lnTo>
                                      <a:pt x="257" y="5914"/>
                                    </a:lnTo>
                                    <a:lnTo>
                                      <a:pt x="307" y="5914"/>
                                    </a:lnTo>
                                    <a:lnTo>
                                      <a:pt x="423" y="5905"/>
                                    </a:lnTo>
                                    <a:close/>
                                    <a:moveTo>
                                      <a:pt x="299" y="6997"/>
                                    </a:moveTo>
                                    <a:cubicBezTo>
                                      <a:pt x="357" y="7122"/>
                                      <a:pt x="431" y="7246"/>
                                      <a:pt x="514" y="7362"/>
                                    </a:cubicBezTo>
                                    <a:lnTo>
                                      <a:pt x="315" y="7403"/>
                                    </a:lnTo>
                                    <a:cubicBezTo>
                                      <a:pt x="307" y="7271"/>
                                      <a:pt x="307" y="7138"/>
                                      <a:pt x="299" y="6997"/>
                                    </a:cubicBezTo>
                                    <a:close/>
                                    <a:moveTo>
                                      <a:pt x="1242" y="5872"/>
                                    </a:moveTo>
                                    <a:cubicBezTo>
                                      <a:pt x="1441" y="5872"/>
                                      <a:pt x="1631" y="5880"/>
                                      <a:pt x="1829" y="5889"/>
                                    </a:cubicBezTo>
                                    <a:cubicBezTo>
                                      <a:pt x="2078" y="6385"/>
                                      <a:pt x="2301" y="6898"/>
                                      <a:pt x="2508" y="7419"/>
                                    </a:cubicBezTo>
                                    <a:cubicBezTo>
                                      <a:pt x="2276" y="7370"/>
                                      <a:pt x="2053" y="7337"/>
                                      <a:pt x="1813" y="7320"/>
                                    </a:cubicBezTo>
                                    <a:cubicBezTo>
                                      <a:pt x="1606" y="6849"/>
                                      <a:pt x="1416" y="6360"/>
                                      <a:pt x="1242" y="5872"/>
                                    </a:cubicBezTo>
                                    <a:close/>
                                    <a:moveTo>
                                      <a:pt x="1921" y="5889"/>
                                    </a:moveTo>
                                    <a:lnTo>
                                      <a:pt x="1921" y="5889"/>
                                    </a:lnTo>
                                    <a:cubicBezTo>
                                      <a:pt x="2136" y="5905"/>
                                      <a:pt x="2351" y="5930"/>
                                      <a:pt x="2566" y="5963"/>
                                    </a:cubicBezTo>
                                    <a:cubicBezTo>
                                      <a:pt x="2723" y="6501"/>
                                      <a:pt x="2930" y="7031"/>
                                      <a:pt x="3186" y="7544"/>
                                    </a:cubicBezTo>
                                    <a:cubicBezTo>
                                      <a:pt x="2988" y="7502"/>
                                      <a:pt x="2789" y="7461"/>
                                      <a:pt x="2599" y="7428"/>
                                    </a:cubicBezTo>
                                    <a:cubicBezTo>
                                      <a:pt x="2392" y="6906"/>
                                      <a:pt x="2160" y="6393"/>
                                      <a:pt x="1921" y="5889"/>
                                    </a:cubicBezTo>
                                    <a:close/>
                                    <a:moveTo>
                                      <a:pt x="6860" y="6443"/>
                                    </a:moveTo>
                                    <a:cubicBezTo>
                                      <a:pt x="7017" y="6708"/>
                                      <a:pt x="7158" y="6981"/>
                                      <a:pt x="7274" y="7262"/>
                                    </a:cubicBezTo>
                                    <a:cubicBezTo>
                                      <a:pt x="7150" y="7411"/>
                                      <a:pt x="6993" y="7544"/>
                                      <a:pt x="6819" y="7643"/>
                                    </a:cubicBezTo>
                                    <a:lnTo>
                                      <a:pt x="6372" y="6650"/>
                                    </a:lnTo>
                                    <a:cubicBezTo>
                                      <a:pt x="6538" y="6600"/>
                                      <a:pt x="6703" y="6534"/>
                                      <a:pt x="6860" y="6443"/>
                                    </a:cubicBezTo>
                                    <a:close/>
                                    <a:moveTo>
                                      <a:pt x="2649" y="5971"/>
                                    </a:moveTo>
                                    <a:lnTo>
                                      <a:pt x="2649" y="5971"/>
                                    </a:lnTo>
                                    <a:cubicBezTo>
                                      <a:pt x="2864" y="6005"/>
                                      <a:pt x="3079" y="6054"/>
                                      <a:pt x="3286" y="6104"/>
                                    </a:cubicBezTo>
                                    <a:cubicBezTo>
                                      <a:pt x="3517" y="6633"/>
                                      <a:pt x="3724" y="7163"/>
                                      <a:pt x="3923" y="7701"/>
                                    </a:cubicBezTo>
                                    <a:lnTo>
                                      <a:pt x="3277" y="7560"/>
                                    </a:lnTo>
                                    <a:cubicBezTo>
                                      <a:pt x="3021" y="7047"/>
                                      <a:pt x="2806" y="6518"/>
                                      <a:pt x="2649" y="5971"/>
                                    </a:cubicBezTo>
                                    <a:close/>
                                    <a:moveTo>
                                      <a:pt x="3385" y="6129"/>
                                    </a:moveTo>
                                    <a:lnTo>
                                      <a:pt x="3509" y="6162"/>
                                    </a:lnTo>
                                    <a:cubicBezTo>
                                      <a:pt x="3691" y="6211"/>
                                      <a:pt x="3873" y="6278"/>
                                      <a:pt x="4047" y="6344"/>
                                    </a:cubicBezTo>
                                    <a:cubicBezTo>
                                      <a:pt x="4237" y="6849"/>
                                      <a:pt x="4436" y="7345"/>
                                      <a:pt x="4651" y="7841"/>
                                    </a:cubicBezTo>
                                    <a:cubicBezTo>
                                      <a:pt x="4436" y="7808"/>
                                      <a:pt x="4229" y="7767"/>
                                      <a:pt x="4014" y="7726"/>
                                    </a:cubicBezTo>
                                    <a:cubicBezTo>
                                      <a:pt x="3824" y="7188"/>
                                      <a:pt x="3608" y="6650"/>
                                      <a:pt x="3385" y="6129"/>
                                    </a:cubicBezTo>
                                    <a:close/>
                                    <a:moveTo>
                                      <a:pt x="6298" y="6675"/>
                                    </a:moveTo>
                                    <a:cubicBezTo>
                                      <a:pt x="6446" y="7006"/>
                                      <a:pt x="6604" y="7345"/>
                                      <a:pt x="6753" y="7684"/>
                                    </a:cubicBezTo>
                                    <a:cubicBezTo>
                                      <a:pt x="6579" y="7775"/>
                                      <a:pt x="6380" y="7841"/>
                                      <a:pt x="6190" y="7883"/>
                                    </a:cubicBezTo>
                                    <a:cubicBezTo>
                                      <a:pt x="6016" y="7519"/>
                                      <a:pt x="5859" y="7138"/>
                                      <a:pt x="5710" y="6758"/>
                                    </a:cubicBezTo>
                                    <a:lnTo>
                                      <a:pt x="5867" y="6758"/>
                                    </a:lnTo>
                                    <a:cubicBezTo>
                                      <a:pt x="6016" y="6741"/>
                                      <a:pt x="6157" y="6716"/>
                                      <a:pt x="6298" y="6675"/>
                                    </a:cubicBezTo>
                                    <a:close/>
                                    <a:moveTo>
                                      <a:pt x="4146" y="6377"/>
                                    </a:moveTo>
                                    <a:lnTo>
                                      <a:pt x="4146" y="6377"/>
                                    </a:lnTo>
                                    <a:cubicBezTo>
                                      <a:pt x="4378" y="6460"/>
                                      <a:pt x="4610" y="6551"/>
                                      <a:pt x="4841" y="6625"/>
                                    </a:cubicBezTo>
                                    <a:cubicBezTo>
                                      <a:pt x="5048" y="7055"/>
                                      <a:pt x="5255" y="7494"/>
                                      <a:pt x="5462" y="7932"/>
                                    </a:cubicBezTo>
                                    <a:lnTo>
                                      <a:pt x="5346" y="7932"/>
                                    </a:lnTo>
                                    <a:cubicBezTo>
                                      <a:pt x="5139" y="7916"/>
                                      <a:pt x="4941" y="7891"/>
                                      <a:pt x="4742" y="7858"/>
                                    </a:cubicBezTo>
                                    <a:cubicBezTo>
                                      <a:pt x="4527" y="7370"/>
                                      <a:pt x="4328" y="6873"/>
                                      <a:pt x="4146" y="6377"/>
                                    </a:cubicBezTo>
                                    <a:close/>
                                    <a:moveTo>
                                      <a:pt x="4941" y="6650"/>
                                    </a:moveTo>
                                    <a:lnTo>
                                      <a:pt x="4941" y="6650"/>
                                    </a:lnTo>
                                    <a:cubicBezTo>
                                      <a:pt x="5164" y="6716"/>
                                      <a:pt x="5396" y="6749"/>
                                      <a:pt x="5627" y="6758"/>
                                    </a:cubicBezTo>
                                    <a:cubicBezTo>
                                      <a:pt x="5776" y="7146"/>
                                      <a:pt x="5933" y="7527"/>
                                      <a:pt x="6107" y="7899"/>
                                    </a:cubicBezTo>
                                    <a:cubicBezTo>
                                      <a:pt x="5925" y="7932"/>
                                      <a:pt x="5735" y="7941"/>
                                      <a:pt x="5545" y="7941"/>
                                    </a:cubicBezTo>
                                    <a:cubicBezTo>
                                      <a:pt x="5346" y="7510"/>
                                      <a:pt x="5147" y="7080"/>
                                      <a:pt x="4941" y="6650"/>
                                    </a:cubicBezTo>
                                    <a:close/>
                                    <a:moveTo>
                                      <a:pt x="4939" y="0"/>
                                    </a:moveTo>
                                    <a:cubicBezTo>
                                      <a:pt x="4148" y="0"/>
                                      <a:pt x="3371" y="256"/>
                                      <a:pt x="2789" y="833"/>
                                    </a:cubicBezTo>
                                    <a:cubicBezTo>
                                      <a:pt x="1408" y="2207"/>
                                      <a:pt x="1424" y="4366"/>
                                      <a:pt x="84" y="5756"/>
                                    </a:cubicBezTo>
                                    <a:cubicBezTo>
                                      <a:pt x="34" y="5765"/>
                                      <a:pt x="1" y="5814"/>
                                      <a:pt x="1" y="5864"/>
                                    </a:cubicBezTo>
                                    <a:cubicBezTo>
                                      <a:pt x="34" y="6427"/>
                                      <a:pt x="59" y="6989"/>
                                      <a:pt x="92" y="7544"/>
                                    </a:cubicBezTo>
                                    <a:cubicBezTo>
                                      <a:pt x="92" y="7616"/>
                                      <a:pt x="148" y="7663"/>
                                      <a:pt x="212" y="7663"/>
                                    </a:cubicBezTo>
                                    <a:cubicBezTo>
                                      <a:pt x="222" y="7663"/>
                                      <a:pt x="231" y="7662"/>
                                      <a:pt x="241" y="7659"/>
                                    </a:cubicBezTo>
                                    <a:cubicBezTo>
                                      <a:pt x="619" y="7558"/>
                                      <a:pt x="994" y="7518"/>
                                      <a:pt x="1367" y="7518"/>
                                    </a:cubicBezTo>
                                    <a:cubicBezTo>
                                      <a:pt x="2122" y="7518"/>
                                      <a:pt x="2869" y="7684"/>
                                      <a:pt x="3617" y="7850"/>
                                    </a:cubicBezTo>
                                    <a:cubicBezTo>
                                      <a:pt x="4270" y="7996"/>
                                      <a:pt x="4965" y="8174"/>
                                      <a:pt x="5643" y="8174"/>
                                    </a:cubicBezTo>
                                    <a:cubicBezTo>
                                      <a:pt x="5883" y="8174"/>
                                      <a:pt x="6122" y="8152"/>
                                      <a:pt x="6355" y="8098"/>
                                    </a:cubicBezTo>
                                    <a:cubicBezTo>
                                      <a:pt x="7845" y="7759"/>
                                      <a:pt x="8176" y="6062"/>
                                      <a:pt x="8350" y="4672"/>
                                    </a:cubicBezTo>
                                    <a:cubicBezTo>
                                      <a:pt x="8424" y="4424"/>
                                      <a:pt x="8465" y="4168"/>
                                      <a:pt x="8465" y="3919"/>
                                    </a:cubicBezTo>
                                    <a:cubicBezTo>
                                      <a:pt x="8441" y="2529"/>
                                      <a:pt x="7911" y="974"/>
                                      <a:pt x="6571" y="362"/>
                                    </a:cubicBezTo>
                                    <a:cubicBezTo>
                                      <a:pt x="6063" y="128"/>
                                      <a:pt x="5498" y="0"/>
                                      <a:pt x="4939"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s:wsp>
                          <wps:cNvPr id="1941" name="Google Shape;1339;p43"/>
                          <wps:cNvSpPr txBox="1">
                            <a:spLocks noChangeArrowheads="1"/>
                          </wps:cNvSpPr>
                          <wps:spPr bwMode="auto">
                            <a:xfrm flipH="1">
                              <a:off x="35277" y="23635"/>
                              <a:ext cx="6657" cy="4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keepNext/>
                                  <w:bidi w:val="0"/>
                                  <w:jc w:val="center"/>
                                  <w:rPr>
                                    <w:rFonts w:ascii="Adobe Arabic" w:hAnsi="Adobe Arabic" w:cs="Adobe Arabic"/>
                                    <w:b/>
                                    <w:bCs/>
                                    <w:color w:val="92D050"/>
                                    <w:sz w:val="52"/>
                                    <w:szCs w:val="52"/>
                                  </w:rPr>
                                </w:pPr>
                                <w:r>
                                  <w:rPr>
                                    <w:rFonts w:ascii="Adobe Arabic" w:hAnsi="Adobe Arabic" w:cs="Adobe Arabic"/>
                                    <w:b/>
                                    <w:bCs/>
                                    <w:color w:val="92D050"/>
                                    <w:sz w:val="52"/>
                                    <w:szCs w:val="52"/>
                                  </w:rPr>
                                  <w:t>2</w:t>
                                </w:r>
                              </w:p>
                            </w:txbxContent>
                          </wps:txbx>
                          <wps:bodyPr rot="0" vert="horz" wrap="square" lIns="91425" tIns="36000" rIns="91425" bIns="36000" anchor="ctr" anchorCtr="0" upright="1">
                            <a:noAutofit/>
                          </wps:bodyPr>
                        </wps:wsp>
                      </wpg:grpSp>
                      <wpg:grpSp>
                        <wpg:cNvPr id="1927" name="Google Shape;1340;p43"/>
                        <wpg:cNvGrpSpPr>
                          <a:grpSpLocks/>
                        </wpg:cNvGrpSpPr>
                        <wpg:grpSpPr bwMode="auto">
                          <a:xfrm>
                            <a:off x="12303" y="23211"/>
                            <a:ext cx="6687" cy="8188"/>
                            <a:chOff x="12303" y="23211"/>
                            <a:chExt cx="6686" cy="8187"/>
                          </a:xfrm>
                        </wpg:grpSpPr>
                        <wpg:grpSp>
                          <wpg:cNvPr id="1935" name="Google Shape;1341;p43"/>
                          <wpg:cNvGrpSpPr>
                            <a:grpSpLocks/>
                          </wpg:cNvGrpSpPr>
                          <wpg:grpSpPr bwMode="auto">
                            <a:xfrm>
                              <a:off x="12303" y="23211"/>
                              <a:ext cx="6657" cy="8187"/>
                              <a:chOff x="12303" y="23214"/>
                              <a:chExt cx="6657" cy="8187"/>
                            </a:xfrm>
                          </wpg:grpSpPr>
                          <wps:wsp>
                            <wps:cNvPr id="1937" name="Google Shape;1342;p43"/>
                            <wps:cNvSpPr>
                              <a:spLocks/>
                            </wps:cNvSpPr>
                            <wps:spPr bwMode="auto">
                              <a:xfrm>
                                <a:off x="12433" y="28347"/>
                                <a:ext cx="6288" cy="2845"/>
                              </a:xfrm>
                              <a:custGeom>
                                <a:avLst/>
                                <a:gdLst>
                                  <a:gd name="T0" fmla="*/ 571 w 6245"/>
                                  <a:gd name="T1" fmla="*/ 1336 h 3185"/>
                                  <a:gd name="T2" fmla="*/ 654 w 6245"/>
                                  <a:gd name="T3" fmla="*/ 1419 h 3185"/>
                                  <a:gd name="T4" fmla="*/ 645 w 6245"/>
                                  <a:gd name="T5" fmla="*/ 1427 h 3185"/>
                                  <a:gd name="T6" fmla="*/ 621 w 6245"/>
                                  <a:gd name="T7" fmla="*/ 1421 h 3185"/>
                                  <a:gd name="T8" fmla="*/ 596 w 6245"/>
                                  <a:gd name="T9" fmla="*/ 1427 h 3185"/>
                                  <a:gd name="T10" fmla="*/ 571 w 6245"/>
                                  <a:gd name="T11" fmla="*/ 1336 h 3185"/>
                                  <a:gd name="T12" fmla="*/ 263 w 6245"/>
                                  <a:gd name="T13" fmla="*/ 1 h 3185"/>
                                  <a:gd name="T14" fmla="*/ 91 w 6245"/>
                                  <a:gd name="T15" fmla="*/ 153 h 3185"/>
                                  <a:gd name="T16" fmla="*/ 654 w 6245"/>
                                  <a:gd name="T17" fmla="*/ 2478 h 3185"/>
                                  <a:gd name="T18" fmla="*/ 3045 w 6245"/>
                                  <a:gd name="T19" fmla="*/ 3173 h 3185"/>
                                  <a:gd name="T20" fmla="*/ 3656 w 6245"/>
                                  <a:gd name="T21" fmla="*/ 3185 h 3185"/>
                                  <a:gd name="T22" fmla="*/ 5345 w 6245"/>
                                  <a:gd name="T23" fmla="*/ 2742 h 3185"/>
                                  <a:gd name="T24" fmla="*/ 5809 w 6245"/>
                                  <a:gd name="T25" fmla="*/ 2064 h 3185"/>
                                  <a:gd name="T26" fmla="*/ 5825 w 6245"/>
                                  <a:gd name="T27" fmla="*/ 1989 h 3185"/>
                                  <a:gd name="T28" fmla="*/ 6189 w 6245"/>
                                  <a:gd name="T29" fmla="*/ 302 h 3185"/>
                                  <a:gd name="T30" fmla="*/ 6206 w 6245"/>
                                  <a:gd name="T31" fmla="*/ 268 h 3185"/>
                                  <a:gd name="T32" fmla="*/ 6037 w 6245"/>
                                  <a:gd name="T33" fmla="*/ 70 h 3185"/>
                                  <a:gd name="T34" fmla="*/ 5916 w 6245"/>
                                  <a:gd name="T35" fmla="*/ 144 h 3185"/>
                                  <a:gd name="T36" fmla="*/ 5908 w 6245"/>
                                  <a:gd name="T37" fmla="*/ 186 h 3185"/>
                                  <a:gd name="T38" fmla="*/ 4898 w 6245"/>
                                  <a:gd name="T39" fmla="*/ 1278 h 3185"/>
                                  <a:gd name="T40" fmla="*/ 3235 w 6245"/>
                                  <a:gd name="T41" fmla="*/ 1708 h 3185"/>
                                  <a:gd name="T42" fmla="*/ 2827 w 6245"/>
                                  <a:gd name="T43" fmla="*/ 1716 h 3185"/>
                                  <a:gd name="T44" fmla="*/ 439 w 6245"/>
                                  <a:gd name="T45" fmla="*/ 508 h 3185"/>
                                  <a:gd name="T46" fmla="*/ 389 w 6245"/>
                                  <a:gd name="T47" fmla="*/ 442 h 3185"/>
                                  <a:gd name="T48" fmla="*/ 405 w 6245"/>
                                  <a:gd name="T49" fmla="*/ 153 h 3185"/>
                                  <a:gd name="T50" fmla="*/ 263 w 6245"/>
                                  <a:gd name="T51" fmla="*/ 1 h 31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245" h="3185" extrusionOk="0">
                                    <a:moveTo>
                                      <a:pt x="571" y="1336"/>
                                    </a:moveTo>
                                    <a:cubicBezTo>
                                      <a:pt x="596" y="1369"/>
                                      <a:pt x="621" y="1394"/>
                                      <a:pt x="654" y="1419"/>
                                    </a:cubicBezTo>
                                    <a:lnTo>
                                      <a:pt x="645" y="1427"/>
                                    </a:lnTo>
                                    <a:cubicBezTo>
                                      <a:pt x="637" y="1423"/>
                                      <a:pt x="629" y="1421"/>
                                      <a:pt x="621" y="1421"/>
                                    </a:cubicBezTo>
                                    <a:cubicBezTo>
                                      <a:pt x="612" y="1421"/>
                                      <a:pt x="604" y="1423"/>
                                      <a:pt x="596" y="1427"/>
                                    </a:cubicBezTo>
                                    <a:cubicBezTo>
                                      <a:pt x="587" y="1394"/>
                                      <a:pt x="579" y="1369"/>
                                      <a:pt x="571" y="1336"/>
                                    </a:cubicBezTo>
                                    <a:close/>
                                    <a:moveTo>
                                      <a:pt x="263" y="1"/>
                                    </a:moveTo>
                                    <a:cubicBezTo>
                                      <a:pt x="184" y="1"/>
                                      <a:pt x="99" y="52"/>
                                      <a:pt x="91" y="153"/>
                                    </a:cubicBezTo>
                                    <a:cubicBezTo>
                                      <a:pt x="33" y="955"/>
                                      <a:pt x="0" y="1890"/>
                                      <a:pt x="654" y="2478"/>
                                    </a:cubicBezTo>
                                    <a:cubicBezTo>
                                      <a:pt x="1274" y="3032"/>
                                      <a:pt x="2242" y="3156"/>
                                      <a:pt x="3045" y="3173"/>
                                    </a:cubicBezTo>
                                    <a:cubicBezTo>
                                      <a:pt x="3238" y="3177"/>
                                      <a:pt x="3445" y="3185"/>
                                      <a:pt x="3656" y="3185"/>
                                    </a:cubicBezTo>
                                    <a:cubicBezTo>
                                      <a:pt x="4260" y="3185"/>
                                      <a:pt x="4898" y="3122"/>
                                      <a:pt x="5345" y="2742"/>
                                    </a:cubicBezTo>
                                    <a:cubicBezTo>
                                      <a:pt x="5560" y="2560"/>
                                      <a:pt x="5718" y="2329"/>
                                      <a:pt x="5809" y="2064"/>
                                    </a:cubicBezTo>
                                    <a:cubicBezTo>
                                      <a:pt x="5817" y="2039"/>
                                      <a:pt x="5825" y="2014"/>
                                      <a:pt x="5825" y="1989"/>
                                    </a:cubicBezTo>
                                    <a:cubicBezTo>
                                      <a:pt x="5991" y="1452"/>
                                      <a:pt x="5957" y="839"/>
                                      <a:pt x="6189" y="302"/>
                                    </a:cubicBezTo>
                                    <a:cubicBezTo>
                                      <a:pt x="6189" y="293"/>
                                      <a:pt x="6197" y="277"/>
                                      <a:pt x="6206" y="268"/>
                                    </a:cubicBezTo>
                                    <a:cubicBezTo>
                                      <a:pt x="6244" y="158"/>
                                      <a:pt x="6136" y="70"/>
                                      <a:pt x="6037" y="70"/>
                                    </a:cubicBezTo>
                                    <a:cubicBezTo>
                                      <a:pt x="5988" y="70"/>
                                      <a:pt x="5941" y="92"/>
                                      <a:pt x="5916" y="144"/>
                                    </a:cubicBezTo>
                                    <a:lnTo>
                                      <a:pt x="5908" y="186"/>
                                    </a:lnTo>
                                    <a:cubicBezTo>
                                      <a:pt x="5718" y="666"/>
                                      <a:pt x="5329" y="1013"/>
                                      <a:pt x="4898" y="1278"/>
                                    </a:cubicBezTo>
                                    <a:cubicBezTo>
                                      <a:pt x="4361" y="1617"/>
                                      <a:pt x="3864" y="1692"/>
                                      <a:pt x="3235" y="1708"/>
                                    </a:cubicBezTo>
                                    <a:cubicBezTo>
                                      <a:pt x="3104" y="1712"/>
                                      <a:pt x="2967" y="1716"/>
                                      <a:pt x="2827" y="1716"/>
                                    </a:cubicBezTo>
                                    <a:cubicBezTo>
                                      <a:pt x="1869" y="1716"/>
                                      <a:pt x="763" y="1562"/>
                                      <a:pt x="439" y="508"/>
                                    </a:cubicBezTo>
                                    <a:cubicBezTo>
                                      <a:pt x="430" y="484"/>
                                      <a:pt x="405" y="459"/>
                                      <a:pt x="389" y="442"/>
                                    </a:cubicBezTo>
                                    <a:cubicBezTo>
                                      <a:pt x="389" y="343"/>
                                      <a:pt x="397" y="244"/>
                                      <a:pt x="405" y="153"/>
                                    </a:cubicBezTo>
                                    <a:cubicBezTo>
                                      <a:pt x="414" y="50"/>
                                      <a:pt x="341" y="1"/>
                                      <a:pt x="263" y="1"/>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38" name="Google Shape;1343;p43"/>
                            <wps:cNvSpPr>
                              <a:spLocks/>
                            </wps:cNvSpPr>
                            <wps:spPr bwMode="auto">
                              <a:xfrm>
                                <a:off x="12483" y="23281"/>
                                <a:ext cx="6390" cy="6593"/>
                              </a:xfrm>
                              <a:custGeom>
                                <a:avLst/>
                                <a:gdLst>
                                  <a:gd name="T0" fmla="*/ 348 w 6347"/>
                                  <a:gd name="T1" fmla="*/ 1 h 7383"/>
                                  <a:gd name="T2" fmla="*/ 348 w 6347"/>
                                  <a:gd name="T3" fmla="*/ 1 h 7383"/>
                                  <a:gd name="T4" fmla="*/ 348 w 6347"/>
                                  <a:gd name="T5" fmla="*/ 1 h 7383"/>
                                  <a:gd name="T6" fmla="*/ 299 w 6347"/>
                                  <a:gd name="T7" fmla="*/ 919 h 7383"/>
                                  <a:gd name="T8" fmla="*/ 346 w 6347"/>
                                  <a:gd name="T9" fmla="*/ 504 h 7383"/>
                                  <a:gd name="T10" fmla="*/ 346 w 6347"/>
                                  <a:gd name="T11" fmla="*/ 504 h 7383"/>
                                  <a:gd name="T12" fmla="*/ 348 w 6347"/>
                                  <a:gd name="T13" fmla="*/ 1 h 7383"/>
                                  <a:gd name="T14" fmla="*/ 348 w 6347"/>
                                  <a:gd name="T15" fmla="*/ 1 h 7383"/>
                                  <a:gd name="T16" fmla="*/ 346 w 6347"/>
                                  <a:gd name="T17" fmla="*/ 504 h 7383"/>
                                  <a:gd name="T18" fmla="*/ 346 w 6347"/>
                                  <a:gd name="T19" fmla="*/ 504 h 7383"/>
                                  <a:gd name="T20" fmla="*/ 117 w 6347"/>
                                  <a:gd name="T21" fmla="*/ 3641 h 7383"/>
                                  <a:gd name="T22" fmla="*/ 869 w 6347"/>
                                  <a:gd name="T23" fmla="*/ 6810 h 7383"/>
                                  <a:gd name="T24" fmla="*/ 2638 w 6347"/>
                                  <a:gd name="T25" fmla="*/ 7383 h 7383"/>
                                  <a:gd name="T26" fmla="*/ 2979 w 6347"/>
                                  <a:gd name="T27" fmla="*/ 7373 h 7383"/>
                                  <a:gd name="T28" fmla="*/ 5859 w 6347"/>
                                  <a:gd name="T29" fmla="*/ 5941 h 7383"/>
                                  <a:gd name="T30" fmla="*/ 6248 w 6347"/>
                                  <a:gd name="T31" fmla="*/ 4196 h 7383"/>
                                  <a:gd name="T32" fmla="*/ 6157 w 6347"/>
                                  <a:gd name="T33" fmla="*/ 3252 h 7383"/>
                                  <a:gd name="T34" fmla="*/ 3741 w 6347"/>
                                  <a:gd name="T35" fmla="*/ 1631 h 7383"/>
                                  <a:gd name="T36" fmla="*/ 348 w 6347"/>
                                  <a:gd name="T37" fmla="*/ 1 h 7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6347" h="7383" extrusionOk="0">
                                    <a:moveTo>
                                      <a:pt x="348" y="1"/>
                                    </a:moveTo>
                                    <a:cubicBezTo>
                                      <a:pt x="348" y="1"/>
                                      <a:pt x="348" y="1"/>
                                      <a:pt x="348" y="1"/>
                                    </a:cubicBezTo>
                                    <a:lnTo>
                                      <a:pt x="348" y="1"/>
                                    </a:lnTo>
                                    <a:lnTo>
                                      <a:pt x="299" y="919"/>
                                    </a:lnTo>
                                    <a:cubicBezTo>
                                      <a:pt x="318" y="661"/>
                                      <a:pt x="335" y="552"/>
                                      <a:pt x="346" y="504"/>
                                    </a:cubicBezTo>
                                    <a:lnTo>
                                      <a:pt x="346" y="504"/>
                                    </a:lnTo>
                                    <a:cubicBezTo>
                                      <a:pt x="348" y="348"/>
                                      <a:pt x="348" y="181"/>
                                      <a:pt x="348" y="1"/>
                                    </a:cubicBezTo>
                                    <a:lnTo>
                                      <a:pt x="348" y="1"/>
                                    </a:lnTo>
                                    <a:cubicBezTo>
                                      <a:pt x="377" y="603"/>
                                      <a:pt x="374" y="390"/>
                                      <a:pt x="346" y="504"/>
                                    </a:cubicBezTo>
                                    <a:lnTo>
                                      <a:pt x="346" y="504"/>
                                    </a:lnTo>
                                    <a:cubicBezTo>
                                      <a:pt x="331" y="2346"/>
                                      <a:pt x="231" y="2596"/>
                                      <a:pt x="117" y="3641"/>
                                    </a:cubicBezTo>
                                    <a:cubicBezTo>
                                      <a:pt x="1" y="4775"/>
                                      <a:pt x="92" y="6090"/>
                                      <a:pt x="869" y="6810"/>
                                    </a:cubicBezTo>
                                    <a:cubicBezTo>
                                      <a:pt x="1353" y="7266"/>
                                      <a:pt x="2003" y="7383"/>
                                      <a:pt x="2638" y="7383"/>
                                    </a:cubicBezTo>
                                    <a:cubicBezTo>
                                      <a:pt x="2753" y="7383"/>
                                      <a:pt x="2867" y="7379"/>
                                      <a:pt x="2979" y="7373"/>
                                    </a:cubicBezTo>
                                    <a:cubicBezTo>
                                      <a:pt x="4072" y="7323"/>
                                      <a:pt x="5280" y="6992"/>
                                      <a:pt x="5859" y="5941"/>
                                    </a:cubicBezTo>
                                    <a:cubicBezTo>
                                      <a:pt x="6231" y="5279"/>
                                      <a:pt x="6322" y="4973"/>
                                      <a:pt x="6248" y="4196"/>
                                    </a:cubicBezTo>
                                    <a:cubicBezTo>
                                      <a:pt x="6206" y="3782"/>
                                      <a:pt x="6347" y="3616"/>
                                      <a:pt x="6157" y="3252"/>
                                    </a:cubicBezTo>
                                    <a:cubicBezTo>
                                      <a:pt x="5718" y="2400"/>
                                      <a:pt x="4568" y="1953"/>
                                      <a:pt x="3741" y="1631"/>
                                    </a:cubicBezTo>
                                    <a:cubicBezTo>
                                      <a:pt x="2425" y="1126"/>
                                      <a:pt x="1051" y="1366"/>
                                      <a:pt x="348" y="1"/>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39" name="Google Shape;1344;p43"/>
                            <wps:cNvSpPr>
                              <a:spLocks/>
                            </wps:cNvSpPr>
                            <wps:spPr bwMode="auto">
                              <a:xfrm>
                                <a:off x="12303" y="23214"/>
                                <a:ext cx="6657" cy="8187"/>
                              </a:xfrm>
                              <a:custGeom>
                                <a:avLst/>
                                <a:gdLst>
                                  <a:gd name="T0" fmla="*/ 6272 w 6612"/>
                                  <a:gd name="T1" fmla="*/ 5942 h 9167"/>
                                  <a:gd name="T2" fmla="*/ 6107 w 6612"/>
                                  <a:gd name="T3" fmla="*/ 6910 h 9167"/>
                                  <a:gd name="T4" fmla="*/ 6099 w 6612"/>
                                  <a:gd name="T5" fmla="*/ 6239 h 9167"/>
                                  <a:gd name="T6" fmla="*/ 679 w 6612"/>
                                  <a:gd name="T7" fmla="*/ 505 h 9167"/>
                                  <a:gd name="T8" fmla="*/ 5768 w 6612"/>
                                  <a:gd name="T9" fmla="*/ 2814 h 9167"/>
                                  <a:gd name="T10" fmla="*/ 6372 w 6612"/>
                                  <a:gd name="T11" fmla="*/ 4676 h 9167"/>
                                  <a:gd name="T12" fmla="*/ 6372 w 6612"/>
                                  <a:gd name="T13" fmla="*/ 4833 h 9167"/>
                                  <a:gd name="T14" fmla="*/ 2885 w 6612"/>
                                  <a:gd name="T15" fmla="*/ 7382 h 9167"/>
                                  <a:gd name="T16" fmla="*/ 621 w 6612"/>
                                  <a:gd name="T17" fmla="*/ 5958 h 9167"/>
                                  <a:gd name="T18" fmla="*/ 456 w 6612"/>
                                  <a:gd name="T19" fmla="*/ 3774 h 9167"/>
                                  <a:gd name="T20" fmla="*/ 679 w 6612"/>
                                  <a:gd name="T21" fmla="*/ 530 h 9167"/>
                                  <a:gd name="T22" fmla="*/ 5859 w 6612"/>
                                  <a:gd name="T23" fmla="*/ 6562 h 9167"/>
                                  <a:gd name="T24" fmla="*/ 6076 w 6612"/>
                                  <a:gd name="T25" fmla="*/ 6960 h 9167"/>
                                  <a:gd name="T26" fmla="*/ 6099 w 6612"/>
                                  <a:gd name="T27" fmla="*/ 6951 h 9167"/>
                                  <a:gd name="T28" fmla="*/ 5577 w 6612"/>
                                  <a:gd name="T29" fmla="*/ 6827 h 9167"/>
                                  <a:gd name="T30" fmla="*/ 5511 w 6612"/>
                                  <a:gd name="T31" fmla="*/ 6877 h 9167"/>
                                  <a:gd name="T32" fmla="*/ 5850 w 6612"/>
                                  <a:gd name="T33" fmla="*/ 7985 h 9167"/>
                                  <a:gd name="T34" fmla="*/ 5139 w 6612"/>
                                  <a:gd name="T35" fmla="*/ 7117 h 9167"/>
                                  <a:gd name="T36" fmla="*/ 356 w 6612"/>
                                  <a:gd name="T37" fmla="*/ 5842 h 9167"/>
                                  <a:gd name="T38" fmla="*/ 1093 w 6612"/>
                                  <a:gd name="T39" fmla="*/ 8399 h 9167"/>
                                  <a:gd name="T40" fmla="*/ 323 w 6612"/>
                                  <a:gd name="T41" fmla="*/ 6587 h 9167"/>
                                  <a:gd name="T42" fmla="*/ 662 w 6612"/>
                                  <a:gd name="T43" fmla="*/ 6554 h 9167"/>
                                  <a:gd name="T44" fmla="*/ 1622 w 6612"/>
                                  <a:gd name="T45" fmla="*/ 8639 h 9167"/>
                                  <a:gd name="T46" fmla="*/ 1192 w 6612"/>
                                  <a:gd name="T47" fmla="*/ 8457 h 9167"/>
                                  <a:gd name="T48" fmla="*/ 5081 w 6612"/>
                                  <a:gd name="T49" fmla="*/ 7158 h 9167"/>
                                  <a:gd name="T50" fmla="*/ 5172 w 6612"/>
                                  <a:gd name="T51" fmla="*/ 8689 h 9167"/>
                                  <a:gd name="T52" fmla="*/ 4551 w 6612"/>
                                  <a:gd name="T53" fmla="*/ 7381 h 9167"/>
                                  <a:gd name="T54" fmla="*/ 1341 w 6612"/>
                                  <a:gd name="T55" fmla="*/ 7249 h 9167"/>
                                  <a:gd name="T56" fmla="*/ 1904 w 6612"/>
                                  <a:gd name="T57" fmla="*/ 7497 h 9167"/>
                                  <a:gd name="T58" fmla="*/ 2475 w 6612"/>
                                  <a:gd name="T59" fmla="*/ 8838 h 9167"/>
                                  <a:gd name="T60" fmla="*/ 1697 w 6612"/>
                                  <a:gd name="T61" fmla="*/ 8614 h 9167"/>
                                  <a:gd name="T62" fmla="*/ 4477 w 6612"/>
                                  <a:gd name="T63" fmla="*/ 7406 h 9167"/>
                                  <a:gd name="T64" fmla="*/ 4560 w 6612"/>
                                  <a:gd name="T65" fmla="*/ 8871 h 9167"/>
                                  <a:gd name="T66" fmla="*/ 4477 w 6612"/>
                                  <a:gd name="T67" fmla="*/ 7406 h 9167"/>
                                  <a:gd name="T68" fmla="*/ 1995 w 6612"/>
                                  <a:gd name="T69" fmla="*/ 7522 h 9167"/>
                                  <a:gd name="T70" fmla="*/ 2607 w 6612"/>
                                  <a:gd name="T71" fmla="*/ 7613 h 9167"/>
                                  <a:gd name="T72" fmla="*/ 2599 w 6612"/>
                                  <a:gd name="T73" fmla="*/ 8854 h 9167"/>
                                  <a:gd name="T74" fmla="*/ 2532 w 6612"/>
                                  <a:gd name="T75" fmla="*/ 8788 h 9167"/>
                                  <a:gd name="T76" fmla="*/ 3285 w 6612"/>
                                  <a:gd name="T77" fmla="*/ 7621 h 9167"/>
                                  <a:gd name="T78" fmla="*/ 3610 w 6612"/>
                                  <a:gd name="T79" fmla="*/ 8934 h 9167"/>
                                  <a:gd name="T80" fmla="*/ 2698 w 6612"/>
                                  <a:gd name="T81" fmla="*/ 7621 h 9167"/>
                                  <a:gd name="T82" fmla="*/ 2992 w 6612"/>
                                  <a:gd name="T83" fmla="*/ 7627 h 9167"/>
                                  <a:gd name="T84" fmla="*/ 3906 w 6612"/>
                                  <a:gd name="T85" fmla="*/ 7547 h 9167"/>
                                  <a:gd name="T86" fmla="*/ 3939 w 6612"/>
                                  <a:gd name="T87" fmla="*/ 8937 h 9167"/>
                                  <a:gd name="T88" fmla="*/ 3906 w 6612"/>
                                  <a:gd name="T89" fmla="*/ 7547 h 9167"/>
                                  <a:gd name="T90" fmla="*/ 530 w 6612"/>
                                  <a:gd name="T91" fmla="*/ 9 h 9167"/>
                                  <a:gd name="T92" fmla="*/ 489 w 6612"/>
                                  <a:gd name="T93" fmla="*/ 34 h 9167"/>
                                  <a:gd name="T94" fmla="*/ 472 w 6612"/>
                                  <a:gd name="T95" fmla="*/ 67 h 9167"/>
                                  <a:gd name="T96" fmla="*/ 447 w 6612"/>
                                  <a:gd name="T97" fmla="*/ 572 h 9167"/>
                                  <a:gd name="T98" fmla="*/ 431 w 6612"/>
                                  <a:gd name="T99" fmla="*/ 1101 h 9167"/>
                                  <a:gd name="T100" fmla="*/ 191 w 6612"/>
                                  <a:gd name="T101" fmla="*/ 4419 h 9167"/>
                                  <a:gd name="T102" fmla="*/ 2673 w 6612"/>
                                  <a:gd name="T103" fmla="*/ 9102 h 9167"/>
                                  <a:gd name="T104" fmla="*/ 5850 w 6612"/>
                                  <a:gd name="T105" fmla="*/ 8490 h 9167"/>
                                  <a:gd name="T106" fmla="*/ 6612 w 6612"/>
                                  <a:gd name="T107" fmla="*/ 4692 h 9167"/>
                                  <a:gd name="T108" fmla="*/ 6570 w 6612"/>
                                  <a:gd name="T109" fmla="*/ 4072 h 9167"/>
                                  <a:gd name="T110" fmla="*/ 3285 w 6612"/>
                                  <a:gd name="T111" fmla="*/ 1416 h 9167"/>
                                  <a:gd name="T112" fmla="*/ 671 w 6612"/>
                                  <a:gd name="T113" fmla="*/ 59 h 9167"/>
                                  <a:gd name="T114" fmla="*/ 646 w 6612"/>
                                  <a:gd name="T115" fmla="*/ 26 h 9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6612" h="9167" extrusionOk="0">
                                    <a:moveTo>
                                      <a:pt x="6272" y="5942"/>
                                    </a:moveTo>
                                    <a:lnTo>
                                      <a:pt x="6272" y="5942"/>
                                    </a:lnTo>
                                    <a:cubicBezTo>
                                      <a:pt x="6248" y="6115"/>
                                      <a:pt x="6223" y="6281"/>
                                      <a:pt x="6190" y="6455"/>
                                    </a:cubicBezTo>
                                    <a:cubicBezTo>
                                      <a:pt x="6157" y="6604"/>
                                      <a:pt x="6132" y="6761"/>
                                      <a:pt x="6107" y="6910"/>
                                    </a:cubicBezTo>
                                    <a:cubicBezTo>
                                      <a:pt x="6049" y="6769"/>
                                      <a:pt x="5983" y="6628"/>
                                      <a:pt x="5908" y="6496"/>
                                    </a:cubicBezTo>
                                    <a:cubicBezTo>
                                      <a:pt x="5983" y="6413"/>
                                      <a:pt x="6041" y="6330"/>
                                      <a:pt x="6099" y="6239"/>
                                    </a:cubicBezTo>
                                    <a:cubicBezTo>
                                      <a:pt x="6165" y="6148"/>
                                      <a:pt x="6223" y="6049"/>
                                      <a:pt x="6272" y="5942"/>
                                    </a:cubicBezTo>
                                    <a:close/>
                                    <a:moveTo>
                                      <a:pt x="679" y="505"/>
                                    </a:moveTo>
                                    <a:cubicBezTo>
                                      <a:pt x="1399" y="1407"/>
                                      <a:pt x="2549" y="1416"/>
                                      <a:pt x="3641" y="1763"/>
                                    </a:cubicBezTo>
                                    <a:cubicBezTo>
                                      <a:pt x="4378" y="1995"/>
                                      <a:pt x="5172" y="2309"/>
                                      <a:pt x="5768" y="2814"/>
                                    </a:cubicBezTo>
                                    <a:cubicBezTo>
                                      <a:pt x="6107" y="3095"/>
                                      <a:pt x="6339" y="3418"/>
                                      <a:pt x="6355" y="3873"/>
                                    </a:cubicBezTo>
                                    <a:cubicBezTo>
                                      <a:pt x="6355" y="4130"/>
                                      <a:pt x="6380" y="4403"/>
                                      <a:pt x="6372" y="4676"/>
                                    </a:cubicBezTo>
                                    <a:cubicBezTo>
                                      <a:pt x="6372" y="4684"/>
                                      <a:pt x="6372" y="4692"/>
                                      <a:pt x="6372" y="4692"/>
                                    </a:cubicBezTo>
                                    <a:lnTo>
                                      <a:pt x="6372" y="4833"/>
                                    </a:lnTo>
                                    <a:cubicBezTo>
                                      <a:pt x="6372" y="4899"/>
                                      <a:pt x="6363" y="4965"/>
                                      <a:pt x="6355" y="5023"/>
                                    </a:cubicBezTo>
                                    <a:cubicBezTo>
                                      <a:pt x="6136" y="6744"/>
                                      <a:pt x="4403" y="7382"/>
                                      <a:pt x="2885" y="7382"/>
                                    </a:cubicBezTo>
                                    <a:cubicBezTo>
                                      <a:pt x="2855" y="7382"/>
                                      <a:pt x="2826" y="7382"/>
                                      <a:pt x="2797" y="7381"/>
                                    </a:cubicBezTo>
                                    <a:cubicBezTo>
                                      <a:pt x="1804" y="7365"/>
                                      <a:pt x="960" y="6934"/>
                                      <a:pt x="621" y="5958"/>
                                    </a:cubicBezTo>
                                    <a:cubicBezTo>
                                      <a:pt x="489" y="5553"/>
                                      <a:pt x="414" y="5139"/>
                                      <a:pt x="414" y="4717"/>
                                    </a:cubicBezTo>
                                    <a:cubicBezTo>
                                      <a:pt x="423" y="4403"/>
                                      <a:pt x="439" y="4088"/>
                                      <a:pt x="456" y="3774"/>
                                    </a:cubicBezTo>
                                    <a:cubicBezTo>
                                      <a:pt x="456" y="3732"/>
                                      <a:pt x="464" y="3699"/>
                                      <a:pt x="464" y="3666"/>
                                    </a:cubicBezTo>
                                    <a:cubicBezTo>
                                      <a:pt x="580" y="2615"/>
                                      <a:pt x="662" y="1589"/>
                                      <a:pt x="679" y="530"/>
                                    </a:cubicBezTo>
                                    <a:cubicBezTo>
                                      <a:pt x="679" y="522"/>
                                      <a:pt x="679" y="514"/>
                                      <a:pt x="679" y="505"/>
                                    </a:cubicBezTo>
                                    <a:close/>
                                    <a:moveTo>
                                      <a:pt x="5859" y="6562"/>
                                    </a:moveTo>
                                    <a:cubicBezTo>
                                      <a:pt x="5925" y="6686"/>
                                      <a:pt x="5983" y="6802"/>
                                      <a:pt x="6032" y="6934"/>
                                    </a:cubicBezTo>
                                    <a:cubicBezTo>
                                      <a:pt x="6043" y="6951"/>
                                      <a:pt x="6061" y="6960"/>
                                      <a:pt x="6076" y="6960"/>
                                    </a:cubicBezTo>
                                    <a:cubicBezTo>
                                      <a:pt x="6085" y="6960"/>
                                      <a:pt x="6093" y="6957"/>
                                      <a:pt x="6099" y="6951"/>
                                    </a:cubicBezTo>
                                    <a:cubicBezTo>
                                      <a:pt x="6066" y="7174"/>
                                      <a:pt x="6024" y="7398"/>
                                      <a:pt x="5966" y="7621"/>
                                    </a:cubicBezTo>
                                    <a:cubicBezTo>
                                      <a:pt x="5842" y="7356"/>
                                      <a:pt x="5710" y="7092"/>
                                      <a:pt x="5577" y="6827"/>
                                    </a:cubicBezTo>
                                    <a:cubicBezTo>
                                      <a:pt x="5677" y="6744"/>
                                      <a:pt x="5768" y="6653"/>
                                      <a:pt x="5859" y="6562"/>
                                    </a:cubicBezTo>
                                    <a:close/>
                                    <a:moveTo>
                                      <a:pt x="5511" y="6877"/>
                                    </a:moveTo>
                                    <a:cubicBezTo>
                                      <a:pt x="5660" y="7158"/>
                                      <a:pt x="5801" y="7447"/>
                                      <a:pt x="5933" y="7737"/>
                                    </a:cubicBezTo>
                                    <a:cubicBezTo>
                                      <a:pt x="5908" y="7820"/>
                                      <a:pt x="5884" y="7903"/>
                                      <a:pt x="5850" y="7985"/>
                                    </a:cubicBezTo>
                                    <a:cubicBezTo>
                                      <a:pt x="5809" y="8109"/>
                                      <a:pt x="5743" y="8225"/>
                                      <a:pt x="5660" y="8325"/>
                                    </a:cubicBezTo>
                                    <a:lnTo>
                                      <a:pt x="5139" y="7117"/>
                                    </a:lnTo>
                                    <a:cubicBezTo>
                                      <a:pt x="5271" y="7042"/>
                                      <a:pt x="5395" y="6959"/>
                                      <a:pt x="5511" y="6877"/>
                                    </a:cubicBezTo>
                                    <a:close/>
                                    <a:moveTo>
                                      <a:pt x="356" y="5842"/>
                                    </a:moveTo>
                                    <a:cubicBezTo>
                                      <a:pt x="389" y="5975"/>
                                      <a:pt x="439" y="6099"/>
                                      <a:pt x="497" y="6223"/>
                                    </a:cubicBezTo>
                                    <a:cubicBezTo>
                                      <a:pt x="687" y="6951"/>
                                      <a:pt x="886" y="7679"/>
                                      <a:pt x="1093" y="8399"/>
                                    </a:cubicBezTo>
                                    <a:cubicBezTo>
                                      <a:pt x="1018" y="8349"/>
                                      <a:pt x="944" y="8300"/>
                                      <a:pt x="869" y="8242"/>
                                    </a:cubicBezTo>
                                    <a:cubicBezTo>
                                      <a:pt x="348" y="7828"/>
                                      <a:pt x="307" y="7216"/>
                                      <a:pt x="323" y="6587"/>
                                    </a:cubicBezTo>
                                    <a:cubicBezTo>
                                      <a:pt x="332" y="6339"/>
                                      <a:pt x="340" y="6091"/>
                                      <a:pt x="356" y="5842"/>
                                    </a:cubicBezTo>
                                    <a:close/>
                                    <a:moveTo>
                                      <a:pt x="662" y="6554"/>
                                    </a:moveTo>
                                    <a:cubicBezTo>
                                      <a:pt x="811" y="6802"/>
                                      <a:pt x="1010" y="7017"/>
                                      <a:pt x="1250" y="7191"/>
                                    </a:cubicBezTo>
                                    <a:cubicBezTo>
                                      <a:pt x="1358" y="7671"/>
                                      <a:pt x="1482" y="8159"/>
                                      <a:pt x="1622" y="8639"/>
                                    </a:cubicBezTo>
                                    <a:cubicBezTo>
                                      <a:pt x="1622" y="8639"/>
                                      <a:pt x="1631" y="8639"/>
                                      <a:pt x="1631" y="8647"/>
                                    </a:cubicBezTo>
                                    <a:cubicBezTo>
                                      <a:pt x="1482" y="8598"/>
                                      <a:pt x="1333" y="8531"/>
                                      <a:pt x="1192" y="8457"/>
                                    </a:cubicBezTo>
                                    <a:cubicBezTo>
                                      <a:pt x="1002" y="7820"/>
                                      <a:pt x="828" y="7191"/>
                                      <a:pt x="662" y="6554"/>
                                    </a:cubicBezTo>
                                    <a:close/>
                                    <a:moveTo>
                                      <a:pt x="5081" y="7158"/>
                                    </a:moveTo>
                                    <a:cubicBezTo>
                                      <a:pt x="5255" y="7572"/>
                                      <a:pt x="5428" y="7977"/>
                                      <a:pt x="5602" y="8382"/>
                                    </a:cubicBezTo>
                                    <a:cubicBezTo>
                                      <a:pt x="5478" y="8515"/>
                                      <a:pt x="5329" y="8614"/>
                                      <a:pt x="5172" y="8689"/>
                                    </a:cubicBezTo>
                                    <a:lnTo>
                                      <a:pt x="5172" y="8680"/>
                                    </a:lnTo>
                                    <a:lnTo>
                                      <a:pt x="4551" y="7381"/>
                                    </a:lnTo>
                                    <a:cubicBezTo>
                                      <a:pt x="4733" y="7315"/>
                                      <a:pt x="4907" y="7241"/>
                                      <a:pt x="5081" y="7158"/>
                                    </a:cubicBezTo>
                                    <a:close/>
                                    <a:moveTo>
                                      <a:pt x="1341" y="7249"/>
                                    </a:moveTo>
                                    <a:lnTo>
                                      <a:pt x="1341" y="7249"/>
                                    </a:lnTo>
                                    <a:cubicBezTo>
                                      <a:pt x="1515" y="7356"/>
                                      <a:pt x="1705" y="7439"/>
                                      <a:pt x="1904" y="7497"/>
                                    </a:cubicBezTo>
                                    <a:lnTo>
                                      <a:pt x="2466" y="8829"/>
                                    </a:lnTo>
                                    <a:lnTo>
                                      <a:pt x="2475" y="8838"/>
                                    </a:lnTo>
                                    <a:cubicBezTo>
                                      <a:pt x="2201" y="8804"/>
                                      <a:pt x="1937" y="8738"/>
                                      <a:pt x="1672" y="8656"/>
                                    </a:cubicBezTo>
                                    <a:cubicBezTo>
                                      <a:pt x="1697" y="8656"/>
                                      <a:pt x="1705" y="8631"/>
                                      <a:pt x="1697" y="8614"/>
                                    </a:cubicBezTo>
                                    <a:cubicBezTo>
                                      <a:pt x="1564" y="8159"/>
                                      <a:pt x="1449" y="7712"/>
                                      <a:pt x="1341" y="7249"/>
                                    </a:cubicBezTo>
                                    <a:close/>
                                    <a:moveTo>
                                      <a:pt x="4477" y="7406"/>
                                    </a:moveTo>
                                    <a:lnTo>
                                      <a:pt x="5097" y="8713"/>
                                    </a:lnTo>
                                    <a:cubicBezTo>
                                      <a:pt x="4924" y="8788"/>
                                      <a:pt x="4742" y="8838"/>
                                      <a:pt x="4560" y="8871"/>
                                    </a:cubicBezTo>
                                    <a:lnTo>
                                      <a:pt x="3989" y="7538"/>
                                    </a:lnTo>
                                    <a:cubicBezTo>
                                      <a:pt x="4154" y="7505"/>
                                      <a:pt x="4320" y="7456"/>
                                      <a:pt x="4477" y="7406"/>
                                    </a:cubicBezTo>
                                    <a:close/>
                                    <a:moveTo>
                                      <a:pt x="1995" y="7522"/>
                                    </a:moveTo>
                                    <a:lnTo>
                                      <a:pt x="1995" y="7522"/>
                                    </a:lnTo>
                                    <a:cubicBezTo>
                                      <a:pt x="2036" y="7530"/>
                                      <a:pt x="2077" y="7538"/>
                                      <a:pt x="2127" y="7547"/>
                                    </a:cubicBezTo>
                                    <a:cubicBezTo>
                                      <a:pt x="2284" y="7580"/>
                                      <a:pt x="2441" y="7596"/>
                                      <a:pt x="2607" y="7613"/>
                                    </a:cubicBezTo>
                                    <a:cubicBezTo>
                                      <a:pt x="2839" y="8027"/>
                                      <a:pt x="3029" y="8465"/>
                                      <a:pt x="3186" y="8920"/>
                                    </a:cubicBezTo>
                                    <a:cubicBezTo>
                                      <a:pt x="2971" y="8904"/>
                                      <a:pt x="2764" y="8879"/>
                                      <a:pt x="2599" y="8854"/>
                                    </a:cubicBezTo>
                                    <a:lnTo>
                                      <a:pt x="2516" y="8846"/>
                                    </a:lnTo>
                                    <a:cubicBezTo>
                                      <a:pt x="2532" y="8838"/>
                                      <a:pt x="2541" y="8813"/>
                                      <a:pt x="2532" y="8788"/>
                                    </a:cubicBezTo>
                                    <a:lnTo>
                                      <a:pt x="1995" y="7522"/>
                                    </a:lnTo>
                                    <a:close/>
                                    <a:moveTo>
                                      <a:pt x="3285" y="7621"/>
                                    </a:moveTo>
                                    <a:cubicBezTo>
                                      <a:pt x="3476" y="8060"/>
                                      <a:pt x="3666" y="8498"/>
                                      <a:pt x="3856" y="8929"/>
                                    </a:cubicBezTo>
                                    <a:cubicBezTo>
                                      <a:pt x="3774" y="8932"/>
                                      <a:pt x="3692" y="8934"/>
                                      <a:pt x="3610" y="8934"/>
                                    </a:cubicBezTo>
                                    <a:cubicBezTo>
                                      <a:pt x="3495" y="8934"/>
                                      <a:pt x="3380" y="8930"/>
                                      <a:pt x="3269" y="8920"/>
                                    </a:cubicBezTo>
                                    <a:cubicBezTo>
                                      <a:pt x="3120" y="8473"/>
                                      <a:pt x="2930" y="8035"/>
                                      <a:pt x="2698" y="7621"/>
                                    </a:cubicBezTo>
                                    <a:cubicBezTo>
                                      <a:pt x="2797" y="7625"/>
                                      <a:pt x="2894" y="7627"/>
                                      <a:pt x="2992" y="7627"/>
                                    </a:cubicBezTo>
                                    <a:cubicBezTo>
                                      <a:pt x="3089" y="7627"/>
                                      <a:pt x="3186" y="7625"/>
                                      <a:pt x="3285" y="7621"/>
                                    </a:cubicBezTo>
                                    <a:close/>
                                    <a:moveTo>
                                      <a:pt x="3906" y="7547"/>
                                    </a:moveTo>
                                    <a:lnTo>
                                      <a:pt x="4477" y="8879"/>
                                    </a:lnTo>
                                    <a:cubicBezTo>
                                      <a:pt x="4303" y="8912"/>
                                      <a:pt x="4121" y="8929"/>
                                      <a:pt x="3939" y="8937"/>
                                    </a:cubicBezTo>
                                    <a:lnTo>
                                      <a:pt x="3368" y="7621"/>
                                    </a:lnTo>
                                    <a:cubicBezTo>
                                      <a:pt x="3550" y="7605"/>
                                      <a:pt x="3732" y="7580"/>
                                      <a:pt x="3906" y="7547"/>
                                    </a:cubicBezTo>
                                    <a:close/>
                                    <a:moveTo>
                                      <a:pt x="570" y="0"/>
                                    </a:moveTo>
                                    <a:cubicBezTo>
                                      <a:pt x="556" y="0"/>
                                      <a:pt x="542" y="3"/>
                                      <a:pt x="530" y="9"/>
                                    </a:cubicBezTo>
                                    <a:cubicBezTo>
                                      <a:pt x="514" y="17"/>
                                      <a:pt x="505" y="17"/>
                                      <a:pt x="497" y="26"/>
                                    </a:cubicBezTo>
                                    <a:lnTo>
                                      <a:pt x="489" y="34"/>
                                    </a:lnTo>
                                    <a:cubicBezTo>
                                      <a:pt x="480" y="42"/>
                                      <a:pt x="472" y="50"/>
                                      <a:pt x="472" y="59"/>
                                    </a:cubicBezTo>
                                    <a:lnTo>
                                      <a:pt x="472" y="67"/>
                                    </a:lnTo>
                                    <a:cubicBezTo>
                                      <a:pt x="464" y="83"/>
                                      <a:pt x="456" y="100"/>
                                      <a:pt x="456" y="117"/>
                                    </a:cubicBezTo>
                                    <a:cubicBezTo>
                                      <a:pt x="456" y="265"/>
                                      <a:pt x="456" y="414"/>
                                      <a:pt x="447" y="572"/>
                                    </a:cubicBezTo>
                                    <a:cubicBezTo>
                                      <a:pt x="439" y="704"/>
                                      <a:pt x="423" y="836"/>
                                      <a:pt x="406" y="1027"/>
                                    </a:cubicBezTo>
                                    <a:cubicBezTo>
                                      <a:pt x="406" y="1052"/>
                                      <a:pt x="414" y="1085"/>
                                      <a:pt x="431" y="1101"/>
                                    </a:cubicBezTo>
                                    <a:cubicBezTo>
                                      <a:pt x="381" y="2036"/>
                                      <a:pt x="290" y="2963"/>
                                      <a:pt x="216" y="3906"/>
                                    </a:cubicBezTo>
                                    <a:cubicBezTo>
                                      <a:pt x="199" y="4072"/>
                                      <a:pt x="191" y="4245"/>
                                      <a:pt x="191" y="4419"/>
                                    </a:cubicBezTo>
                                    <a:cubicBezTo>
                                      <a:pt x="116" y="5379"/>
                                      <a:pt x="1" y="6380"/>
                                      <a:pt x="125" y="7307"/>
                                    </a:cubicBezTo>
                                    <a:cubicBezTo>
                                      <a:pt x="290" y="8564"/>
                                      <a:pt x="1564" y="8978"/>
                                      <a:pt x="2673" y="9102"/>
                                    </a:cubicBezTo>
                                    <a:cubicBezTo>
                                      <a:pt x="2970" y="9135"/>
                                      <a:pt x="3340" y="9166"/>
                                      <a:pt x="3727" y="9166"/>
                                    </a:cubicBezTo>
                                    <a:cubicBezTo>
                                      <a:pt x="4529" y="9166"/>
                                      <a:pt x="5404" y="9031"/>
                                      <a:pt x="5850" y="8490"/>
                                    </a:cubicBezTo>
                                    <a:cubicBezTo>
                                      <a:pt x="6223" y="8035"/>
                                      <a:pt x="6256" y="7332"/>
                                      <a:pt x="6372" y="6786"/>
                                    </a:cubicBezTo>
                                    <a:cubicBezTo>
                                      <a:pt x="6521" y="6099"/>
                                      <a:pt x="6603" y="5395"/>
                                      <a:pt x="6612" y="4692"/>
                                    </a:cubicBezTo>
                                    <a:cubicBezTo>
                                      <a:pt x="6603" y="4676"/>
                                      <a:pt x="6603" y="4659"/>
                                      <a:pt x="6587" y="4643"/>
                                    </a:cubicBezTo>
                                    <a:cubicBezTo>
                                      <a:pt x="6579" y="4452"/>
                                      <a:pt x="6570" y="4262"/>
                                      <a:pt x="6570" y="4072"/>
                                    </a:cubicBezTo>
                                    <a:cubicBezTo>
                                      <a:pt x="6587" y="3343"/>
                                      <a:pt x="6281" y="2880"/>
                                      <a:pt x="5677" y="2450"/>
                                    </a:cubicBezTo>
                                    <a:cubicBezTo>
                                      <a:pt x="4982" y="1962"/>
                                      <a:pt x="4105" y="1622"/>
                                      <a:pt x="3285" y="1416"/>
                                    </a:cubicBezTo>
                                    <a:cubicBezTo>
                                      <a:pt x="2259" y="1167"/>
                                      <a:pt x="1242" y="1076"/>
                                      <a:pt x="671" y="67"/>
                                    </a:cubicBezTo>
                                    <a:cubicBezTo>
                                      <a:pt x="671" y="59"/>
                                      <a:pt x="671" y="59"/>
                                      <a:pt x="671" y="59"/>
                                    </a:cubicBezTo>
                                    <a:cubicBezTo>
                                      <a:pt x="662" y="50"/>
                                      <a:pt x="662" y="50"/>
                                      <a:pt x="654" y="42"/>
                                    </a:cubicBezTo>
                                    <a:cubicBezTo>
                                      <a:pt x="654" y="42"/>
                                      <a:pt x="646" y="34"/>
                                      <a:pt x="646" y="26"/>
                                    </a:cubicBezTo>
                                    <a:cubicBezTo>
                                      <a:pt x="625" y="9"/>
                                      <a:pt x="596" y="0"/>
                                      <a:pt x="570"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s:wsp>
                          <wps:cNvPr id="1936" name="Google Shape;1345;p43"/>
                          <wps:cNvSpPr txBox="1">
                            <a:spLocks noChangeArrowheads="1"/>
                          </wps:cNvSpPr>
                          <wps:spPr bwMode="auto">
                            <a:xfrm flipH="1">
                              <a:off x="12332" y="25050"/>
                              <a:ext cx="6657" cy="4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keepNext/>
                                  <w:bidi w:val="0"/>
                                  <w:jc w:val="center"/>
                                  <w:rPr>
                                    <w:rFonts w:ascii="Adobe Arabic" w:hAnsi="Adobe Arabic" w:cs="Adobe Arabic"/>
                                    <w:b/>
                                    <w:bCs/>
                                    <w:color w:val="FFC000"/>
                                    <w:sz w:val="52"/>
                                    <w:szCs w:val="52"/>
                                  </w:rPr>
                                </w:pPr>
                                <w:r>
                                  <w:rPr>
                                    <w:rFonts w:ascii="Adobe Arabic" w:hAnsi="Adobe Arabic" w:cs="Adobe Arabic"/>
                                    <w:b/>
                                    <w:bCs/>
                                    <w:color w:val="FFC000"/>
                                    <w:sz w:val="52"/>
                                    <w:szCs w:val="52"/>
                                  </w:rPr>
                                  <w:t>3</w:t>
                                </w:r>
                              </w:p>
                            </w:txbxContent>
                          </wps:txbx>
                          <wps:bodyPr rot="0" vert="horz" wrap="square" lIns="91425" tIns="36000" rIns="91425" bIns="36000" anchor="ctr" anchorCtr="0" upright="1">
                            <a:noAutofit/>
                          </wps:bodyPr>
                        </wps:wsp>
                      </wpg:grpSp>
                      <wpg:grpSp>
                        <wpg:cNvPr id="1928" name="Google Shape;1346;p43"/>
                        <wpg:cNvGrpSpPr>
                          <a:grpSpLocks/>
                        </wpg:cNvGrpSpPr>
                        <wpg:grpSpPr bwMode="auto">
                          <a:xfrm>
                            <a:off x="8706" y="5316"/>
                            <a:ext cx="8227" cy="7434"/>
                            <a:chOff x="8706" y="5316"/>
                            <a:chExt cx="8226" cy="7433"/>
                          </a:xfrm>
                        </wpg:grpSpPr>
                        <wpg:grpSp>
                          <wpg:cNvPr id="1929" name="Google Shape;1347;p43"/>
                          <wpg:cNvGrpSpPr>
                            <a:grpSpLocks/>
                          </wpg:cNvGrpSpPr>
                          <wpg:grpSpPr bwMode="auto">
                            <a:xfrm>
                              <a:off x="8706" y="5316"/>
                              <a:ext cx="8226" cy="7433"/>
                              <a:chOff x="8706" y="5315"/>
                              <a:chExt cx="8225" cy="7431"/>
                            </a:xfrm>
                          </wpg:grpSpPr>
                          <wps:wsp>
                            <wps:cNvPr id="1931" name="Google Shape;1348;p43"/>
                            <wps:cNvSpPr>
                              <a:spLocks/>
                            </wps:cNvSpPr>
                            <wps:spPr bwMode="auto">
                              <a:xfrm>
                                <a:off x="9340" y="7742"/>
                                <a:ext cx="7395" cy="4820"/>
                              </a:xfrm>
                              <a:custGeom>
                                <a:avLst/>
                                <a:gdLst>
                                  <a:gd name="T0" fmla="*/ 2971 w 7345"/>
                                  <a:gd name="T1" fmla="*/ 4347 h 5397"/>
                                  <a:gd name="T2" fmla="*/ 2971 w 7345"/>
                                  <a:gd name="T3" fmla="*/ 4356 h 5397"/>
                                  <a:gd name="T4" fmla="*/ 2607 w 7345"/>
                                  <a:gd name="T5" fmla="*/ 4414 h 5397"/>
                                  <a:gd name="T6" fmla="*/ 2656 w 7345"/>
                                  <a:gd name="T7" fmla="*/ 4389 h 5397"/>
                                  <a:gd name="T8" fmla="*/ 2673 w 7345"/>
                                  <a:gd name="T9" fmla="*/ 4380 h 5397"/>
                                  <a:gd name="T10" fmla="*/ 2971 w 7345"/>
                                  <a:gd name="T11" fmla="*/ 4347 h 5397"/>
                                  <a:gd name="T12" fmla="*/ 7171 w 7345"/>
                                  <a:gd name="T13" fmla="*/ 0 h 5397"/>
                                  <a:gd name="T14" fmla="*/ 7091 w 7345"/>
                                  <a:gd name="T15" fmla="*/ 28 h 5397"/>
                                  <a:gd name="T16" fmla="*/ 6661 w 7345"/>
                                  <a:gd name="T17" fmla="*/ 409 h 5397"/>
                                  <a:gd name="T18" fmla="*/ 6611 w 7345"/>
                                  <a:gd name="T19" fmla="*/ 525 h 5397"/>
                                  <a:gd name="T20" fmla="*/ 6140 w 7345"/>
                                  <a:gd name="T21" fmla="*/ 1005 h 5397"/>
                                  <a:gd name="T22" fmla="*/ 6115 w 7345"/>
                                  <a:gd name="T23" fmla="*/ 1096 h 5397"/>
                                  <a:gd name="T24" fmla="*/ 5503 w 7345"/>
                                  <a:gd name="T25" fmla="*/ 1691 h 5397"/>
                                  <a:gd name="T26" fmla="*/ 5486 w 7345"/>
                                  <a:gd name="T27" fmla="*/ 1873 h 5397"/>
                                  <a:gd name="T28" fmla="*/ 5031 w 7345"/>
                                  <a:gd name="T29" fmla="*/ 2419 h 5397"/>
                                  <a:gd name="T30" fmla="*/ 5014 w 7345"/>
                                  <a:gd name="T31" fmla="*/ 2519 h 5397"/>
                                  <a:gd name="T32" fmla="*/ 4808 w 7345"/>
                                  <a:gd name="T33" fmla="*/ 2891 h 5397"/>
                                  <a:gd name="T34" fmla="*/ 4783 w 7345"/>
                                  <a:gd name="T35" fmla="*/ 2924 h 5397"/>
                                  <a:gd name="T36" fmla="*/ 2441 w 7345"/>
                                  <a:gd name="T37" fmla="*/ 4083 h 5397"/>
                                  <a:gd name="T38" fmla="*/ 2185 w 7345"/>
                                  <a:gd name="T39" fmla="*/ 4083 h 5397"/>
                                  <a:gd name="T40" fmla="*/ 2052 w 7345"/>
                                  <a:gd name="T41" fmla="*/ 4165 h 5397"/>
                                  <a:gd name="T42" fmla="*/ 323 w 7345"/>
                                  <a:gd name="T43" fmla="*/ 3305 h 5397"/>
                                  <a:gd name="T44" fmla="*/ 226 w 7345"/>
                                  <a:gd name="T45" fmla="*/ 3255 h 5397"/>
                                  <a:gd name="T46" fmla="*/ 75 w 7345"/>
                                  <a:gd name="T47" fmla="*/ 3495 h 5397"/>
                                  <a:gd name="T48" fmla="*/ 596 w 7345"/>
                                  <a:gd name="T49" fmla="*/ 4116 h 5397"/>
                                  <a:gd name="T50" fmla="*/ 637 w 7345"/>
                                  <a:gd name="T51" fmla="*/ 4240 h 5397"/>
                                  <a:gd name="T52" fmla="*/ 1349 w 7345"/>
                                  <a:gd name="T53" fmla="*/ 4811 h 5397"/>
                                  <a:gd name="T54" fmla="*/ 1415 w 7345"/>
                                  <a:gd name="T55" fmla="*/ 4910 h 5397"/>
                                  <a:gd name="T56" fmla="*/ 2375 w 7345"/>
                                  <a:gd name="T57" fmla="*/ 5324 h 5397"/>
                                  <a:gd name="T58" fmla="*/ 2400 w 7345"/>
                                  <a:gd name="T59" fmla="*/ 5324 h 5397"/>
                                  <a:gd name="T60" fmla="*/ 2507 w 7345"/>
                                  <a:gd name="T61" fmla="*/ 5373 h 5397"/>
                                  <a:gd name="T62" fmla="*/ 2970 w 7345"/>
                                  <a:gd name="T63" fmla="*/ 5396 h 5397"/>
                                  <a:gd name="T64" fmla="*/ 4667 w 7345"/>
                                  <a:gd name="T65" fmla="*/ 4720 h 5397"/>
                                  <a:gd name="T66" fmla="*/ 5850 w 7345"/>
                                  <a:gd name="T67" fmla="*/ 2461 h 5397"/>
                                  <a:gd name="T68" fmla="*/ 5958 w 7345"/>
                                  <a:gd name="T69" fmla="*/ 2395 h 5397"/>
                                  <a:gd name="T70" fmla="*/ 6462 w 7345"/>
                                  <a:gd name="T71" fmla="*/ 1625 h 5397"/>
                                  <a:gd name="T72" fmla="*/ 6479 w 7345"/>
                                  <a:gd name="T73" fmla="*/ 1617 h 5397"/>
                                  <a:gd name="T74" fmla="*/ 6992 w 7345"/>
                                  <a:gd name="T75" fmla="*/ 1220 h 5397"/>
                                  <a:gd name="T76" fmla="*/ 7033 w 7345"/>
                                  <a:gd name="T77" fmla="*/ 1120 h 5397"/>
                                  <a:gd name="T78" fmla="*/ 7108 w 7345"/>
                                  <a:gd name="T79" fmla="*/ 1021 h 5397"/>
                                  <a:gd name="T80" fmla="*/ 7298 w 7345"/>
                                  <a:gd name="T81" fmla="*/ 235 h 5397"/>
                                  <a:gd name="T82" fmla="*/ 7171 w 7345"/>
                                  <a:gd name="T83" fmla="*/ 0 h 5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345" h="5397" extrusionOk="0">
                                    <a:moveTo>
                                      <a:pt x="2971" y="4347"/>
                                    </a:moveTo>
                                    <a:lnTo>
                                      <a:pt x="2971" y="4356"/>
                                    </a:lnTo>
                                    <a:cubicBezTo>
                                      <a:pt x="2847" y="4372"/>
                                      <a:pt x="2723" y="4397"/>
                                      <a:pt x="2607" y="4414"/>
                                    </a:cubicBezTo>
                                    <a:lnTo>
                                      <a:pt x="2656" y="4389"/>
                                    </a:lnTo>
                                    <a:lnTo>
                                      <a:pt x="2673" y="4380"/>
                                    </a:lnTo>
                                    <a:cubicBezTo>
                                      <a:pt x="2772" y="4372"/>
                                      <a:pt x="2871" y="4364"/>
                                      <a:pt x="2971" y="4347"/>
                                    </a:cubicBezTo>
                                    <a:close/>
                                    <a:moveTo>
                                      <a:pt x="7171" y="0"/>
                                    </a:moveTo>
                                    <a:cubicBezTo>
                                      <a:pt x="7146" y="0"/>
                                      <a:pt x="7119" y="9"/>
                                      <a:pt x="7091" y="28"/>
                                    </a:cubicBezTo>
                                    <a:cubicBezTo>
                                      <a:pt x="6934" y="144"/>
                                      <a:pt x="6785" y="268"/>
                                      <a:pt x="6661" y="409"/>
                                    </a:cubicBezTo>
                                    <a:cubicBezTo>
                                      <a:pt x="6628" y="442"/>
                                      <a:pt x="6611" y="483"/>
                                      <a:pt x="6611" y="525"/>
                                    </a:cubicBezTo>
                                    <a:cubicBezTo>
                                      <a:pt x="6413" y="607"/>
                                      <a:pt x="6264" y="831"/>
                                      <a:pt x="6140" y="1005"/>
                                    </a:cubicBezTo>
                                    <a:cubicBezTo>
                                      <a:pt x="6115" y="1029"/>
                                      <a:pt x="6107" y="1063"/>
                                      <a:pt x="6115" y="1096"/>
                                    </a:cubicBezTo>
                                    <a:lnTo>
                                      <a:pt x="5503" y="1691"/>
                                    </a:lnTo>
                                    <a:cubicBezTo>
                                      <a:pt x="5453" y="1733"/>
                                      <a:pt x="5445" y="1815"/>
                                      <a:pt x="5486" y="1873"/>
                                    </a:cubicBezTo>
                                    <a:cubicBezTo>
                                      <a:pt x="5312" y="2031"/>
                                      <a:pt x="5155" y="2221"/>
                                      <a:pt x="5031" y="2419"/>
                                    </a:cubicBezTo>
                                    <a:cubicBezTo>
                                      <a:pt x="5014" y="2453"/>
                                      <a:pt x="5006" y="2486"/>
                                      <a:pt x="5014" y="2519"/>
                                    </a:cubicBezTo>
                                    <a:cubicBezTo>
                                      <a:pt x="4915" y="2626"/>
                                      <a:pt x="4849" y="2759"/>
                                      <a:pt x="4808" y="2891"/>
                                    </a:cubicBezTo>
                                    <a:cubicBezTo>
                                      <a:pt x="4799" y="2899"/>
                                      <a:pt x="4791" y="2908"/>
                                      <a:pt x="4783" y="2924"/>
                                    </a:cubicBezTo>
                                    <a:cubicBezTo>
                                      <a:pt x="4212" y="3636"/>
                                      <a:pt x="3360" y="4066"/>
                                      <a:pt x="2441" y="4083"/>
                                    </a:cubicBezTo>
                                    <a:lnTo>
                                      <a:pt x="2185" y="4083"/>
                                    </a:lnTo>
                                    <a:cubicBezTo>
                                      <a:pt x="2127" y="4083"/>
                                      <a:pt x="2069" y="4107"/>
                                      <a:pt x="2052" y="4165"/>
                                    </a:cubicBezTo>
                                    <a:cubicBezTo>
                                      <a:pt x="1374" y="4157"/>
                                      <a:pt x="728" y="3843"/>
                                      <a:pt x="323" y="3305"/>
                                    </a:cubicBezTo>
                                    <a:cubicBezTo>
                                      <a:pt x="296" y="3270"/>
                                      <a:pt x="262" y="3255"/>
                                      <a:pt x="226" y="3255"/>
                                    </a:cubicBezTo>
                                    <a:cubicBezTo>
                                      <a:pt x="117" y="3255"/>
                                      <a:pt x="0" y="3389"/>
                                      <a:pt x="75" y="3495"/>
                                    </a:cubicBezTo>
                                    <a:cubicBezTo>
                                      <a:pt x="232" y="3710"/>
                                      <a:pt x="406" y="3917"/>
                                      <a:pt x="596" y="4116"/>
                                    </a:cubicBezTo>
                                    <a:cubicBezTo>
                                      <a:pt x="588" y="4157"/>
                                      <a:pt x="604" y="4207"/>
                                      <a:pt x="637" y="4240"/>
                                    </a:cubicBezTo>
                                    <a:cubicBezTo>
                                      <a:pt x="853" y="4447"/>
                                      <a:pt x="1093" y="4637"/>
                                      <a:pt x="1349" y="4811"/>
                                    </a:cubicBezTo>
                                    <a:cubicBezTo>
                                      <a:pt x="1349" y="4852"/>
                                      <a:pt x="1382" y="4885"/>
                                      <a:pt x="1415" y="4910"/>
                                    </a:cubicBezTo>
                                    <a:cubicBezTo>
                                      <a:pt x="1713" y="5100"/>
                                      <a:pt x="2036" y="5233"/>
                                      <a:pt x="2375" y="5324"/>
                                    </a:cubicBezTo>
                                    <a:lnTo>
                                      <a:pt x="2400" y="5324"/>
                                    </a:lnTo>
                                    <a:cubicBezTo>
                                      <a:pt x="2425" y="5349"/>
                                      <a:pt x="2466" y="5373"/>
                                      <a:pt x="2507" y="5373"/>
                                    </a:cubicBezTo>
                                    <a:cubicBezTo>
                                      <a:pt x="2665" y="5388"/>
                                      <a:pt x="2819" y="5396"/>
                                      <a:pt x="2970" y="5396"/>
                                    </a:cubicBezTo>
                                    <a:cubicBezTo>
                                      <a:pt x="3612" y="5396"/>
                                      <a:pt x="4191" y="5242"/>
                                      <a:pt x="4667" y="4720"/>
                                    </a:cubicBezTo>
                                    <a:cubicBezTo>
                                      <a:pt x="5246" y="4066"/>
                                      <a:pt x="5561" y="3263"/>
                                      <a:pt x="5850" y="2461"/>
                                    </a:cubicBezTo>
                                    <a:cubicBezTo>
                                      <a:pt x="5892" y="2461"/>
                                      <a:pt x="5933" y="2436"/>
                                      <a:pt x="5958" y="2395"/>
                                    </a:cubicBezTo>
                                    <a:cubicBezTo>
                                      <a:pt x="6123" y="2138"/>
                                      <a:pt x="6297" y="1882"/>
                                      <a:pt x="6462" y="1625"/>
                                    </a:cubicBezTo>
                                    <a:lnTo>
                                      <a:pt x="6479" y="1617"/>
                                    </a:lnTo>
                                    <a:cubicBezTo>
                                      <a:pt x="6653" y="1493"/>
                                      <a:pt x="6827" y="1360"/>
                                      <a:pt x="6992" y="1220"/>
                                    </a:cubicBezTo>
                                    <a:cubicBezTo>
                                      <a:pt x="7017" y="1195"/>
                                      <a:pt x="7033" y="1154"/>
                                      <a:pt x="7033" y="1120"/>
                                    </a:cubicBezTo>
                                    <a:cubicBezTo>
                                      <a:pt x="7058" y="1087"/>
                                      <a:pt x="7083" y="1054"/>
                                      <a:pt x="7108" y="1021"/>
                                    </a:cubicBezTo>
                                    <a:cubicBezTo>
                                      <a:pt x="7265" y="765"/>
                                      <a:pt x="7191" y="492"/>
                                      <a:pt x="7298" y="235"/>
                                    </a:cubicBezTo>
                                    <a:cubicBezTo>
                                      <a:pt x="7345" y="142"/>
                                      <a:pt x="7274" y="0"/>
                                      <a:pt x="7171" y="0"/>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cNvPr id="1932" name="Google Shape;1349;p43"/>
                            <wpg:cNvGrpSpPr>
                              <a:grpSpLocks/>
                            </wpg:cNvGrpSpPr>
                            <wpg:grpSpPr bwMode="auto">
                              <a:xfrm>
                                <a:off x="8706" y="5315"/>
                                <a:ext cx="8225" cy="7431"/>
                                <a:chOff x="8706" y="5315"/>
                                <a:chExt cx="8224" cy="7430"/>
                              </a:xfrm>
                            </wpg:grpSpPr>
                            <wps:wsp>
                              <wps:cNvPr id="1933" name="Google Shape;1350;p43"/>
                              <wps:cNvSpPr>
                                <a:spLocks/>
                              </wps:cNvSpPr>
                              <wps:spPr bwMode="auto">
                                <a:xfrm>
                                  <a:off x="8898" y="5432"/>
                                  <a:ext cx="7773" cy="5979"/>
                                </a:xfrm>
                                <a:custGeom>
                                  <a:avLst/>
                                  <a:gdLst>
                                    <a:gd name="T0" fmla="*/ 7721 w 7721"/>
                                    <a:gd name="T1" fmla="*/ 2475 h 6695"/>
                                    <a:gd name="T2" fmla="*/ 7715 w 7721"/>
                                    <a:gd name="T3" fmla="*/ 2478 h 6695"/>
                                    <a:gd name="T4" fmla="*/ 7715 w 7721"/>
                                    <a:gd name="T5" fmla="*/ 2478 h 6695"/>
                                    <a:gd name="T6" fmla="*/ 7721 w 7721"/>
                                    <a:gd name="T7" fmla="*/ 2483 h 6695"/>
                                    <a:gd name="T8" fmla="*/ 7721 w 7721"/>
                                    <a:gd name="T9" fmla="*/ 2475 h 6695"/>
                                    <a:gd name="T10" fmla="*/ 2268 w 7721"/>
                                    <a:gd name="T11" fmla="*/ 1 h 6695"/>
                                    <a:gd name="T12" fmla="*/ 1101 w 7721"/>
                                    <a:gd name="T13" fmla="*/ 274 h 6695"/>
                                    <a:gd name="T14" fmla="*/ 663 w 7721"/>
                                    <a:gd name="T15" fmla="*/ 762 h 6695"/>
                                    <a:gd name="T16" fmla="*/ 59 w 7721"/>
                                    <a:gd name="T17" fmla="*/ 3120 h 6695"/>
                                    <a:gd name="T18" fmla="*/ 961 w 7721"/>
                                    <a:gd name="T19" fmla="*/ 6132 h 6695"/>
                                    <a:gd name="T20" fmla="*/ 2610 w 7721"/>
                                    <a:gd name="T21" fmla="*/ 6694 h 6695"/>
                                    <a:gd name="T22" fmla="*/ 3823 w 7721"/>
                                    <a:gd name="T23" fmla="*/ 6479 h 6695"/>
                                    <a:gd name="T24" fmla="*/ 4742 w 7721"/>
                                    <a:gd name="T25" fmla="*/ 5958 h 6695"/>
                                    <a:gd name="T26" fmla="*/ 5644 w 7721"/>
                                    <a:gd name="T27" fmla="*/ 4733 h 6695"/>
                                    <a:gd name="T28" fmla="*/ 7715 w 7721"/>
                                    <a:gd name="T29" fmla="*/ 2478 h 6695"/>
                                    <a:gd name="T30" fmla="*/ 7715 w 7721"/>
                                    <a:gd name="T31" fmla="*/ 2478 h 6695"/>
                                    <a:gd name="T32" fmla="*/ 2268 w 7721"/>
                                    <a:gd name="T33" fmla="*/ 1 h 66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721" h="6695" extrusionOk="0">
                                      <a:moveTo>
                                        <a:pt x="7721" y="2475"/>
                                      </a:moveTo>
                                      <a:cubicBezTo>
                                        <a:pt x="7719" y="2476"/>
                                        <a:pt x="7717" y="2477"/>
                                        <a:pt x="7715" y="2478"/>
                                      </a:cubicBezTo>
                                      <a:cubicBezTo>
                                        <a:pt x="7717" y="2480"/>
                                        <a:pt x="7719" y="2481"/>
                                        <a:pt x="7721" y="2483"/>
                                      </a:cubicBezTo>
                                      <a:lnTo>
                                        <a:pt x="7721" y="2475"/>
                                      </a:lnTo>
                                      <a:close/>
                                      <a:moveTo>
                                        <a:pt x="2268" y="1"/>
                                      </a:moveTo>
                                      <a:cubicBezTo>
                                        <a:pt x="1862" y="1"/>
                                        <a:pt x="1432" y="42"/>
                                        <a:pt x="1101" y="274"/>
                                      </a:cubicBezTo>
                                      <a:cubicBezTo>
                                        <a:pt x="927" y="406"/>
                                        <a:pt x="779" y="572"/>
                                        <a:pt x="663" y="762"/>
                                      </a:cubicBezTo>
                                      <a:cubicBezTo>
                                        <a:pt x="224" y="1457"/>
                                        <a:pt x="100" y="2301"/>
                                        <a:pt x="59" y="3120"/>
                                      </a:cubicBezTo>
                                      <a:cubicBezTo>
                                        <a:pt x="1" y="4204"/>
                                        <a:pt x="141" y="5420"/>
                                        <a:pt x="961" y="6132"/>
                                      </a:cubicBezTo>
                                      <a:cubicBezTo>
                                        <a:pt x="1414" y="6526"/>
                                        <a:pt x="2005" y="6694"/>
                                        <a:pt x="2610" y="6694"/>
                                      </a:cubicBezTo>
                                      <a:cubicBezTo>
                                        <a:pt x="3021" y="6694"/>
                                        <a:pt x="3439" y="6617"/>
                                        <a:pt x="3823" y="6479"/>
                                      </a:cubicBezTo>
                                      <a:cubicBezTo>
                                        <a:pt x="4163" y="6363"/>
                                        <a:pt x="4477" y="6190"/>
                                        <a:pt x="4742" y="5958"/>
                                      </a:cubicBezTo>
                                      <a:cubicBezTo>
                                        <a:pt x="5123" y="5627"/>
                                        <a:pt x="5362" y="5155"/>
                                        <a:pt x="5644" y="4733"/>
                                      </a:cubicBezTo>
                                      <a:cubicBezTo>
                                        <a:pt x="6180" y="3891"/>
                                        <a:pt x="6882" y="3033"/>
                                        <a:pt x="7715" y="2478"/>
                                      </a:cubicBezTo>
                                      <a:cubicBezTo>
                                        <a:pt x="6202" y="1115"/>
                                        <a:pt x="4301" y="25"/>
                                        <a:pt x="2268" y="1"/>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34" name="Google Shape;1351;p43"/>
                              <wps:cNvSpPr>
                                <a:spLocks/>
                              </wps:cNvSpPr>
                              <wps:spPr bwMode="auto">
                                <a:xfrm>
                                  <a:off x="8706" y="5315"/>
                                  <a:ext cx="8224" cy="7430"/>
                                </a:xfrm>
                                <a:custGeom>
                                  <a:avLst/>
                                  <a:gdLst>
                                    <a:gd name="T0" fmla="*/ 7671 w 8168"/>
                                    <a:gd name="T1" fmla="*/ 3830 h 8319"/>
                                    <a:gd name="T2" fmla="*/ 7853 w 8168"/>
                                    <a:gd name="T3" fmla="*/ 2796 h 8319"/>
                                    <a:gd name="T4" fmla="*/ 7621 w 8168"/>
                                    <a:gd name="T5" fmla="*/ 3896 h 8319"/>
                                    <a:gd name="T6" fmla="*/ 7174 w 8168"/>
                                    <a:gd name="T7" fmla="*/ 4236 h 8319"/>
                                    <a:gd name="T8" fmla="*/ 6901 w 8168"/>
                                    <a:gd name="T9" fmla="*/ 3656 h 8319"/>
                                    <a:gd name="T10" fmla="*/ 6852 w 8168"/>
                                    <a:gd name="T11" fmla="*/ 3706 h 8319"/>
                                    <a:gd name="T12" fmla="*/ 6802 w 8168"/>
                                    <a:gd name="T13" fmla="*/ 4608 h 8319"/>
                                    <a:gd name="T14" fmla="*/ 6852 w 8168"/>
                                    <a:gd name="T15" fmla="*/ 3706 h 8319"/>
                                    <a:gd name="T16" fmla="*/ 6752 w 8168"/>
                                    <a:gd name="T17" fmla="*/ 4674 h 8319"/>
                                    <a:gd name="T18" fmla="*/ 6289 w 8168"/>
                                    <a:gd name="T19" fmla="*/ 4500 h 8319"/>
                                    <a:gd name="T20" fmla="*/ 6223 w 8168"/>
                                    <a:gd name="T21" fmla="*/ 4533 h 8319"/>
                                    <a:gd name="T22" fmla="*/ 6430 w 8168"/>
                                    <a:gd name="T23" fmla="*/ 5204 h 8319"/>
                                    <a:gd name="T24" fmla="*/ 5875 w 8168"/>
                                    <a:gd name="T25" fmla="*/ 5022 h 8319"/>
                                    <a:gd name="T26" fmla="*/ 5826 w 8168"/>
                                    <a:gd name="T27" fmla="*/ 5104 h 8319"/>
                                    <a:gd name="T28" fmla="*/ 5900 w 8168"/>
                                    <a:gd name="T29" fmla="*/ 6470 h 8319"/>
                                    <a:gd name="T30" fmla="*/ 5826 w 8168"/>
                                    <a:gd name="T31" fmla="*/ 5104 h 8319"/>
                                    <a:gd name="T32" fmla="*/ 2963 w 8168"/>
                                    <a:gd name="T33" fmla="*/ 281 h 8319"/>
                                    <a:gd name="T34" fmla="*/ 6223 w 8168"/>
                                    <a:gd name="T35" fmla="*/ 4111 h 8319"/>
                                    <a:gd name="T36" fmla="*/ 2821 w 8168"/>
                                    <a:gd name="T37" fmla="*/ 6716 h 8319"/>
                                    <a:gd name="T38" fmla="*/ 389 w 8168"/>
                                    <a:gd name="T39" fmla="*/ 4302 h 8319"/>
                                    <a:gd name="T40" fmla="*/ 1482 w 8168"/>
                                    <a:gd name="T41" fmla="*/ 429 h 8319"/>
                                    <a:gd name="T42" fmla="*/ 811 w 8168"/>
                                    <a:gd name="T43" fmla="*/ 6072 h 8319"/>
                                    <a:gd name="T44" fmla="*/ 1167 w 8168"/>
                                    <a:gd name="T45" fmla="*/ 6412 h 8319"/>
                                    <a:gd name="T46" fmla="*/ 811 w 8168"/>
                                    <a:gd name="T47" fmla="*/ 6072 h 8319"/>
                                    <a:gd name="T48" fmla="*/ 5850 w 8168"/>
                                    <a:gd name="T49" fmla="*/ 6569 h 8319"/>
                                    <a:gd name="T50" fmla="*/ 5064 w 8168"/>
                                    <a:gd name="T51" fmla="*/ 6089 h 8319"/>
                                    <a:gd name="T52" fmla="*/ 1283 w 8168"/>
                                    <a:gd name="T53" fmla="*/ 6503 h 8319"/>
                                    <a:gd name="T54" fmla="*/ 1622 w 8168"/>
                                    <a:gd name="T55" fmla="*/ 6685 h 8319"/>
                                    <a:gd name="T56" fmla="*/ 1920 w 8168"/>
                                    <a:gd name="T57" fmla="*/ 7496 h 8319"/>
                                    <a:gd name="T58" fmla="*/ 1490 w 8168"/>
                                    <a:gd name="T59" fmla="*/ 7107 h 8319"/>
                                    <a:gd name="T60" fmla="*/ 1283 w 8168"/>
                                    <a:gd name="T61" fmla="*/ 6503 h 8319"/>
                                    <a:gd name="T62" fmla="*/ 5445 w 8168"/>
                                    <a:gd name="T63" fmla="*/ 7223 h 8319"/>
                                    <a:gd name="T64" fmla="*/ 5155 w 8168"/>
                                    <a:gd name="T65" fmla="*/ 7554 h 8319"/>
                                    <a:gd name="T66" fmla="*/ 5056 w 8168"/>
                                    <a:gd name="T67" fmla="*/ 7636 h 8319"/>
                                    <a:gd name="T68" fmla="*/ 5006 w 8168"/>
                                    <a:gd name="T69" fmla="*/ 6147 h 8319"/>
                                    <a:gd name="T70" fmla="*/ 4990 w 8168"/>
                                    <a:gd name="T71" fmla="*/ 7669 h 8319"/>
                                    <a:gd name="T72" fmla="*/ 4684 w 8168"/>
                                    <a:gd name="T73" fmla="*/ 7868 h 8319"/>
                                    <a:gd name="T74" fmla="*/ 4171 w 8168"/>
                                    <a:gd name="T75" fmla="*/ 6676 h 8319"/>
                                    <a:gd name="T76" fmla="*/ 1722 w 8168"/>
                                    <a:gd name="T77" fmla="*/ 6734 h 8319"/>
                                    <a:gd name="T78" fmla="*/ 2276 w 8168"/>
                                    <a:gd name="T79" fmla="*/ 6892 h 8319"/>
                                    <a:gd name="T80" fmla="*/ 2135 w 8168"/>
                                    <a:gd name="T81" fmla="*/ 7645 h 8319"/>
                                    <a:gd name="T82" fmla="*/ 4096 w 8168"/>
                                    <a:gd name="T83" fmla="*/ 6701 h 8319"/>
                                    <a:gd name="T84" fmla="*/ 4171 w 8168"/>
                                    <a:gd name="T85" fmla="*/ 8042 h 8319"/>
                                    <a:gd name="T86" fmla="*/ 3633 w 8168"/>
                                    <a:gd name="T87" fmla="*/ 6842 h 8319"/>
                                    <a:gd name="T88" fmla="*/ 4096 w 8168"/>
                                    <a:gd name="T89" fmla="*/ 6701 h 8319"/>
                                    <a:gd name="T90" fmla="*/ 2783 w 8168"/>
                                    <a:gd name="T91" fmla="*/ 6936 h 8319"/>
                                    <a:gd name="T92" fmla="*/ 3352 w 8168"/>
                                    <a:gd name="T93" fmla="*/ 8075 h 8319"/>
                                    <a:gd name="T94" fmla="*/ 2359 w 8168"/>
                                    <a:gd name="T95" fmla="*/ 6900 h 8319"/>
                                    <a:gd name="T96" fmla="*/ 4088 w 8168"/>
                                    <a:gd name="T97" fmla="*/ 8050 h 8319"/>
                                    <a:gd name="T98" fmla="*/ 3443 w 8168"/>
                                    <a:gd name="T99" fmla="*/ 8075 h 8319"/>
                                    <a:gd name="T100" fmla="*/ 3558 w 8168"/>
                                    <a:gd name="T101" fmla="*/ 6867 h 8319"/>
                                    <a:gd name="T102" fmla="*/ 1672 w 8168"/>
                                    <a:gd name="T103" fmla="*/ 107 h 8319"/>
                                    <a:gd name="T104" fmla="*/ 158 w 8168"/>
                                    <a:gd name="T105" fmla="*/ 4525 h 8319"/>
                                    <a:gd name="T106" fmla="*/ 2739 w 8168"/>
                                    <a:gd name="T107" fmla="*/ 8182 h 8319"/>
                                    <a:gd name="T108" fmla="*/ 2805 w 8168"/>
                                    <a:gd name="T109" fmla="*/ 8199 h 8319"/>
                                    <a:gd name="T110" fmla="*/ 4667 w 8168"/>
                                    <a:gd name="T111" fmla="*/ 8116 h 8319"/>
                                    <a:gd name="T112" fmla="*/ 7662 w 8168"/>
                                    <a:gd name="T113" fmla="*/ 4178 h 8319"/>
                                    <a:gd name="T114" fmla="*/ 8026 w 8168"/>
                                    <a:gd name="T115" fmla="*/ 2597 h 8319"/>
                                    <a:gd name="T116" fmla="*/ 3823 w 8168"/>
                                    <a:gd name="T117" fmla="*/ 190 h 8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168" h="8319" extrusionOk="0">
                                      <a:moveTo>
                                        <a:pt x="7853" y="2796"/>
                                      </a:moveTo>
                                      <a:cubicBezTo>
                                        <a:pt x="7853" y="3143"/>
                                        <a:pt x="7869" y="3532"/>
                                        <a:pt x="7671" y="3830"/>
                                      </a:cubicBezTo>
                                      <a:cubicBezTo>
                                        <a:pt x="7580" y="3607"/>
                                        <a:pt x="7480" y="3400"/>
                                        <a:pt x="7373" y="3185"/>
                                      </a:cubicBezTo>
                                      <a:cubicBezTo>
                                        <a:pt x="7522" y="3052"/>
                                        <a:pt x="7679" y="2920"/>
                                        <a:pt x="7853" y="2796"/>
                                      </a:cubicBezTo>
                                      <a:close/>
                                      <a:moveTo>
                                        <a:pt x="7315" y="3243"/>
                                      </a:moveTo>
                                      <a:cubicBezTo>
                                        <a:pt x="7422" y="3458"/>
                                        <a:pt x="7522" y="3673"/>
                                        <a:pt x="7621" y="3896"/>
                                      </a:cubicBezTo>
                                      <a:cubicBezTo>
                                        <a:pt x="7596" y="3921"/>
                                        <a:pt x="7571" y="3954"/>
                                        <a:pt x="7547" y="3979"/>
                                      </a:cubicBezTo>
                                      <a:cubicBezTo>
                                        <a:pt x="7431" y="4070"/>
                                        <a:pt x="7298" y="4145"/>
                                        <a:pt x="7174" y="4236"/>
                                      </a:cubicBezTo>
                                      <a:lnTo>
                                        <a:pt x="6918" y="3673"/>
                                      </a:lnTo>
                                      <a:cubicBezTo>
                                        <a:pt x="6918" y="3665"/>
                                        <a:pt x="6909" y="3656"/>
                                        <a:pt x="6901" y="3656"/>
                                      </a:cubicBezTo>
                                      <a:cubicBezTo>
                                        <a:pt x="7034" y="3507"/>
                                        <a:pt x="7174" y="3375"/>
                                        <a:pt x="7315" y="3243"/>
                                      </a:cubicBezTo>
                                      <a:close/>
                                      <a:moveTo>
                                        <a:pt x="6852" y="3706"/>
                                      </a:moveTo>
                                      <a:cubicBezTo>
                                        <a:pt x="6943" y="3896"/>
                                        <a:pt x="7025" y="4087"/>
                                        <a:pt x="7108" y="4277"/>
                                      </a:cubicBezTo>
                                      <a:cubicBezTo>
                                        <a:pt x="7000" y="4376"/>
                                        <a:pt x="6893" y="4484"/>
                                        <a:pt x="6802" y="4608"/>
                                      </a:cubicBezTo>
                                      <a:cubicBezTo>
                                        <a:pt x="6736" y="4418"/>
                                        <a:pt x="6653" y="4236"/>
                                        <a:pt x="6562" y="4054"/>
                                      </a:cubicBezTo>
                                      <a:cubicBezTo>
                                        <a:pt x="6653" y="3938"/>
                                        <a:pt x="6752" y="3822"/>
                                        <a:pt x="6852" y="3706"/>
                                      </a:cubicBezTo>
                                      <a:close/>
                                      <a:moveTo>
                                        <a:pt x="6504" y="4120"/>
                                      </a:moveTo>
                                      <a:cubicBezTo>
                                        <a:pt x="6603" y="4302"/>
                                        <a:pt x="6678" y="4484"/>
                                        <a:pt x="6752" y="4674"/>
                                      </a:cubicBezTo>
                                      <a:cubicBezTo>
                                        <a:pt x="6669" y="4782"/>
                                        <a:pt x="6595" y="4898"/>
                                        <a:pt x="6537" y="5013"/>
                                      </a:cubicBezTo>
                                      <a:lnTo>
                                        <a:pt x="6289" y="4500"/>
                                      </a:lnTo>
                                      <a:cubicBezTo>
                                        <a:pt x="6281" y="4485"/>
                                        <a:pt x="6270" y="4479"/>
                                        <a:pt x="6259" y="4479"/>
                                      </a:cubicBezTo>
                                      <a:cubicBezTo>
                                        <a:pt x="6232" y="4479"/>
                                        <a:pt x="6205" y="4510"/>
                                        <a:pt x="6223" y="4533"/>
                                      </a:cubicBezTo>
                                      <a:cubicBezTo>
                                        <a:pt x="6314" y="4724"/>
                                        <a:pt x="6396" y="4906"/>
                                        <a:pt x="6487" y="5088"/>
                                      </a:cubicBezTo>
                                      <a:lnTo>
                                        <a:pt x="6430" y="5204"/>
                                      </a:lnTo>
                                      <a:cubicBezTo>
                                        <a:pt x="6347" y="5377"/>
                                        <a:pt x="6272" y="5551"/>
                                        <a:pt x="6198" y="5725"/>
                                      </a:cubicBezTo>
                                      <a:cubicBezTo>
                                        <a:pt x="6090" y="5493"/>
                                        <a:pt x="5983" y="5253"/>
                                        <a:pt x="5875" y="5022"/>
                                      </a:cubicBezTo>
                                      <a:cubicBezTo>
                                        <a:pt x="6065" y="4715"/>
                                        <a:pt x="6281" y="4409"/>
                                        <a:pt x="6504" y="4120"/>
                                      </a:cubicBezTo>
                                      <a:close/>
                                      <a:moveTo>
                                        <a:pt x="5826" y="5104"/>
                                      </a:moveTo>
                                      <a:lnTo>
                                        <a:pt x="6165" y="5824"/>
                                      </a:lnTo>
                                      <a:cubicBezTo>
                                        <a:pt x="6074" y="6039"/>
                                        <a:pt x="5991" y="6254"/>
                                        <a:pt x="5900" y="6470"/>
                                      </a:cubicBezTo>
                                      <a:cubicBezTo>
                                        <a:pt x="5792" y="6172"/>
                                        <a:pt x="5643" y="5882"/>
                                        <a:pt x="5470" y="5617"/>
                                      </a:cubicBezTo>
                                      <a:cubicBezTo>
                                        <a:pt x="5586" y="5460"/>
                                        <a:pt x="5701" y="5286"/>
                                        <a:pt x="5826" y="5104"/>
                                      </a:cubicBezTo>
                                      <a:close/>
                                      <a:moveTo>
                                        <a:pt x="2365" y="242"/>
                                      </a:moveTo>
                                      <a:cubicBezTo>
                                        <a:pt x="2568" y="242"/>
                                        <a:pt x="2772" y="261"/>
                                        <a:pt x="2963" y="281"/>
                                      </a:cubicBezTo>
                                      <a:cubicBezTo>
                                        <a:pt x="4766" y="454"/>
                                        <a:pt x="6380" y="1431"/>
                                        <a:pt x="7720" y="2606"/>
                                      </a:cubicBezTo>
                                      <a:cubicBezTo>
                                        <a:pt x="7149" y="3028"/>
                                        <a:pt x="6645" y="3541"/>
                                        <a:pt x="6223" y="4111"/>
                                      </a:cubicBezTo>
                                      <a:cubicBezTo>
                                        <a:pt x="5652" y="4848"/>
                                        <a:pt x="5288" y="5824"/>
                                        <a:pt x="4444" y="6296"/>
                                      </a:cubicBezTo>
                                      <a:cubicBezTo>
                                        <a:pt x="3972" y="6561"/>
                                        <a:pt x="3391" y="6716"/>
                                        <a:pt x="2821" y="6716"/>
                                      </a:cubicBezTo>
                                      <a:cubicBezTo>
                                        <a:pt x="2432" y="6716"/>
                                        <a:pt x="2047" y="6644"/>
                                        <a:pt x="1705" y="6486"/>
                                      </a:cubicBezTo>
                                      <a:cubicBezTo>
                                        <a:pt x="869" y="6097"/>
                                        <a:pt x="480" y="5195"/>
                                        <a:pt x="389" y="4302"/>
                                      </a:cubicBezTo>
                                      <a:cubicBezTo>
                                        <a:pt x="282" y="3433"/>
                                        <a:pt x="356" y="2556"/>
                                        <a:pt x="604" y="1720"/>
                                      </a:cubicBezTo>
                                      <a:cubicBezTo>
                                        <a:pt x="762" y="1240"/>
                                        <a:pt x="1018" y="678"/>
                                        <a:pt x="1482" y="429"/>
                                      </a:cubicBezTo>
                                      <a:cubicBezTo>
                                        <a:pt x="1746" y="285"/>
                                        <a:pt x="2055" y="242"/>
                                        <a:pt x="2365" y="242"/>
                                      </a:cubicBezTo>
                                      <a:close/>
                                      <a:moveTo>
                                        <a:pt x="811" y="6072"/>
                                      </a:moveTo>
                                      <a:lnTo>
                                        <a:pt x="811" y="6072"/>
                                      </a:lnTo>
                                      <a:cubicBezTo>
                                        <a:pt x="919" y="6197"/>
                                        <a:pt x="1035" y="6312"/>
                                        <a:pt x="1167" y="6412"/>
                                      </a:cubicBezTo>
                                      <a:cubicBezTo>
                                        <a:pt x="1250" y="6619"/>
                                        <a:pt x="1324" y="6817"/>
                                        <a:pt x="1407" y="7016"/>
                                      </a:cubicBezTo>
                                      <a:cubicBezTo>
                                        <a:pt x="1159" y="6734"/>
                                        <a:pt x="960" y="6412"/>
                                        <a:pt x="811" y="6072"/>
                                      </a:cubicBezTo>
                                      <a:close/>
                                      <a:moveTo>
                                        <a:pt x="5420" y="5684"/>
                                      </a:moveTo>
                                      <a:cubicBezTo>
                                        <a:pt x="5602" y="5957"/>
                                        <a:pt x="5743" y="6254"/>
                                        <a:pt x="5850" y="6569"/>
                                      </a:cubicBezTo>
                                      <a:cubicBezTo>
                                        <a:pt x="5759" y="6776"/>
                                        <a:pt x="5643" y="6966"/>
                                        <a:pt x="5519" y="7156"/>
                                      </a:cubicBezTo>
                                      <a:cubicBezTo>
                                        <a:pt x="5428" y="6776"/>
                                        <a:pt x="5279" y="6412"/>
                                        <a:pt x="5064" y="6089"/>
                                      </a:cubicBezTo>
                                      <a:cubicBezTo>
                                        <a:pt x="5188" y="5965"/>
                                        <a:pt x="5313" y="5833"/>
                                        <a:pt x="5420" y="5684"/>
                                      </a:cubicBezTo>
                                      <a:close/>
                                      <a:moveTo>
                                        <a:pt x="1283" y="6503"/>
                                      </a:moveTo>
                                      <a:lnTo>
                                        <a:pt x="1283" y="6503"/>
                                      </a:lnTo>
                                      <a:cubicBezTo>
                                        <a:pt x="1391" y="6569"/>
                                        <a:pt x="1498" y="6635"/>
                                        <a:pt x="1622" y="6685"/>
                                      </a:cubicBezTo>
                                      <a:cubicBezTo>
                                        <a:pt x="1755" y="6974"/>
                                        <a:pt x="1879" y="7272"/>
                                        <a:pt x="2011" y="7562"/>
                                      </a:cubicBezTo>
                                      <a:cubicBezTo>
                                        <a:pt x="1986" y="7537"/>
                                        <a:pt x="1953" y="7520"/>
                                        <a:pt x="1920" y="7496"/>
                                      </a:cubicBezTo>
                                      <a:cubicBezTo>
                                        <a:pt x="1763" y="7380"/>
                                        <a:pt x="1614" y="7247"/>
                                        <a:pt x="1482" y="7107"/>
                                      </a:cubicBezTo>
                                      <a:lnTo>
                                        <a:pt x="1490" y="7107"/>
                                      </a:lnTo>
                                      <a:cubicBezTo>
                                        <a:pt x="1506" y="7098"/>
                                        <a:pt x="1515" y="7074"/>
                                        <a:pt x="1506" y="7057"/>
                                      </a:cubicBezTo>
                                      <a:lnTo>
                                        <a:pt x="1283" y="6503"/>
                                      </a:lnTo>
                                      <a:close/>
                                      <a:moveTo>
                                        <a:pt x="5006" y="6147"/>
                                      </a:moveTo>
                                      <a:cubicBezTo>
                                        <a:pt x="5222" y="6470"/>
                                        <a:pt x="5370" y="6842"/>
                                        <a:pt x="5445" y="7223"/>
                                      </a:cubicBezTo>
                                      <a:cubicBezTo>
                                        <a:pt x="5453" y="7223"/>
                                        <a:pt x="5453" y="7231"/>
                                        <a:pt x="5453" y="7231"/>
                                      </a:cubicBezTo>
                                      <a:cubicBezTo>
                                        <a:pt x="5362" y="7347"/>
                                        <a:pt x="5263" y="7454"/>
                                        <a:pt x="5155" y="7554"/>
                                      </a:cubicBezTo>
                                      <a:lnTo>
                                        <a:pt x="5164" y="7554"/>
                                      </a:lnTo>
                                      <a:cubicBezTo>
                                        <a:pt x="5130" y="7587"/>
                                        <a:pt x="5097" y="7603"/>
                                        <a:pt x="5056" y="7636"/>
                                      </a:cubicBezTo>
                                      <a:cubicBezTo>
                                        <a:pt x="4948" y="7223"/>
                                        <a:pt x="4808" y="6817"/>
                                        <a:pt x="4642" y="6428"/>
                                      </a:cubicBezTo>
                                      <a:cubicBezTo>
                                        <a:pt x="4775" y="6346"/>
                                        <a:pt x="4891" y="6246"/>
                                        <a:pt x="5006" y="6147"/>
                                      </a:cubicBezTo>
                                      <a:close/>
                                      <a:moveTo>
                                        <a:pt x="4584" y="6470"/>
                                      </a:moveTo>
                                      <a:cubicBezTo>
                                        <a:pt x="4742" y="6859"/>
                                        <a:pt x="4882" y="7256"/>
                                        <a:pt x="4990" y="7669"/>
                                      </a:cubicBezTo>
                                      <a:cubicBezTo>
                                        <a:pt x="4990" y="7669"/>
                                        <a:pt x="4990" y="7678"/>
                                        <a:pt x="4998" y="7678"/>
                                      </a:cubicBezTo>
                                      <a:cubicBezTo>
                                        <a:pt x="4899" y="7752"/>
                                        <a:pt x="4791" y="7810"/>
                                        <a:pt x="4684" y="7868"/>
                                      </a:cubicBezTo>
                                      <a:lnTo>
                                        <a:pt x="4675" y="7868"/>
                                      </a:lnTo>
                                      <a:cubicBezTo>
                                        <a:pt x="4510" y="7471"/>
                                        <a:pt x="4344" y="7074"/>
                                        <a:pt x="4171" y="6676"/>
                                      </a:cubicBezTo>
                                      <a:cubicBezTo>
                                        <a:pt x="4311" y="6619"/>
                                        <a:pt x="4452" y="6552"/>
                                        <a:pt x="4584" y="6470"/>
                                      </a:cubicBezTo>
                                      <a:close/>
                                      <a:moveTo>
                                        <a:pt x="1722" y="6734"/>
                                      </a:moveTo>
                                      <a:lnTo>
                                        <a:pt x="1722" y="6734"/>
                                      </a:lnTo>
                                      <a:cubicBezTo>
                                        <a:pt x="1895" y="6801"/>
                                        <a:pt x="2086" y="6859"/>
                                        <a:pt x="2276" y="6892"/>
                                      </a:cubicBezTo>
                                      <a:cubicBezTo>
                                        <a:pt x="2392" y="7223"/>
                                        <a:pt x="2516" y="7562"/>
                                        <a:pt x="2640" y="7893"/>
                                      </a:cubicBezTo>
                                      <a:cubicBezTo>
                                        <a:pt x="2458" y="7827"/>
                                        <a:pt x="2292" y="7744"/>
                                        <a:pt x="2135" y="7645"/>
                                      </a:cubicBezTo>
                                      <a:cubicBezTo>
                                        <a:pt x="1995" y="7338"/>
                                        <a:pt x="1862" y="7032"/>
                                        <a:pt x="1722" y="6734"/>
                                      </a:cubicBezTo>
                                      <a:close/>
                                      <a:moveTo>
                                        <a:pt x="4096" y="6701"/>
                                      </a:moveTo>
                                      <a:cubicBezTo>
                                        <a:pt x="4270" y="7107"/>
                                        <a:pt x="4435" y="7504"/>
                                        <a:pt x="4609" y="7901"/>
                                      </a:cubicBezTo>
                                      <a:cubicBezTo>
                                        <a:pt x="4469" y="7959"/>
                                        <a:pt x="4320" y="8009"/>
                                        <a:pt x="4171" y="8042"/>
                                      </a:cubicBezTo>
                                      <a:lnTo>
                                        <a:pt x="4162" y="8042"/>
                                      </a:lnTo>
                                      <a:cubicBezTo>
                                        <a:pt x="3989" y="7636"/>
                                        <a:pt x="3815" y="7239"/>
                                        <a:pt x="3633" y="6842"/>
                                      </a:cubicBezTo>
                                      <a:cubicBezTo>
                                        <a:pt x="3774" y="6817"/>
                                        <a:pt x="3906" y="6776"/>
                                        <a:pt x="4047" y="6726"/>
                                      </a:cubicBezTo>
                                      <a:lnTo>
                                        <a:pt x="4096" y="6701"/>
                                      </a:lnTo>
                                      <a:close/>
                                      <a:moveTo>
                                        <a:pt x="2359" y="6900"/>
                                      </a:moveTo>
                                      <a:cubicBezTo>
                                        <a:pt x="2498" y="6925"/>
                                        <a:pt x="2642" y="6936"/>
                                        <a:pt x="2783" y="6936"/>
                                      </a:cubicBezTo>
                                      <a:cubicBezTo>
                                        <a:pt x="2827" y="6936"/>
                                        <a:pt x="2870" y="6935"/>
                                        <a:pt x="2913" y="6933"/>
                                      </a:cubicBezTo>
                                      <a:cubicBezTo>
                                        <a:pt x="3078" y="7305"/>
                                        <a:pt x="3227" y="7686"/>
                                        <a:pt x="3352" y="8075"/>
                                      </a:cubicBezTo>
                                      <a:cubicBezTo>
                                        <a:pt x="3145" y="8050"/>
                                        <a:pt x="2930" y="8000"/>
                                        <a:pt x="2731" y="7926"/>
                                      </a:cubicBezTo>
                                      <a:cubicBezTo>
                                        <a:pt x="2599" y="7587"/>
                                        <a:pt x="2483" y="7247"/>
                                        <a:pt x="2359" y="6900"/>
                                      </a:cubicBezTo>
                                      <a:close/>
                                      <a:moveTo>
                                        <a:pt x="3558" y="6867"/>
                                      </a:moveTo>
                                      <a:cubicBezTo>
                                        <a:pt x="3740" y="7256"/>
                                        <a:pt x="3922" y="7653"/>
                                        <a:pt x="4088" y="8050"/>
                                      </a:cubicBezTo>
                                      <a:cubicBezTo>
                                        <a:pt x="3953" y="8076"/>
                                        <a:pt x="3819" y="8089"/>
                                        <a:pt x="3685" y="8089"/>
                                      </a:cubicBezTo>
                                      <a:cubicBezTo>
                                        <a:pt x="3604" y="8089"/>
                                        <a:pt x="3523" y="8084"/>
                                        <a:pt x="3443" y="8075"/>
                                      </a:cubicBezTo>
                                      <a:cubicBezTo>
                                        <a:pt x="3318" y="7686"/>
                                        <a:pt x="3169" y="7305"/>
                                        <a:pt x="3004" y="6933"/>
                                      </a:cubicBezTo>
                                      <a:cubicBezTo>
                                        <a:pt x="3194" y="6925"/>
                                        <a:pt x="3376" y="6900"/>
                                        <a:pt x="3558" y="6867"/>
                                      </a:cubicBezTo>
                                      <a:close/>
                                      <a:moveTo>
                                        <a:pt x="2454" y="1"/>
                                      </a:moveTo>
                                      <a:cubicBezTo>
                                        <a:pt x="2183" y="1"/>
                                        <a:pt x="1918" y="31"/>
                                        <a:pt x="1672" y="107"/>
                                      </a:cubicBezTo>
                                      <a:cubicBezTo>
                                        <a:pt x="1018" y="297"/>
                                        <a:pt x="662" y="885"/>
                                        <a:pt x="439" y="1489"/>
                                      </a:cubicBezTo>
                                      <a:cubicBezTo>
                                        <a:pt x="91" y="2465"/>
                                        <a:pt x="0" y="3507"/>
                                        <a:pt x="158" y="4525"/>
                                      </a:cubicBezTo>
                                      <a:cubicBezTo>
                                        <a:pt x="307" y="5684"/>
                                        <a:pt x="720" y="6801"/>
                                        <a:pt x="1639" y="7570"/>
                                      </a:cubicBezTo>
                                      <a:cubicBezTo>
                                        <a:pt x="1961" y="7843"/>
                                        <a:pt x="2334" y="8050"/>
                                        <a:pt x="2739" y="8182"/>
                                      </a:cubicBezTo>
                                      <a:cubicBezTo>
                                        <a:pt x="2745" y="8198"/>
                                        <a:pt x="2764" y="8208"/>
                                        <a:pt x="2781" y="8208"/>
                                      </a:cubicBezTo>
                                      <a:cubicBezTo>
                                        <a:pt x="2791" y="8208"/>
                                        <a:pt x="2800" y="8205"/>
                                        <a:pt x="2805" y="8199"/>
                                      </a:cubicBezTo>
                                      <a:cubicBezTo>
                                        <a:pt x="3073" y="8278"/>
                                        <a:pt x="3347" y="8318"/>
                                        <a:pt x="3622" y="8318"/>
                                      </a:cubicBezTo>
                                      <a:cubicBezTo>
                                        <a:pt x="3977" y="8318"/>
                                        <a:pt x="4331" y="8251"/>
                                        <a:pt x="4667" y="8116"/>
                                      </a:cubicBezTo>
                                      <a:cubicBezTo>
                                        <a:pt x="5768" y="7669"/>
                                        <a:pt x="6074" y="6561"/>
                                        <a:pt x="6512" y="5568"/>
                                      </a:cubicBezTo>
                                      <a:cubicBezTo>
                                        <a:pt x="6752" y="5005"/>
                                        <a:pt x="7149" y="4517"/>
                                        <a:pt x="7662" y="4178"/>
                                      </a:cubicBezTo>
                                      <a:cubicBezTo>
                                        <a:pt x="8167" y="3805"/>
                                        <a:pt x="8076" y="3259"/>
                                        <a:pt x="8084" y="2688"/>
                                      </a:cubicBezTo>
                                      <a:cubicBezTo>
                                        <a:pt x="8084" y="2647"/>
                                        <a:pt x="8068" y="2614"/>
                                        <a:pt x="8026" y="2597"/>
                                      </a:cubicBezTo>
                                      <a:cubicBezTo>
                                        <a:pt x="8026" y="2572"/>
                                        <a:pt x="8010" y="2548"/>
                                        <a:pt x="7993" y="2531"/>
                                      </a:cubicBezTo>
                                      <a:cubicBezTo>
                                        <a:pt x="6794" y="1464"/>
                                        <a:pt x="5404" y="554"/>
                                        <a:pt x="3823" y="190"/>
                                      </a:cubicBezTo>
                                      <a:cubicBezTo>
                                        <a:pt x="3399" y="90"/>
                                        <a:pt x="2919" y="1"/>
                                        <a:pt x="2454" y="1"/>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s:wsp>
                          <wps:cNvPr id="1930" name="Google Shape;1352;p43"/>
                          <wps:cNvSpPr txBox="1">
                            <a:spLocks noChangeArrowheads="1"/>
                          </wps:cNvSpPr>
                          <wps:spPr bwMode="auto">
                            <a:xfrm flipH="1">
                              <a:off x="8707" y="6220"/>
                              <a:ext cx="6657" cy="4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keepNext/>
                                  <w:bidi w:val="0"/>
                                  <w:jc w:val="center"/>
                                  <w:rPr>
                                    <w:rFonts w:ascii="Adobe Arabic" w:hAnsi="Adobe Arabic" w:cs="Adobe Arabic"/>
                                    <w:b/>
                                    <w:bCs/>
                                    <w:color w:val="FF0000"/>
                                    <w:sz w:val="52"/>
                                    <w:szCs w:val="52"/>
                                  </w:rPr>
                                </w:pPr>
                                <w:r>
                                  <w:rPr>
                                    <w:rFonts w:ascii="Adobe Arabic" w:hAnsi="Adobe Arabic" w:cs="Adobe Arabic"/>
                                    <w:b/>
                                    <w:bCs/>
                                    <w:color w:val="FF0000"/>
                                    <w:sz w:val="52"/>
                                    <w:szCs w:val="52"/>
                                  </w:rPr>
                                  <w:t>4</w:t>
                                </w:r>
                              </w:p>
                            </w:txbxContent>
                          </wps:txbx>
                          <wps:bodyPr rot="0" vert="horz" wrap="square" lIns="91425" tIns="36000" rIns="91425" bIns="36000" anchor="ctr" anchorCtr="0" upright="1">
                            <a:noAutofit/>
                          </wps:bodyPr>
                        </wps:wsp>
                      </wpg:grpSp>
                    </wpg:wgp>
                  </a:graphicData>
                </a:graphic>
              </wp:inline>
            </w:drawing>
          </mc:Choice>
          <mc:Fallback>
            <w:pict>
              <v:group id="مجموعة 2350" o:spid="_x0000_s2428" style="width:446.65pt;height:249.7pt;mso-position-horizontal-relative:char;mso-position-vertical-relative:line" coordsize="57683,34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">
                <v:shape id="Google Shape;1304;p43" o:spid="_x0000_s2429" style="position:absolute;left:33792;top:7015;width:616;height:1660;visibility:visible;mso-wrap-style:square;v-text-anchor:middle" coordsize="612,1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w2j8YA&#10;AADdAAAADwAAAGRycy9kb3ducmV2LnhtbESPwW7CQAxE75X4h5WReiubcmhLyoIqpKqoFQcCH2Bl&#10;3SSQ9YasCenf14dKvdma8czzcj2G1gzUpyayg8dZBoa4jL7hysHx8P7wAiYJssc2Mjn4oQTr1eRu&#10;ibmPN97TUEhlNIRTjg5qkS63NpU1BUyz2BGr9h37gKJrX1nf403DQ2vnWfZkAzasDTV2tKmpPBfX&#10;4KDo/Om6Gz4O2+fL/lPS1yINO3Hufjq+vYIRGuXf/He99Yq/mCu/fqMj2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w2j8YAAADdAAAADwAAAAAAAAAAAAAAAACYAgAAZHJz&#10;L2Rvd25yZXYueG1sUEsFBgAAAAAEAAQA9QAAAIsDAAAAAA==&#10;" path="m45,c22,,1,18,11,47,217,634,391,1230,532,1834v3,16,16,23,31,23c586,1857,611,1839,606,1809,466,1205,292,609,85,30,78,9,61,,45,xe" fillcolor="#3d6d7f" stroked="f">
                  <v:path arrowok="t" o:extrusionok="f" o:connecttype="custom" o:connectlocs="45,0;11,42;535,1639;567,1659;610,1616;86,27;45,0" o:connectangles="0,0,0,0,0,0,0"/>
                </v:shape>
                <v:group id="Google Shape;1305;p43" o:spid="_x0000_s2430" style="position:absolute;top:7374;width:19377;height:18920" coordorigin=",7374" coordsize="19377,189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zGNsUAAADdAAAADwAAAGRycy9kb3ducmV2LnhtbERPS2vCQBC+F/wPywi9&#10;1U0iLTZ1FREtPUjBRCi9DdkxCWZnQ3bN4993C4Xe5uN7zno7mkb01LnasoJ4EYEgLqyuuVRwyY9P&#10;KxDOI2tsLJOCiRxsN7OHNabaDnymPvOlCCHsUlRQed+mUrqiIoNuYVviwF1tZ9AH2JVSdziEcNPI&#10;JIpepMGaQ0OFLe0rKm7Z3Sh4H3DYLeNDf7pd99N3/vz5dYpJqcf5uHsD4Wn0/+I/94cO81+T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ucxjbFAAAA3QAA&#10;AA8AAAAAAAAAAAAAAAAAqgIAAGRycy9kb3ducmV2LnhtbFBLBQYAAAAABAAEAPoAAACcAwAAAAA=&#10;">
                  <v:shape id="Google Shape;1306;p43" o:spid="_x0000_s2431" style="position:absolute;left:481;top:7374;width:18479;height:18546;visibility:visible;mso-wrap-style:square;v-text-anchor:middle" coordsize="17807,20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St6b8A&#10;AADdAAAADwAAAGRycy9kb3ducmV2LnhtbERPzYrCMBC+C75DGMGbprps0WoUURbEm9UHmDZjW2wm&#10;pYm1vr0RFrzNx/c7621vatFR6yrLCmbTCARxbnXFhYLr5W+yAOE8ssbaMil4kYPtZjhYY6Ltk8/U&#10;pb4QIYRdggpK75tESpeXZNBNbUMcuJttDfoA20LqFp8h3NRyHkWxNFhxaCixoX1J+T19GAX4S/tZ&#10;3WWHOErvO9fbx88pI6XGo363AuGp91/xv/uow/xlPIfPN+EE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tK3pvwAAAN0AAAAPAAAAAAAAAAAAAAAAAJgCAABkcnMvZG93bnJl&#10;di54bWxQSwUGAAAAAAQABAD1AAAAhAMAAAAA&#10;" path="m7893,c7050,,5810,272,5023,992,4519,1456,4146,2060,3807,2655,2615,4724,1581,6908,1118,9250,654,11592,1,13188,1043,15340v249,504,1184,1861,1738,2300c3236,18021,3724,18360,4229,18658v1481,860,3003,1746,4691,2027c9241,20738,9571,20766,9901,20766v1406,,2825,-498,3670,-1604c14009,18575,14257,17872,14530,17185v530,-1374,1150,-2714,1845,-4013c16855,12287,17377,11410,17584,10425v223,-1134,8,-2325,-456,-3376c16665,5990,15970,5047,15225,4170,14770,3615,14274,3086,13736,2606,12247,1274,10410,388,8440,49,8292,17,8105,,7893,xe" fillcolor="#ec3a3b" stroked="f">
                    <v:path arrowok="t" o:extrusionok="f" o:connecttype="custom" o:connectlocs="8191,0;5213,886;3951,2371;1160,8261;1082,13700;2886,15754;4389,16663;9257,18474;10275,18546;14083,17113;15078,15348;16993,11764;18248,9311;17774,6295;15800,3724;14254,2327;8759,44;8191,0" o:connectangles="0,0,0,0,0,0,0,0,0,0,0,0,0,0,0,0,0,0"/>
                  </v:shape>
                  <v:shape id="Google Shape;1307;p43" o:spid="_x0000_s2432" style="position:absolute;top:7535;width:19377;height:18758;visibility:visible;mso-wrap-style:square;v-text-anchor:middle" coordsize="17650,21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VwZsIA&#10;AADdAAAADwAAAGRycy9kb3ducmV2LnhtbERPS4vCMBC+C/6HMMLeNPWBbKtRVmHBm6i7S49DM7bF&#10;ZtJtolZ/vREEb/PxPWe+bE0lLtS40rKC4SACQZxZXXKu4Ofw3f8E4TyyxsoyKbiRg+Wi25ljou2V&#10;d3TZ+1yEEHYJKii8rxMpXVaQQTewNXHgjrYx6ANscqkbvIZwU8lRFE2lwZJDQ4E1rQvKTvuzUaDX&#10;v2l8/xtiPJ784wqP6Srdpkp99NqvGQhPrX+LX+6NDvPj6Rie34QT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RXBmwgAAAN0AAAAPAAAAAAAAAAAAAAAAAJgCAABkcnMvZG93&#10;bnJldi54bWxQSwUGAAAAAAQABAD1AAAAhwMAAAAA&#10;" path="m7538,237v204,,406,17,602,53c8141,291,8142,291,8143,291v1919,339,3715,1191,5187,2466c14803,4056,16235,5769,16921,7630v381,1035,497,2168,199,3235c16847,11834,16293,12702,15829,13579v-455,861,-868,1738,-1249,2640c14199,17121,13926,18122,13397,18958v-821,1274,-2297,1822,-3757,1822c9288,20780,8938,20748,8598,20687,6761,20356,4932,19347,3410,18304,2185,17452,1109,16202,621,14771,1,12992,605,11172,969,9409,1440,7159,2375,5065,3509,3079,4039,2153,4601,1193,5602,705,6178,420,6870,237,7538,237xm7499,1c6244,1,4960,599,4196,1565,3501,2451,2979,3501,2483,4503,2011,5438,1606,6406,1267,7407,911,8466,704,9566,464,10659,265,11560,67,12479,117,13406v82,1605,984,3119,2101,4236c2773,18205,3476,18635,4146,19024v935,546,1887,1084,2896,1464c7886,20804,8802,21003,9706,21003v895,,1779,-194,2574,-664c13024,19901,13554,19255,13910,18478v496,-1051,860,-2168,1357,-3227c16144,13356,17650,11478,17517,9293,17368,6943,15780,4900,14208,3278,12602,1607,10514,493,8244,74v-10,-6,-21,-11,-35,-15l8209,68c7976,23,7738,1,7499,1xe" fillcolor="black" stroked="f">
                    <v:path arrowok="t" o:extrusionok="f" o:connecttype="custom" o:connectlocs="8276,212;8936,259;8936,259;8940,260;14634,2462;18577,6814;18795,9703;17378,12127;16007,14485;14708,16931;10583,18558;9439,18475;3744,16347;682,13192;1064,8403;3852,2750;6150,630;8276,212;8233,1;4607,1398;2726,4021;1391,6615;509,9519;128,11972;2435,15756;4552,16990;7731,18297;10656,18757;13482,18164;15271,16502;16761,13620;19231,8299;15598,2927;9051,66;9051,66;9012,53;9012,53;9012,61;8233,1" o:connectangles="0,0,0,0,0,0,0,0,0,0,0,0,0,0,0,0,0,0,0,0,0,0,0,0,0,0,0,0,0,0,0,0,0,0,0,0,0,0,0"/>
                  </v:shape>
                  <v:shape id="Google Shape;1308;p43" o:spid="_x0000_s2433" type="#_x0000_t202" style="position:absolute;left:1315;top:10718;width:15840;height:1488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Po8MMA&#10;AADdAAAADwAAAGRycy9kb3ducmV2LnhtbERPS2vCQBC+F/wPyxS8FN0oxUd0FSkUCu0l6sXbkB2z&#10;odnZkF2Tzb/vFgq9zcf3nP0x2kb01PnasYLFPANBXDpdc6XgenmfbUD4gKyxcUwKRvJwPEye9phr&#10;N3BB/TlUIoWwz1GBCaHNpfSlIYt+7lrixN1dZzEk2FVSdzikcNvIZZatpMWaU4PBlt4Mld/nh1Xw&#10;kKdoXkyIX8XniGvpyvut3Sg1fY6nHYhAMfyL/9wfOs3frl7h95t0gj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Po8MMAAADdAAAADwAAAAAAAAAAAAAAAACYAgAAZHJzL2Rv&#10;d25yZXYueG1sUEsFBgAAAAAEAAQA9QAAAIgDAAAAAA==&#10;" filled="f" stroked="f">
                    <v:textbox inset="1mm,1mm,1mm,1mm">
                      <w:txbxContent>
                        <w:p w:rsidR="00693FEF" w:rsidRDefault="00693FEF" w:rsidP="00A5444F">
                          <w:pPr>
                            <w:keepNext/>
                            <w:bidi w:val="0"/>
                            <w:jc w:val="center"/>
                            <w:rPr>
                              <w:rFonts w:ascii="Arial" w:eastAsia="Calibri" w:hAnsi="Adobe Arabic" w:cs="Adobe Arabic"/>
                              <w:b/>
                              <w:bCs/>
                              <w:color w:val="FFFFFF" w:themeColor="background1"/>
                              <w:sz w:val="36"/>
                              <w:szCs w:val="36"/>
                              <w:lang w:bidi="ar-SY"/>
                            </w:rPr>
                          </w:pPr>
                          <w:r>
                            <w:rPr>
                              <w:rFonts w:ascii="Arial" w:eastAsia="Calibri" w:hAnsi="Adobe Arabic" w:cs="Adobe Arabic" w:hint="cs"/>
                              <w:b/>
                              <w:bCs/>
                              <w:color w:val="FFFFFF" w:themeColor="background1"/>
                              <w:sz w:val="36"/>
                              <w:szCs w:val="36"/>
                              <w:rtl/>
                              <w:lang w:bidi="ar-SY"/>
                            </w:rPr>
                            <w:t xml:space="preserve">إعادة التركيز على المشكلة وصياغة الأسباب بصورة احترافية </w:t>
                          </w:r>
                        </w:p>
                      </w:txbxContent>
                    </v:textbox>
                  </v:shape>
                </v:group>
                <v:group id="Google Shape;1310;p43" o:spid="_x0000_s2434" style="position:absolute;left:15386;width:21982;height:16374" coordorigin="15386" coordsize="21981,16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5YQcQAAADdAAAADwAAAGRycy9kb3ducmV2LnhtbERPS2vCQBC+F/wPywje&#10;6iaRFo2uIqLSgxR8gHgbsmMSzM6G7JrEf98tFHqbj+85i1VvKtFS40rLCuJxBII4s7rkXMHlvHuf&#10;gnAeWWNlmRS8yMFqOXhbYKptx0dqTz4XIYRdigoK7+tUSpcVZNCNbU0cuLttDPoAm1zqBrsQbiqZ&#10;RNGnNFhyaCiwpk1B2eP0NAr2HXbrSbxtD4/75nU7f3xfDzEpNRr26zkIT73/F/+5v3SYP0s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5YQcQAAADdAAAA&#10;DwAAAAAAAAAAAAAAAACqAgAAZHJzL2Rvd25yZXYueG1sUEsFBgAAAAAEAAQA+gAAAJsDAAAAAA==&#10;">
                  <v:shape id="Google Shape;1311;p43" o:spid="_x0000_s2435" style="position:absolute;left:16884;width:19803;height:15845;visibility:visible;mso-wrap-style:square;v-text-anchor:middle" coordsize="18353,17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krgMMA&#10;AADdAAAADwAAAGRycy9kb3ducmV2LnhtbERPS2vCQBC+F/wPywi91d1UWjS6CaFFKD0UfOB5yI5J&#10;NDsbs9uY/vtuoeBtPr7nrPPRtmKg3jeONSQzBYK4dKbhSsNhv3lagPAB2WDrmDT8kIc8mzysMTXu&#10;xlsadqESMYR9ihrqELpUSl/WZNHPXEccuZPrLYYI+0qaHm8x3LbyWalXabHh2FBjR281lZfdt9Wg&#10;PkNxVfPkfCzOuG1xYd+/Dlbrx+lYrEAEGsNd/O/+MHH+8mUJf9/EE2T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krgMMAAADdAAAADwAAAAAAAAAAAAAAAACYAgAAZHJzL2Rv&#10;d25yZXYueG1sUEsFBgAAAAAEAAQA9QAAAIgDAAAAAA==&#10;" path="m8972,c7793,,6460,236,4858,706r144,-37c3645,1033,2467,1996,1672,3205,861,4446,431,5919,265,7408,1,9816,538,12472,2284,14077v1473,1332,3384,2607,5304,2913c8536,17141,9644,17206,10730,17206v335,,669,-6,995,-18c14555,17081,17228,14690,17724,13655v323,-662,422,-1415,463,-2151c18353,7946,16921,4289,14241,2080,12554,691,10989,,8972,xe" fillcolor="#5eb2fc" stroked="f">
                    <v:path arrowok="t" o:extrusionok="f" o:connecttype="custom" o:connectlocs="9681,0;5242,650;5397,616;5397,616;1804,2951;286,6822;2464,12963;8187,15645;11578,15844;12651,15828;19124,12574;19624,10593;15366,1915;9681,0" o:connectangles="0,0,0,0,0,0,0,0,0,0,0,0,0,0"/>
                  </v:shape>
                  <v:shape id="Google Shape;1312;p43" o:spid="_x0000_s2436" style="position:absolute;left:15386;width:21981;height:16374;visibility:visible;mso-wrap-style:square;v-text-anchor:middle" coordsize="18850,17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oYDsQA&#10;AADdAAAADwAAAGRycy9kb3ducmV2LnhtbESPTWvCQBCG70L/wzKF3nRTC9GmrqJCQHLyC8/T7DQJ&#10;zc6G7Krpv+8cBG8zzPvxzGI1uFbdqA+NZwPvkwQUceltw5WB8ykfz0GFiGyx9UwG/ijAavkyWmBm&#10;/Z0PdDvGSkkIhwwN1DF2mdahrMlhmPiOWG4/vncYZe0rbXu8S7hr9TRJUu2wYWmosaNtTeXv8eqk&#10;JFyS7/18ne8KXWzSajYUH/nBmLfXYf0FKtIQn+KHe2cF/zMVfvlGRt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qGA7EAAAA3QAAAA8AAAAAAAAAAAAAAAAAmAIAAGRycy9k&#10;b3ducmV2LnhtbFBLBQYAAAAABAAEAPUAAACJAwAAAAA=&#10;" path="m9500,228v372,,745,24,1116,76c12106,520,13421,1248,14580,2191v2846,2292,4269,6098,4005,9706c18518,12774,18328,13618,17757,14304v-480,546,-1026,1035,-1622,1448c15407,16257,14613,16654,13769,16927v-763,229,-1549,278,-2334,278c11283,17205,11132,17203,10981,17200v-1026,-8,-2069,-49,-3070,-248c6918,16754,5991,16323,5131,15802,3484,14793,1986,13510,1333,11648,1,7867,1333,2034,5652,875v12,-4,22,-10,31,-16c6920,513,8208,228,9500,228xm9501,c8100,,6691,325,5354,710v-16,6,-30,14,-40,25c1603,1931,228,6515,712,10051v273,1961,1159,3534,2681,4791c4982,16141,6744,17085,8796,17308v774,88,1566,155,2354,155c12434,17463,13708,17286,14878,16737v1266,-587,2738,-1564,3434,-2822c18775,13088,18841,12054,18841,11135v8,-984,-99,-1969,-331,-2920c18088,6336,17203,4599,15937,3151,14737,1810,13115,652,11345,213,10736,64,10119,,9501,xe" fillcolor="black" stroked="f">
                    <v:path arrowok="t" o:extrusionok="f" o:connecttype="custom" o:connectlocs="11078,214;12379,285;17002,2054;21672,11155;20706,13412;18815,14770;16056,15871;13334,16132;12805,16127;9225,15895;5983,14817;1554,10922;6591,820;6627,805;6627,805;11078,214;11079,0;6243,666;6197,689;6197,689;830,9424;3957,13916;10257,16229;13002,16374;17349,15693;21354,13047;21971,10441;21585,7703;18584,2955;13229,200;11079,0" o:connectangles="0,0,0,0,0,0,0,0,0,0,0,0,0,0,0,0,0,0,0,0,0,0,0,0,0,0,0,0,0,0,0"/>
                  </v:shape>
                  <v:shape id="Google Shape;1313;p43" o:spid="_x0000_s2437" type="#_x0000_t202" style="position:absolute;left:21040;top:1828;width:11067;height:1182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VyLMMA&#10;AADdAAAADwAAAGRycy9kb3ducmV2LnhtbERPS2vCQBC+C/0PyxS8SN34Cja6SikIgqf6aK/T7DRZ&#10;zM6G7Brjv3cLgrf5+J6zXHe2Ei013jhWMBomIIhzpw0XCo6HzdschA/IGivHpOBGHtarl94SM+2u&#10;/EXtPhQihrDPUEEZQp1J6fOSLPqhq4kj9+caiyHCppC6wWsMt5UcJ0kqLRqODSXW9FlSft5frILv&#10;6YTM/GLT26metTz+2Q1m5lep/mv3sQARqAtP8cO91XH+ezqC/2/iC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VyLMMAAADdAAAADwAAAAAAAAAAAAAAAACYAgAAZHJzL2Rv&#10;d25yZXYueG1sUEsFBgAAAAAEAAQA9QAAAIgDAAAAAA==&#10;" filled="f" stroked="f">
                    <v:textbox inset="2.53958mm,2.53958mm,2.53958mm,2.53958mm">
                      <w:txbxContent>
                        <w:p w:rsidR="00693FEF" w:rsidRDefault="00693FEF" w:rsidP="00A5444F">
                          <w:pPr>
                            <w:keepNext/>
                            <w:jc w:val="center"/>
                            <w:rPr>
                              <w:rFonts w:ascii="Arial" w:eastAsia="Calibri" w:hAnsi="Adobe Arabic" w:cs="Adobe Arabic"/>
                              <w:b/>
                              <w:bCs/>
                              <w:color w:val="FFFFFF" w:themeColor="background1"/>
                              <w:sz w:val="36"/>
                              <w:szCs w:val="36"/>
                              <w:rtl/>
                              <w:lang w:bidi="ar-SY"/>
                            </w:rPr>
                          </w:pPr>
                          <w:r>
                            <w:rPr>
                              <w:rFonts w:ascii="Arial" w:eastAsia="Calibri" w:hAnsi="Adobe Arabic" w:cs="Adobe Arabic" w:hint="cs"/>
                              <w:b/>
                              <w:bCs/>
                              <w:color w:val="FFFFFF" w:themeColor="background1"/>
                              <w:sz w:val="36"/>
                              <w:szCs w:val="36"/>
                              <w:rtl/>
                              <w:lang w:bidi="ar-SY"/>
                            </w:rPr>
                            <w:t xml:space="preserve">تحليل </w:t>
                          </w:r>
                          <w:r>
                            <w:rPr>
                              <w:rFonts w:ascii="Arial" w:eastAsia="Calibri" w:hAnsi="Adobe Arabic" w:cs="Adobe Arabic"/>
                              <w:b/>
                              <w:bCs/>
                              <w:color w:val="FFFFFF" w:themeColor="background1"/>
                              <w:sz w:val="36"/>
                              <w:szCs w:val="36"/>
                            </w:rPr>
                            <w:t>SOWT</w:t>
                          </w:r>
                        </w:p>
                      </w:txbxContent>
                    </v:textbox>
                  </v:shape>
                </v:group>
                <v:group id="Google Shape;1315;p43" o:spid="_x0000_s2438" style="position:absolute;left:34374;top:8500;width:23309;height:18533" coordorigin="34374,8500" coordsize="23308,18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L92sUAAADdAAAADwAAAGRycy9kb3ducmV2LnhtbERPS2vCQBC+F/wPyxR6&#10;q5sHlpq6BhFbPIhQFUpvQ3ZMQrKzIbtN4r/vFoTe5uN7ziqfTCsG6l1tWUE8j0AQF1bXXCq4nN+f&#10;X0E4j6yxtUwKbuQgX88eVphpO/InDSdfihDCLkMFlfddJqUrKjLo5rYjDtzV9gZ9gH0pdY9jCDet&#10;TKLoRRqsOTRU2NG2oqI5/RgFHyOOmzTeDYfmur19nxfHr0NMSj09Tps3EJ4m/y++u/c6zF8m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C/drFAAAA3QAA&#10;AA8AAAAAAAAAAAAAAAAAqgIAAGRycy9kb3ducmV2LnhtbFBLBQYAAAAABAAEAPoAAACcAwAAAAA=&#10;">
                  <v:shape id="Google Shape;1316;p43" o:spid="_x0000_s2439" style="position:absolute;left:34980;top:8914;width:22064;height:18118;visibility:visible;mso-wrap-style:square;v-text-anchor:middle" coordsize="15812,20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Tr6sQA&#10;AADdAAAADwAAAGRycy9kb3ducmV2LnhtbESP0YrCMBBF3wX/IYywL7ImCopbTcUVF30Tqx8wNGNb&#10;2kxKk9Xu328EwbcZ7j137qw3vW3EnTpfOdYwnSgQxLkzFRcarpefzyUIH5ANNo5Jwx952KTDwRoT&#10;4x58pnsWChFD2CeooQyhTaT0eUkW/cS1xFG7uc5iiGtXSNPhI4bbRs6UWkiLFccLJba0Kymvs18b&#10;a+ynNmuvp/F4e/6eB1TqdJjVWn+M+u0KRKA+vM0v+mgi9zVfwPObOIJ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U6+rEAAAA3QAAAA8AAAAAAAAAAAAAAAAAmAIAAGRycy9k&#10;b3ducmV2LnhtbFBLBQYAAAAABAAEAPUAAACJAwAAAAA=&#10;" path="m13247,2685r444,880c13551,3269,13403,2975,13247,2685xm8694,1c7898,1,7091,149,6347,410,5445,724,4576,1196,3906,1866,3417,2354,3037,2933,2664,3513,2226,4199,1796,4886,1374,5573,1084,6028,828,6499,604,6988,8,8386,,9966,306,11456v306,1481,927,2879,1564,4253c2292,16611,2722,17512,3326,18299v613,786,1407,1464,2350,1762c6226,20240,6804,20286,7383,20286v248,,496,-8,742,-18c9102,20243,10086,20193,11021,19904v1440,-455,2640,-1457,3351,-2780c14811,16296,15043,15378,15200,14459v612,-3679,93,-7454,-1476,-10822c13742,3670,13759,3703,13777,3736r-86,-171c13702,3589,13713,3613,13724,3637,13210,2667,12655,1677,11791,989,10919,296,9818,1,8694,1xe" fillcolor="#69e781" stroked="f">
                    <v:path arrowok="t" o:extrusionok="f" o:connecttype="custom" o:connectlocs="18485,2398;19104,3184;19104,3184;18485,2398;12132,1;8857,366;5450,1666;3717,3137;1917,4977;843,6241;427,10231;2609,14029;4641,16343;7920,17916;10302,18117;11338,18101;15379,17776;20055,15293;21210,12913;19150,3248;19150,3248;19224,3337;19104,3184;19104,3184;19150,3248;19150,3248;16453,883;12132,1" o:connectangles="0,0,0,0,0,0,0,0,0,0,0,0,0,0,0,0,0,0,0,0,0,0,0,0,0,0,0,0"/>
                  </v:shape>
                  <v:shape id="Google Shape;1317;p43" o:spid="_x0000_s2440" style="position:absolute;left:34374;top:8500;width:23308;height:18324;visibility:visible;mso-wrap-style:square;v-text-anchor:middle" coordsize="16185,20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sNYsIA&#10;AADdAAAADwAAAGRycy9kb3ducmV2LnhtbERPTWsCMRC9F/wPYYReimZt6VbXzYq0CL2qvXgbNuNm&#10;MZmsm6jrvzeFQm/zeJ9TrgZnxZX60HpWMJtmIIhrr1tuFPzsN5M5iBCRNVrPpOBOAVbV6KnEQvsb&#10;b+m6i41IIRwKVGBi7AopQ23IYZj6jjhxR987jAn2jdQ93lK4s/I1y3LpsOXUYLCjT0P1aXdxCvLz&#10;weL9bC8dvuRbU3tz+HozSj2Ph/USRKQh/ov/3N86zV+8f8DvN+kEWT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w1iwgAAAN0AAAAPAAAAAAAAAAAAAAAAAJgCAABkcnMvZG93&#10;bnJldi54bWxQSwUGAAAAAAQABAD1AAAAhwMAAAAA&#10;" path="m8710,239v207,,413,10,615,30c10326,360,11286,724,12031,1411v729,688,1223,1595,1690,2480c15082,6867,15626,10156,15308,13425v-191,1837,-604,3740,-1953,5089c11965,19896,10178,20210,8283,20276v-251,8,-503,16,-756,16c6751,20292,5974,20220,5263,19871,4444,19465,3790,18803,3277,18067,2739,17298,2342,16445,1953,15601,1523,14699,1142,13764,819,12821,240,11001,9,8965,778,7162,1150,6268,1721,5449,2234,4638,2739,3819,3244,2925,3914,2205,5098,948,6963,239,8710,239xm8734,1c7529,1,6312,339,5263,898,3442,1866,2483,3769,1440,5465,919,6301,439,7145,224,8113,25,9056,,10024,149,10976v290,2069,1225,4071,2168,5916c3144,18514,4369,20102,6264,20433v447,78,910,106,1376,106c8219,20539,8803,20496,9367,20450v910,-83,1812,-257,2639,-670c13603,18969,14654,17504,15126,15800,16184,11888,15621,7532,13956,3854v-1,-17,-5,-34,-14,-52l13934,3802v-4,-8,-9,-16,-13,-24c13761,3429,13592,3087,13413,2751v-21,-41,-55,-58,-90,-58c13316,2693,13309,2694,13303,2695,12582,1551,11686,588,10285,203,9780,65,9258,1,8734,1xe" fillcolor="black" stroked="f">
                    <v:path arrowok="t" o:extrusionok="f" o:connecttype="custom" o:connectlocs="12543,213;13429,240;17326,1259;19760,3471;19760,3471;22045,11977;19233,16517;11928,18088;10840,18103;7579,17727;4719,16118;2813,13918;1179,11438;1120,6389;3217,4138;5637,1967;12543,213;12578,1;7579,801;2074,4875;323,7238;215,9792;3337,15070;9021,18229;11002,18323;13489,18244;17290,17646;21783,14095;20098,3438;20098,3438;20078,3392;20066,3392;20048,3370;20048,3370;19316,2454;19186,2402;19158,2404;19158,2404;14811,181;12578,1" o:connectangles="0,0,0,0,0,0,0,0,0,0,0,0,0,0,0,0,0,0,0,0,0,0,0,0,0,0,0,0,0,0,0,0,0,0,0,0,0,0,0,0"/>
                  </v:shape>
                  <v:shape id="Google Shape;1318;p43" o:spid="_x0000_s2441" type="#_x0000_t202" style="position:absolute;left:38848;top:13167;width:13542;height:1077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IoSMUA&#10;AADdAAAADwAAAGRycy9kb3ducmV2LnhtbESPT2sCMRDF7wW/Qxihl6JZC626GkUKBaG9+OfibdiM&#10;m8XNZNlEjd/eORR6m+G9ee83y3X2rbpRH5vABibjAhRxFWzDtYHj4Xs0AxUTssU2MBl4UIT1avCy&#10;xNKGO+/otk+1khCOJRpwKXWl1rFy5DGOQ0cs2jn0HpOsfa1tj3cJ961+L4pP7bFhaXDY0Zej6rK/&#10;egNXvcnuzaX8u/t54FSH6nzqZsa8DvNmASpRTv/mv+utFfz5h+DKNzKCXj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EihIxQAAAN0AAAAPAAAAAAAAAAAAAAAAAJgCAABkcnMv&#10;ZG93bnJldi54bWxQSwUGAAAAAAQABAD1AAAAigMAAAAA&#10;" filled="f" stroked="f">
                    <v:textbox inset="1mm,1mm,1mm,1mm">
                      <w:txbxContent>
                        <w:p w:rsidR="00693FEF" w:rsidRDefault="00693FEF" w:rsidP="00A5444F">
                          <w:pPr>
                            <w:keepNext/>
                            <w:jc w:val="center"/>
                            <w:rPr>
                              <w:rFonts w:ascii="Arial" w:eastAsia="Calibri" w:hAnsi="Adobe Arabic" w:cs="Adobe Arabic"/>
                              <w:b/>
                              <w:bCs/>
                              <w:color w:val="FFFFFF" w:themeColor="background1"/>
                              <w:sz w:val="36"/>
                              <w:szCs w:val="36"/>
                              <w:lang w:bidi="ar-SY"/>
                            </w:rPr>
                          </w:pPr>
                          <w:r>
                            <w:rPr>
                              <w:rFonts w:ascii="Arial" w:eastAsia="Calibri" w:hAnsi="Adobe Arabic" w:cs="Adobe Arabic" w:hint="cs"/>
                              <w:b/>
                              <w:bCs/>
                              <w:color w:val="FFFFFF" w:themeColor="background1"/>
                              <w:sz w:val="36"/>
                              <w:szCs w:val="36"/>
                              <w:rtl/>
                              <w:lang w:bidi="ar-SY"/>
                            </w:rPr>
                            <w:t>تحليل السبب والأثر</w:t>
                          </w:r>
                        </w:p>
                      </w:txbxContent>
                    </v:textbox>
                  </v:shape>
                </v:group>
                <v:group id="Google Shape;1320;p43" o:spid="_x0000_s2442" style="position:absolute;left:16298;top:17349;width:19286;height:17526" coordorigin="16298,17349" coordsize="19285,17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lrsQAAADdAAAADwAAAGRycy9kb3ducmV2LnhtbERPS2vCQBC+C/6HZQRv&#10;dRNf2OgqIio9SKFaKL0N2TEJZmdDdk3iv+8KBW/z8T1ntelMKRqqXWFZQTyKQBCnVhecKfi+HN4W&#10;IJxH1lhaJgUPcrBZ93srTLRt+Yuas89ECGGXoILc+yqR0qU5GXQjWxEH7mprgz7AOpO6xjaEm1KO&#10;o2guDRYcGnKsaJdTejvfjYJji+12Eu+b0+26e/xeZp8/p5iUGg667RKEp86/xP/uDx3mv4+n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tlrsQAAADdAAAA&#10;DwAAAAAAAAAAAAAAAACqAgAAZHJzL2Rvd25yZXYueG1sUEsFBgAAAAAEAAQA+gAAAJsDAAAAAA==&#10;">
                  <v:shape id="Google Shape;1321;p43" o:spid="_x0000_s2443" style="position:absolute;left:16342;top:18002;width:18637;height:16872;visibility:visible;mso-wrap-style:square;v-text-anchor:middle" coordsize="17096,20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NzkcEA&#10;AADdAAAADwAAAGRycy9kb3ducmV2LnhtbERPS2vCQBC+C/6HZQRvutE+qNFVpFDQm03bQ29DdswG&#10;s7Mhs43x37uFQm/z8T1nsxt8o3rqpA5sYDHPQBGXwdZcGfj8eJu9gJKIbLEJTAZuJLDbjkcbzG24&#10;8jv1RaxUCmHJ0YCLsc21ltKRR5mHljhx59B5jAl2lbYdXlO4b/Qyy561x5pTg8OWXh2Vl+LHG/DB&#10;8VHKpe/xdHo89N+CXyTGTCfDfg0q0hD/xX/ug03zV08P8PtNOkFv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Dc5HBAAAA3QAAAA8AAAAAAAAAAAAAAAAAmAIAAGRycy9kb3du&#10;cmV2LnhtbFBLBQYAAAAABAAEAPUAAACGAwAAAAA=&#10;" path="m8431,1c6933,1,5496,575,4419,1612,3815,2208,3344,2928,2913,3656,1201,6577,1,9878,1,13262v,761,58,1539,331,2251c729,16564,1556,17416,2508,18020v952,604,2019,993,3095,1349c7119,19863,8757,20281,10333,20281v1090,,2151,-200,3122,-714c14737,18889,15714,17705,16301,16373v579,-1324,794,-2796,778,-4244c17029,8116,15391,5311,12578,1827,11411,603,10269,90,8705,7,8614,3,8523,1,8431,1xe" fillcolor="#fcbd24" stroked="f">
                    <v:path arrowok="t" o:extrusionok="f" o:connecttype="custom" o:connectlocs="9191,1;4817,1341;3176,3041;1,11032;362,12905;2734,14990;6108,16113;11264,16871;14668,16277;17770,13620;18618,10090;13712,1520;9490,6;9191,1" o:connectangles="0,0,0,0,0,0,0,0,0,0,0,0,0,0"/>
                  </v:shape>
                  <v:shape id="Google Shape;1322;p43" o:spid="_x0000_s2444" style="position:absolute;left:16298;top:17349;width:19285;height:17068;visibility:visible;mso-wrap-style:square;v-text-anchor:middle" coordsize="17691,20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ARocUA&#10;AADdAAAADwAAAGRycy9kb3ducmV2LnhtbERPTWvCQBC9C/6HZQq9SN1ordToKlpoKvSkLai3ITvN&#10;BrOzIbuN6b/vCoK3ebzPWaw6W4mWGl86VjAaJiCIc6dLLhR8f70/vYLwAVlj5ZgU/JGH1bLfW2Cq&#10;3YV31O5DIWII+xQVmBDqVEqfG7Loh64mjtyPayyGCJtC6gYvMdxWcpwkU2mx5NhgsKY3Q/l5/2sV&#10;VNnmNKsHo2NZrDOTfLaH7Dl8KPX40K3nIAJ14S6+ubc6zp+9TOD6TTxB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4BGhxQAAAN0AAAAPAAAAAAAAAAAAAAAAAJgCAABkcnMv&#10;ZG93bnJldi54bWxQSwUGAAAAAAQABAD1AAAAigMAAAAA&#10;" path="m8773,232v1525,,2953,643,4062,1782c12839,2022,12844,2030,12850,2038v2193,2714,4138,5659,4419,9234c17434,13274,17211,15392,16193,17163v-960,1671,-2557,2797,-4476,3053c11364,20263,11010,20284,10657,20284v-1529,,-3056,-397,-4500,-854c4303,18834,2284,18082,1192,16360,108,14664,406,12248,787,10362,1184,8409,1912,6539,2847,4785,3873,2857,5097,1020,7323,424,7811,295,8297,232,8773,232xm8789,1v-153,,-308,6,-465,18c6405,176,4816,1235,3749,2799,2549,4561,1622,6506,1002,8550,406,10494,1,12720,332,14747v331,2027,1919,3359,3715,4154c5900,19720,8002,20357,10037,20498v195,12,389,19,583,19c12304,20517,13937,20021,15184,18826v1431,-1373,2126,-3310,2308,-5254c17691,11470,17376,9344,16566,7391,15719,5377,14407,3600,13043,1906v-6,-14,-14,-28,-27,-42l13012,1868v-11,-11,-22,-20,-33,-26c11834,666,10404,1,8789,1xe" fillcolor="black" stroked="f">
                    <v:path arrowok="t" o:extrusionok="f" o:connecttype="custom" o:connectlocs="9563,193;13991,1675;13991,1675;14008,1695;18825,9377;17652,14278;12773,16818;11617,16874;6712,16164;1299,13610;858,8620;3104,3981;7983,353;9563,193;9581,1;9074,16;4087,2328;1092,7113;362,12268;4412,15724;10941,17052;11577,17068;16552,15661;19068,11290;18059,6149;14218,1586;14218,1586;14189,1551;14189,1551;14184,1554;14184,1554;14148,1532;14148,1532;9581,1" o:connectangles="0,0,0,0,0,0,0,0,0,0,0,0,0,0,0,0,0,0,0,0,0,0,0,0,0,0,0,0,0,0,0,0,0,0"/>
                  </v:shape>
                  <v:shape id="Google Shape;1323;p43" o:spid="_x0000_s2445" type="#_x0000_t202" style="position:absolute;left:19810;top:18982;width:12937;height:1326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OH1sEA&#10;AADdAAAADwAAAGRycy9kb3ducmV2LnhtbERPS4vCMBC+C/6HMIIX0VTBVzWKLCwIuxcfF29DMzbF&#10;ZlKaqPHfm4UFb/PxPWe9jbYWD2p95VjBeJSBIC6crrhUcD59DxcgfEDWWDsmBS/ysN10O2vMtXvy&#10;gR7HUIoUwj5HBSaEJpfSF4Ys+pFriBN3da3FkGBbSt3iM4XbWk6ybCYtVpwaDDb0Zai4He9WwV3u&#10;ohmYEH8PPy+cS1dcL81CqX4v7lYgAsXwEf+79zrNX06n8PdNOkF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Th9bBAAAA3QAAAA8AAAAAAAAAAAAAAAAAmAIAAGRycy9kb3du&#10;cmV2LnhtbFBLBQYAAAAABAAEAPUAAACGAwAAAAA=&#10;" filled="f" stroked="f">
                    <v:textbox inset="1mm,1mm,1mm,1mm">
                      <w:txbxContent>
                        <w:p w:rsidR="00693FEF" w:rsidRDefault="00693FEF" w:rsidP="00A5444F">
                          <w:pPr>
                            <w:keepNext/>
                            <w:bidi w:val="0"/>
                            <w:jc w:val="center"/>
                            <w:rPr>
                              <w:rFonts w:ascii="Arial" w:eastAsia="Calibri" w:hAnsi="Adobe Arabic" w:cs="Adobe Arabic"/>
                              <w:b/>
                              <w:bCs/>
                              <w:color w:val="FFFFFF" w:themeColor="background1"/>
                              <w:sz w:val="36"/>
                              <w:szCs w:val="36"/>
                              <w:lang w:bidi="ar-SY"/>
                            </w:rPr>
                          </w:pPr>
                          <w:r>
                            <w:rPr>
                              <w:rFonts w:ascii="Arial" w:eastAsia="Calibri" w:hAnsi="Adobe Arabic" w:cs="Adobe Arabic" w:hint="cs"/>
                              <w:b/>
                              <w:bCs/>
                              <w:color w:val="FFFFFF" w:themeColor="background1"/>
                              <w:sz w:val="36"/>
                              <w:szCs w:val="36"/>
                              <w:rtl/>
                              <w:lang w:bidi="ar-SY"/>
                            </w:rPr>
                            <w:t>بلورة الأساليب الأساسية للمشكلة</w:t>
                          </w:r>
                        </w:p>
                      </w:txbxContent>
                    </v:textbox>
                  </v:shape>
                </v:group>
                <v:group id="Google Shape;1325;p43" o:spid="_x0000_s2446" style="position:absolute;left:33410;top:2608;width:8094;height:8608" coordorigin="33410,2608" coordsize="8093,8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fANcUAAADdAAAADwAAAGRycy9kb3ducmV2LnhtbERPTWvCQBC9F/wPyxS8&#10;NZsoKTXNKiJWPIRCVSi9DdkxCWZnQ3abxH/fLRR6m8f7nHwzmVYM1LvGsoIkikEQl1Y3XCm4nN+e&#10;XkA4j6yxtUwK7uRgs5495JhpO/IHDSdfiRDCLkMFtfddJqUrazLoItsRB+5qe4M+wL6SuscxhJtW&#10;LuL4WRpsODTU2NGupvJ2+jYKDiOO22WyH4rbdXf/Oqfvn0VCSs0fp+0rCE+T/xf/uY86zF8t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SnwDXFAAAA3QAA&#10;AA8AAAAAAAAAAAAAAAAAqgIAAGRycy9kb3ducmV2LnhtbFBLBQYAAAAABAAEAPoAAACcAwAAAAA=&#10;">
                  <v:group id="Google Shape;1326;p43" o:spid="_x0000_s2447" style="position:absolute;left:33410;top:2608;width:8093;height:8608" coordorigin="33410,2608" coordsize="8092,8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gllcQAAADdAAAADwAAAGRycy9kb3ducmV2LnhtbERPTWvCQBC9C/0PyxR6&#10;003aWmrqKiJVPIhgFMTbkB2TYHY2ZLdJ/PddQfA2j/c503lvKtFS40rLCuJRBII4s7rkXMHxsBp+&#10;g3AeWWNlmRTcyMF89jKYYqJtx3tqU5+LEMIuQQWF93UipcsKMuhGtiYO3MU2Bn2ATS51g10IN5V8&#10;j6IvabDk0FBgTcuCsmv6ZxSsO+wWH/Fvu71elrfzYbw7bWNS6u21X/yA8NT7p/jh3ugwf/I5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gllcQAAADdAAAA&#10;DwAAAAAAAAAAAAAAAACqAgAAZHJzL2Rvd25yZXYueG1sUEsFBgAAAAAEAAQA+gAAAJsDAAAAAA==&#10;">
                    <v:shape id="Google Shape;1327;p43" o:spid="_x0000_s2448" style="position:absolute;left:33794;top:6279;width:7441;height:4531;visibility:visible;mso-wrap-style:square;v-text-anchor:middle" coordsize="7390,5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6uCcQA&#10;AADdAAAADwAAAGRycy9kb3ducmV2LnhtbERPS2vCQBC+C/6HZQq9SN2YljamrmIFwVvR9OBxyE6T&#10;2OxsyG4e/vuuIHibj+85q81oatFT6yrLChbzCARxbnXFhYKfbP+SgHAeWWNtmRRcycFmPZ2sMNV2&#10;4CP1J1+IEMIuRQWl900qpctLMujmtiEO3K9tDfoA20LqFocQbmoZR9G7NFhxaCixoV1J+d+pMwr6&#10;bDv6V0yu3SWPL7Ov7nyYfVulnp/G7ScIT6N/iO/ugw7zl28fcPsmnC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ergnEAAAA3QAAAA8AAAAAAAAAAAAAAAAAmAIAAGRycy9k&#10;b3ducmV2LnhtbFBLBQYAAAAABAAEAPUAAACJAwAAAAA=&#10;" path="m6860,3651r8,25l6851,3676r-16,-17c6843,3659,6851,3651,6860,3651xm6876,3758r8,45c6882,3797,6876,3791,6876,3791v,-16,,-24,,-33xm176,1c113,1,54,34,42,109,,341,33,581,141,788v-41,381,,761,116,1117c323,2269,513,2600,795,2840v347,364,810,604,1315,670c3682,3734,5743,3692,6868,5024v28,34,64,48,100,48c7047,5072,7127,5002,7133,4917v24,-497,256,-1274,-91,-1705c6694,2782,6007,2674,5503,2608,3955,2410,2226,2534,977,1442v-9,-9,-17,-17,-25,-25c968,1384,960,1342,935,1309,654,953,455,548,340,109,318,40,245,1,176,1xe" stroked="f">
                      <v:path arrowok="t" o:extrusionok="f" o:connecttype="custom" o:connectlocs="6907,3261;6915,3283;6898,3283;6882,3268;6907,3261;6923,3356;6932,3397;6932,3397;6923,3386;6923,3356;177,1;42,97;142,704;259,1701;800,2537;2125,3135;6915,4487;7016,4530;7182,4392;7091,2869;5541,2329;984,1288;959,1266;941,1169;342,97;177,1" o:connectangles="0,0,0,0,0,0,0,0,0,0,0,0,0,0,0,0,0,0,0,0,0,0,0,0,0,0"/>
                    </v:shape>
                    <v:group id="Google Shape;1328;p43" o:spid="_x0000_s2449" style="position:absolute;left:33410;top:2608;width:8092;height:8608" coordorigin="33410,2608" coordsize="8091,8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3mKC8cAAADd&#10;AAAADwAAAAAAAAAAAAAAAACqAgAAZHJzL2Rvd25yZXYueG1sUEsFBgAAAAAEAAQA+gAAAJ4DAAAA&#10;AA==&#10;">
                      <v:shape id="Google Shape;1329;p43" o:spid="_x0000_s2450" style="position:absolute;left:33669;top:2712;width:7716;height:6762;visibility:visible;mso-wrap-style:square;v-text-anchor:middle" coordsize="7663,7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QltcMA&#10;AADdAAAADwAAAGRycy9kb3ducmV2LnhtbERPTWvCQBC9C/0Pywi96SYitkY3UipCTkVtL96G7JhE&#10;s7NpdjXJv3eFQm/zeJ+z3vSmFndqXWVZQTyNQBDnVldcKPj53k3eQTiPrLG2TAoGcrBJX0ZrTLTt&#10;+ED3oy9ECGGXoILS+yaR0uUlGXRT2xAH7mxbgz7AtpC6xS6Em1rOomghDVYcGkps6LOk/Hq8GQV2&#10;tpvHvN3/fr0Nl9PB+ay7nK1Sr+P+YwXCU+//xX/uTIf5y/kSnt+EE2T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7QltcMAAADdAAAADwAAAAAAAAAAAAAAAACYAgAAZHJzL2Rv&#10;d25yZXYueG1sUEsFBgAAAAAEAAQA9QAAAIgDAAAAAA==&#10;" path="m3470,c2157,,872,900,447,2151,,3466,555,5047,1713,5808v1117,720,2532,687,3856,811c6305,6693,7141,6900,7464,7570r74,-99c7662,5676,7373,3872,6711,2209,6562,1812,6355,1447,6090,1125,5825,835,5511,612,5155,446,4700,206,4195,57,3674,8,3606,3,3538,,3470,xe" stroked="f">
                        <v:path arrowok="t" o:extrusionok="f" o:connecttype="custom" o:connectlocs="3494,0;450,1921;1725,5187;5608,5912;7516,6761;7590,6673;6757,1973;6132,1005;5191,398;3699,7;3494,0" o:connectangles="0,0,0,0,0,0,0,0,0,0,0"/>
                      </v:shape>
                      <v:group id="Google Shape;1330;p43" o:spid="_x0000_s2451" style="position:absolute;left:33410;top:2608;width:8091;height:8608" coordorigin="33410,2608" coordsize="8090,8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NYQ0McAAADd&#10;AAAADwAAAAAAAAAAAAAAAACqAgAAZHJzL2Rvd25yZXYueG1sUEsFBgAAAAAEAAQA+gAAAJ4DAAAA&#10;AA==&#10;">
                        <v:shape id="Google Shape;1331;p43" o:spid="_x0000_s2452" style="position:absolute;left:33410;top:5294;width:7881;height:5922;visibility:visible;mso-wrap-style:square;v-text-anchor:middle" coordsize="7827,6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vk3MMA&#10;AADdAAAADwAAAGRycy9kb3ducmV2LnhtbERP32vCMBB+H/g/hBN8m2ndHFobRQTBwV50gvh2NGdT&#10;bC6lyWz23y+Dwd7u4/t55SbaVjyo941jBfk0A0FcOd1wreD8uX9egPABWWPrmBR8k4fNevRUYqHd&#10;wEd6nEItUgj7AhWYELpCSl8ZsuinriNO3M31FkOCfS11j0MKt62cZdmbtNhwajDY0c5QdT99WQVD&#10;vdu+vnSxeV9cjjEzfP2g/VypyThuVyACxfAv/nMfdJq/nOfw+006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vk3MMAAADdAAAADwAAAAAAAAAAAAAAAACYAgAAZHJzL2Rv&#10;d25yZXYueG1sUEsFBgAAAAAEAAQA9QAAAIgDAAAAAA==&#10;" path="m523,c464,,402,38,398,112,257,1560,1,3852,1656,4564v827,355,1770,248,2639,388c5255,5110,6843,5548,7257,6549v18,49,76,81,129,81c7432,6630,7473,6607,7481,6549v107,-645,223,-1299,331,-1944c7826,4520,7751,4463,7684,4463v-45,,-86,25,-96,84c7498,5088,7402,5629,7310,6170r,c6971,5681,6397,5396,5851,5168,4982,4803,4088,4679,3161,4613,2061,4539,1043,4274,696,3099,423,2156,538,1072,630,112,638,38,582,,523,xe" fillcolor="black" stroked="f">
                          <v:path arrowok="t" o:extrusionok="f" o:connecttype="custom" o:connectlocs="527,0;401,100;1667,4076;4325,4423;7307,5849;7437,5921;7533,5849;7866,4113;7737,3986;7640,4061;7360,5510;7360,5510;5891,4615;3183,4120;701,2768;634,100;527,0" o:connectangles="0,0,0,0,0,0,0,0,0,0,0,0,0,0,0,0,0"/>
                        </v:shape>
                        <v:shape id="Google Shape;1332;p43" o:spid="_x0000_s2453" style="position:absolute;left:33719;top:2608;width:7781;height:7977;visibility:visible;mso-wrap-style:square;v-text-anchor:middle" coordsize="7729,8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sBesIA&#10;AADdAAAADwAAAGRycy9kb3ducmV2LnhtbERPTWvCQBC9C/6HZQQvUjcVLTV1lSJUe1RTPA/ZcROa&#10;nQ3ZqUn/fbdQ6G0e73M2u8E36k5drAMbeJxnoIjLYGt2Bj6Kt4dnUFGQLTaBycA3Rdhtx6MN5jb0&#10;fKb7RZxKIRxzNFCJtLnWsazIY5yHljhxt9B5lAQ7p22HfQr3jV5k2ZP2WHNqqLClfUXl5+XLG3DF&#10;7byU2anos+P+2mg5HVatM2Y6GV5fQAkN8i/+c7/bNH+9WsDvN+kEv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CwF6wgAAAN0AAAAPAAAAAAAAAAAAAAAAAJgCAABkcnMvZG93&#10;bnJldi54bWxQSwUGAAAAAAQABAD1AAAAhwMAAAAA&#10;" path="m3454,257v1163,,2346,586,2885,1630c7199,3550,7472,5561,7373,7414,6728,6570,5412,6612,4436,6537,2880,6413,1283,6041,621,4460,1,3021,588,1341,1978,613,2428,372,2939,257,3454,257xm3454,c3280,,3104,14,2930,42,1548,257,348,1391,158,2789v-91,712,41,1431,389,2060c745,5668,977,6479,1242,7282v6,19,22,27,37,27c1303,7309,1326,7290,1316,7265,1076,6546,870,5817,688,5081v182,281,397,530,653,745c1424,6372,1565,6918,1772,7431v6,21,24,30,40,30c1834,7461,1856,7443,1846,7414,1656,6926,1515,6413,1432,5892v133,107,282,198,431,281c2045,6703,2276,7216,2558,7704v7,12,18,17,29,17c2613,7721,2641,7692,2624,7663,2359,7207,2136,6728,1962,6223v248,124,505,215,761,289c2864,6926,3021,7332,3186,7729v8,16,21,22,33,22c3245,7751,3269,7724,3253,7696,3095,7315,2946,6926,2814,6537v199,50,397,83,596,116c3509,7050,3617,7439,3741,7820v3,21,20,30,37,30c3801,7850,3825,7832,3815,7803,3691,7431,3592,7050,3493,6661v182,33,364,50,546,67c4154,7133,4287,7530,4436,7927v6,16,23,24,39,24c4501,7951,4525,7933,4510,7902,4370,7522,4237,7133,4121,6736v133,16,265,25,398,33l4634,6777r571,1407c5212,8203,5227,8211,5243,8211v23,,47,-19,37,-44c5089,7704,4899,7249,4717,6785v149,9,306,17,463,25c5412,7356,5644,7894,5867,8432v8,16,20,22,32,22c5925,8454,5950,8424,5933,8391,5710,7869,5487,7348,5271,6819v183,16,381,33,563,66l6562,8879v7,19,22,27,38,27c6623,8906,6647,8887,6637,8862l5925,6893v190,33,372,83,555,149c6695,7663,6910,8283,7125,8904v6,19,22,27,37,27c7186,8931,7209,8912,7199,8887,6993,8283,6786,7687,6571,7083v314,133,579,364,744,654c7338,7776,7374,7793,7410,7793v58,,115,-43,120,-114c7572,7663,7605,7621,7605,7580,7729,5710,7415,3832,6686,2102,6143,840,4825,,3454,xe" fillcolor="black" stroked="f">
                          <v:path arrowok="t" o:extrusionok="f" o:connecttype="custom" o:connectlocs="6382,1685;4466,5838;1991,547;3477,0;159,2491;1250,6503;1325,6488;693,4538;1784,6636;1858,6621;1442,5262;2575,6880;2642,6844;1975,5558;3207,6903;3275,6873;2833,5838;3766,6984;3841,6969;3517,5949;4466,7079;4540,7057;4149,6016;4665,6052;5278,7333;4749,6060;5215,6082;5939,7550;5306,6090;5873,6149;6644,7954;5965,6156;6524,6289;7210,7976;6615,6326;7364,6910;7581,6858;6731,1877" o:connectangles="0,0,0,0,0,0,0,0,0,0,0,0,0,0,0,0,0,0,0,0,0,0,0,0,0,0,0,0,0,0,0,0,0,0,0,0,0,0"/>
                        </v:shape>
                      </v:group>
                    </v:group>
                  </v:group>
                  <v:shape id="Google Shape;1333;p43" o:spid="_x0000_s2454" type="#_x0000_t202" style="position:absolute;left:34127;top:3442;width:6657;height:449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qekcIA&#10;AADdAAAADwAAAGRycy9kb3ducmV2LnhtbERPS4vCMBC+L/gfwgje1tRFRatRpIvgaRcfB49DMzbV&#10;ZlKaqO2/3ywI3ubje85y3dpKPKjxpWMFo2ECgjh3uuRCwem4/ZyB8AFZY+WYFHTkYb3qfSwx1e7J&#10;e3ocQiFiCPsUFZgQ6lRKnxuy6IeuJo7cxTUWQ4RNIXWDzxhuK/mVJFNpseTYYLCmzFB+O9ytgvu5&#10;68pwmvzMJtdsbo6/+++MWqUG/XazABGoDW/xy73Tcf58PIX/b+IJ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ip6RwgAAAN0AAAAPAAAAAAAAAAAAAAAAAJgCAABkcnMvZG93&#10;bnJldi54bWxQSwUGAAAAAAQABAD1AAAAhwMAAAAA&#10;" filled="f" stroked="f">
                    <v:textbox inset="2.53958mm,1mm,2.53958mm,1mm">
                      <w:txbxContent>
                        <w:p w:rsidR="00693FEF" w:rsidRDefault="00693FEF" w:rsidP="00A5444F">
                          <w:pPr>
                            <w:keepNext/>
                            <w:bidi w:val="0"/>
                            <w:jc w:val="center"/>
                            <w:rPr>
                              <w:rFonts w:ascii="Adobe Arabic" w:hAnsi="Adobe Arabic" w:cs="Adobe Arabic"/>
                              <w:b/>
                              <w:bCs/>
                              <w:color w:val="4472C4" w:themeColor="accent1"/>
                              <w:sz w:val="56"/>
                              <w:szCs w:val="56"/>
                            </w:rPr>
                          </w:pPr>
                          <w:r>
                            <w:rPr>
                              <w:rFonts w:ascii="Adobe Arabic" w:hAnsi="Adobe Arabic" w:cs="Adobe Arabic"/>
                              <w:b/>
                              <w:bCs/>
                              <w:color w:val="4472C4" w:themeColor="accent1"/>
                              <w:sz w:val="56"/>
                              <w:szCs w:val="56"/>
                            </w:rPr>
                            <w:t>1</w:t>
                          </w:r>
                        </w:p>
                      </w:txbxContent>
                    </v:textbox>
                  </v:shape>
                </v:group>
                <v:group id="Google Shape;1334;p43" o:spid="_x0000_s2455" style="position:absolute;left:33799;top:22787;width:8523;height:7303" coordorigin="33799,22787" coordsize="8523,7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VeQsUAAADdAAAADwAAAGRycy9kb3ducmV2LnhtbERPTWvCQBC9F/wPywi9&#10;NZtYGmrMKiJWPIRCVSi9DdkxCWZnQ3abxH/fLRR6m8f7nHwzmVYM1LvGsoIkikEQl1Y3XCm4nN+e&#10;XkE4j6yxtUwK7uRgs5495JhpO/IHDSdfiRDCLkMFtfddJqUrazLoItsRB+5qe4M+wL6SuscxhJtW&#10;LuI4lQYbDg01drSrqbydvo2Cw4jj9jnZD8Xturt/nV/eP4uElHqcT9sVCE+T/xf/uY86zF8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1XkLFAAAA3QAA&#10;AA8AAAAAAAAAAAAAAAAAqgIAAGRycy9kb3ducmV2LnhtbFBLBQYAAAAABAAEAPoAAACcAwAAAAA=&#10;">
                  <v:group id="Google Shape;1335;p43" o:spid="_x0000_s2456" style="position:absolute;left:33799;top:22787;width:8523;height:7302" coordorigin="33799,22787" coordsize="8523,73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Q+GDccAAADd&#10;AAAADwAAAAAAAAAAAAAAAACqAgAAZHJzL2Rvd25yZXYueG1sUEsFBgAAAAAEAAQA+gAAAJ4DAAAA&#10;AA==&#10;">
                    <v:shape id="Google Shape;1336;p43" o:spid="_x0000_s2457" style="position:absolute;left:33941;top:22896;width:8282;height:5826;visibility:visible;mso-wrap-style:square;v-text-anchor:middle" coordsize="8226,65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J1S8UA&#10;AADdAAAADwAAAGRycy9kb3ducmV2LnhtbERPTWvCQBC9C/6HZQRvutFKbVNXKa1CD6LGttDjmB2z&#10;wexsyG5N+u+7QqG3ebzPWaw6W4krNb50rGAyTkAQ506XXCj4eN+MHkD4gKyxckwKfsjDatnvLTDV&#10;ruWMrsdQiBjCPkUFJoQ6ldLnhiz6sauJI3d2jcUQYVNI3WAbw20lp0lyLy2WHBsM1vRiKL8cv62C&#10;Q7bjWfv5tV3vD3fZ5pVO84k5KTUcdM9PIAJ14V/8537Tcf7jbAq3b+IJ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AnVLxQAAAN0AAAAPAAAAAAAAAAAAAAAAAJgCAABkcnMv&#10;ZG93bnJldi54bWxQSwUGAAAAAAQABAD1AAAAigMAAAAA&#10;" path="m4743,1v-256,,-506,24,-738,73c2814,322,2069,1472,1622,2581,1175,3690,861,4914,1,5750r165,-74c491,5638,817,5620,1143,5620v759,,1517,101,2258,304c4207,6139,4806,6523,5533,6523v169,,345,-21,533,-70c7166,6172,8225,4972,8209,3864,8192,2763,7861,1489,7017,744,6456,252,5567,1,4743,1xe" stroked="f">
                      <v:path arrowok="t" o:extrusionok="f" o:connecttype="custom" o:connectlocs="4775,1;4032,66;1633,2305;1,5136;167,5070;1151,5019;3424,5291;5571,5826;6107,5763;8265,3451;7065,665;4775,1" o:connectangles="0,0,0,0,0,0,0,0,0,0,0,0"/>
                    </v:shape>
                    <v:shape id="Google Shape;1337;p43" o:spid="_x0000_s2458" style="position:absolute;left:33948;top:27493;width:8096;height:2365;visibility:visible;mso-wrap-style:square;v-text-anchor:middle" coordsize="8042,2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9EZcQA&#10;AADdAAAADwAAAGRycy9kb3ducmV2LnhtbERP22rCQBB9L/gPyxT6IrrRtqLRTQilVemblw8YsmM2&#10;NDubZrea/H1XKPRtDuc6m7y3jbhS52vHCmbTBARx6XTNlYLz6WOyBOEDssbGMSkYyEOejR42mGp3&#10;4wNdj6ESMYR9igpMCG0qpS8NWfRT1xJH7uI6iyHCrpK6w1sMt42cJ8lCWqw5Nhhs6c1Q+XX8sQq2&#10;pS++d6/zov2k8e696AezGg9KPT32xRpEoD78i//cex3nr16e4f5NP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vRGXEAAAA3QAAAA8AAAAAAAAAAAAAAAAAmAIAAGRycy9k&#10;b3ducmV2LnhtbFBLBQYAAAAABAAEAPUAAACJAwAAAAA=&#10;" path="m7382,901r-8,33c7366,926,7366,926,7358,918r24,-17xm2459,942r-8,9l2451,942r8,xm829,1563r182,17c1020,1580,1028,1588,1036,1596v-66,-8,-141,-16,-207,-33xm4983,1662r,c5033,1671,5082,1679,5132,1687v16,,33,,49,8l5115,1704r-132,-42xm407,1819r25,17l407,1836v,-8,,-17,,-17xm3965,1803v99,33,207,74,306,107c4155,1886,4040,1869,3932,1844v8,-16,17,-33,17,-41l3965,1803xm7002,1439r,c6869,1662,6671,1828,6431,1919v174,-91,323,-232,430,-397c6903,1497,6952,1472,7002,1439xm3609,2101r133,25l3849,2159r-240,-58xm6514,2208r,c6265,2308,6009,2366,5744,2374v41,-17,83,-25,124,-42c6092,2316,6307,2275,6514,2208xm7821,v-48,,-96,19,-132,65c7325,578,6861,1075,6265,1298v-224,84,-451,118,-678,118c5095,1416,4603,1256,4139,1091,3585,893,3047,694,2459,636,1781,570,1086,587,407,578v-41,,-74,9,-107,33c272,559,213,533,156,533,77,533,1,582,10,678v41,446,75,885,91,1332c101,2078,157,2161,237,2161v7,,14,-1,21,-2c597,2116,937,2095,1278,2095v584,,1169,62,1744,188c3775,2448,4503,2647,5289,2647v63,,126,,190,c6019,2647,6579,2627,6994,2250,7515,1786,7647,1075,7813,438v,-9,,-17,,-25c7854,347,7904,289,7953,223,8041,111,7934,,7821,xe" stroked="f">
                      <v:path arrowok="t" o:extrusionok="f" o:connecttype="custom" o:connectlocs="7432,805;7424,834;7407,820;7432,805;2476,841;2467,849;2467,841;2476,841;835,1396;1018,1411;1043,1425;835,1396;5016,1484;5016,1484;5166,1507;5216,1514;5149,1522;5016,1484;410,1625;435,1640;410,1640;410,1625;3992,1610;4300,1706;3958,1647;3976,1610;3992,1610;7049,1285;7049,1285;6474,1714;6907,1359;7049,1285;3633,1876;3767,1899;3875,1928;3633,1876;6558,1972;6558,1972;5783,2120;5907,2083;6558,1972;7874,0;7741,58;6307,1159;5625,1265;4167,974;2476,568;410,516;302,546;157,476;10,606;102,1795;239,1930;260,1928;1287,1871;3042,2039;5325,2364;5516,2364;7041,2010;7865,391;7865,369;8006,199;7874,0" o:connectangles="0,0,0,0,0,0,0,0,0,0,0,0,0,0,0,0,0,0,0,0,0,0,0,0,0,0,0,0,0,0,0,0,0,0,0,0,0,0,0,0,0,0,0,0,0,0,0,0,0,0,0,0,0,0,0,0,0,0,0,0,0,0,0"/>
                    </v:shape>
                    <v:shape id="Google Shape;1338;p43" o:spid="_x0000_s2459" style="position:absolute;left:33799;top:22787;width:8523;height:7301;visibility:visible;mso-wrap-style:square;v-text-anchor:middle" coordsize="8466,8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0SYsQA&#10;AADdAAAADwAAAGRycy9kb3ducmV2LnhtbERPTWvCQBC9C/6HZYTe6kYbrKZZRZQUe2pr9OBtyE6T&#10;YHY2ZLca/31XKHibx/ucdNWbRlyoc7VlBZNxBIK4sLrmUsEhz57nIJxH1thYJgU3crBaDgcpJtpe&#10;+Zsue1+KEMIuQQWV920ipSsqMujGtiUO3I/tDPoAu1LqDq8h3DRyGkUzabDm0FBhS5uKivP+1yj4&#10;zF6a9zjHLz7WuH3dzj/OWXlS6mnUr99AeOr9Q/zv3ukwfxHHcP8mnC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tEmLEAAAA3QAAAA8AAAAAAAAAAAAAAAAAmAIAAGRycy9k&#10;b3ducmV2LnhtbFBLBQYAAAAABAAEAPUAAACJAwAAAAA=&#10;" path="m8010,5392r,c7962,5596,7921,5799,7864,5995l7729,5748v99,-116,190,-232,281,-356xm4865,238v188,,377,15,564,41c7108,510,8019,1785,8201,3398v16,166,24,331,24,497c8209,3911,8201,3936,8201,3953v-25,198,-42,388,-67,595c8035,4904,7853,5227,7613,5508,7130,6087,6426,6528,5655,6528v-34,,-68,,-102,-2c4684,6484,3857,5971,3013,5806,2443,5693,1863,5634,1284,5634v-272,,-542,13,-811,40c1267,4689,1523,3431,2069,2298,2367,1669,2781,1057,3360,659,3812,354,4336,238,4865,238xm7671,5814r166,306c7787,6286,7729,6451,7663,6609l7406,6071v91,-83,182,-174,265,-257xm7348,6120r273,580c7613,6724,7605,6741,7597,6758v-65,154,-155,293,-260,423c7222,6919,7082,6656,6935,6410v140,-91,281,-182,413,-290xm1168,5864v165,488,355,976,562,1448c1609,7302,1485,7298,1361,7298v-87,,-174,2,-260,6c919,6824,721,6360,497,5897v224,-17,447,-25,671,-33xm423,5905v,9,,17,,25c646,6377,845,6840,1019,7304v-141,8,-282,24,-422,49c473,7179,365,6989,282,6799,266,6509,249,6220,233,5938r24,-24l307,5914r116,-9xm299,6997v58,125,132,249,215,365l315,7403v-8,-132,-8,-265,-16,-406xm1242,5872v199,,389,8,587,17c2078,6385,2301,6898,2508,7419v-232,-49,-455,-82,-695,-99c1606,6849,1416,6360,1242,5872xm1921,5889r,c2136,5905,2351,5930,2566,5963v157,538,364,1068,620,1581c2988,7502,2789,7461,2599,7428,2392,6906,2160,6393,1921,5889xm6860,6443v157,265,298,538,414,819c7150,7411,6993,7544,6819,7643l6372,6650v166,-50,331,-116,488,-207xm2649,5971r,c2864,6005,3079,6054,3286,6104v231,529,438,1059,637,1597l3277,7560c3021,7047,2806,6518,2649,5971xm3385,6129r124,33c3691,6211,3873,6278,4047,6344v190,505,389,1001,604,1497c4436,7808,4229,7767,4014,7726,3824,7188,3608,6650,3385,6129xm6298,6675v148,331,306,670,455,1009c6579,7775,6380,7841,6190,7883,6016,7519,5859,7138,5710,6758r157,c6016,6741,6157,6716,6298,6675xm4146,6377r,c4378,6460,4610,6551,4841,6625v207,430,414,869,621,1307l5346,7932v-207,-16,-405,-41,-604,-74c4527,7370,4328,6873,4146,6377xm4941,6650r,c5164,6716,5396,6749,5627,6758v149,388,306,769,480,1141c5925,7932,5735,7941,5545,7941,5346,7510,5147,7080,4941,6650xm4939,c4148,,3371,256,2789,833,1408,2207,1424,4366,84,5756v-50,9,-83,58,-83,108c34,6427,59,6989,92,7544v,72,56,119,120,119c222,7663,231,7662,241,7659,619,7558,994,7518,1367,7518v755,,1502,166,2250,332c4270,7996,4965,8174,5643,8174v240,,479,-22,712,-76c7845,7759,8176,6062,8350,4672v74,-248,115,-504,115,-753c8441,2529,7911,974,6571,362,6063,128,5498,,4939,xe" fillcolor="black" stroked="f">
                      <v:path arrowok="t" o:extrusionok="f" o:connecttype="custom" o:connectlocs="8064,4816;7917,5354;8064,4816;5466,249;8280,3479;8189,4062;5693,5830;3033,5185;476,5067;3383,589;7723,5192;7715,5902;7723,5192;7672,5984;7386,6413;6982,5725;1176,5237;1370,6518;500,5267;426,5274;1026,6523;284,6072;259,5282;426,5274;517,6575;301,6249;1841,5259;1825,6537;1934,5259;2583,5325;2616,6634;6906,5754;6865,6826;6906,5754;2667,5333;3949,6878;2667,5333;3533,5503;4682,7003;3408,5474;6798,6862;5748,6035;6340,5961;4174,5695;5499,7084;4774,7018;4974,5939;5665,6035;5582,7092;4972,0;85,5141;93,6737;243,6840;3641,7011;6398,7232;8522,3500;4972,0" o:connectangles="0,0,0,0,0,0,0,0,0,0,0,0,0,0,0,0,0,0,0,0,0,0,0,0,0,0,0,0,0,0,0,0,0,0,0,0,0,0,0,0,0,0,0,0,0,0,0,0,0,0,0,0,0,0,0,0,0"/>
                    </v:shape>
                  </v:group>
                  <v:shape id="Google Shape;1339;p43" o:spid="_x0000_s2460" type="#_x0000_t202" style="position:absolute;left:35277;top:23635;width:6657;height:449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MG5cIA&#10;AADdAAAADwAAAGRycy9kb3ducmV2LnhtbERPS4vCMBC+C/6HMII3TRVdtBpFuizsacXHwePQjE21&#10;mZQmavvvNwvC3ubje85629pKPKnxpWMFk3ECgjh3uuRCwfn0NVqA8AFZY+WYFHTkYbvp99aYavfi&#10;Az2PoRAxhH2KCkwIdSqlzw1Z9GNXE0fu6hqLIcKmkLrBVwy3lZwmyYe0WHJsMFhTZii/Hx9WwePS&#10;dWU4z38W81u2NKf94TOjVqnhoN2tQARqw7/47f7Wcf5yNoG/b+IJ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YwblwgAAAN0AAAAPAAAAAAAAAAAAAAAAAJgCAABkcnMvZG93&#10;bnJldi54bWxQSwUGAAAAAAQABAD1AAAAhwMAAAAA&#10;" filled="f" stroked="f">
                    <v:textbox inset="2.53958mm,1mm,2.53958mm,1mm">
                      <w:txbxContent>
                        <w:p w:rsidR="00693FEF" w:rsidRDefault="00693FEF" w:rsidP="00A5444F">
                          <w:pPr>
                            <w:keepNext/>
                            <w:bidi w:val="0"/>
                            <w:jc w:val="center"/>
                            <w:rPr>
                              <w:rFonts w:ascii="Adobe Arabic" w:hAnsi="Adobe Arabic" w:cs="Adobe Arabic"/>
                              <w:b/>
                              <w:bCs/>
                              <w:color w:val="92D050"/>
                              <w:sz w:val="52"/>
                              <w:szCs w:val="52"/>
                            </w:rPr>
                          </w:pPr>
                          <w:r>
                            <w:rPr>
                              <w:rFonts w:ascii="Adobe Arabic" w:hAnsi="Adobe Arabic" w:cs="Adobe Arabic"/>
                              <w:b/>
                              <w:bCs/>
                              <w:color w:val="92D050"/>
                              <w:sz w:val="52"/>
                              <w:szCs w:val="52"/>
                            </w:rPr>
                            <w:t>2</w:t>
                          </w:r>
                        </w:p>
                      </w:txbxContent>
                    </v:textbox>
                  </v:shape>
                </v:group>
                <v:group id="Google Shape;1340;p43" o:spid="_x0000_s2461" style="position:absolute;left:12303;top:23211;width:6687;height:8188" coordorigin="12303,23211" coordsize="6686,8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n72cQAAADdAAAADwAAAGRycy9kb3ducmV2LnhtbERPS2vCQBC+C/6HZQRv&#10;dRPFR6OriKj0IIVqofQ2ZMckmJ0N2TWJ/74rFLzNx/ec1aYzpWiodoVlBfEoAkGcWl1wpuD7cnhb&#10;gHAeWWNpmRQ8yMFm3e+tMNG25S9qzj4TIYRdggpy76tESpfmZNCNbEUcuKutDfoA60zqGtsQbko5&#10;jqKZNFhwaMixol1O6e18NwqOLbbbSbxvTrfr7vF7mX7+nGJSajjotksQnjr/Ev+7P3SY/z6e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zn72cQAAADdAAAA&#10;DwAAAAAAAAAAAAAAAACqAgAAZHJzL2Rvd25yZXYueG1sUEsFBgAAAAAEAAQA+gAAAJsDAAAAAA==&#10;">
                  <v:group id="Google Shape;1341;p43" o:spid="_x0000_s2462" style="position:absolute;left:12303;top:23211;width:6657;height:8187" coordorigin="12303,23214" coordsize="6657,8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5W6MUAAADdAAAADwAAAGRycy9kb3ducmV2LnhtbERPTWvCQBC9F/wPyxS8&#10;NZsoKTXNKiJVPIRCVSi9DdkxCWZnQ3abxH/fLRR6m8f7nHwzmVYM1LvGsoIkikEQl1Y3XCm4nPdP&#10;LyCcR9bYWiYFd3KwWc8ecsy0HfmDhpOvRAhhl6GC2vsuk9KVNRl0ke2IA3e1vUEfYF9J3eMYwk0r&#10;F3H8LA02HBpq7GhXU3k7fRsFhxHH7TJ5G4rbdXf/Oqfvn0VCSs0fp+0rCE+T/xf/uY86zF8t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VujFAAAA3QAA&#10;AA8AAAAAAAAAAAAAAAAAqgIAAGRycy9kb3ducmV2LnhtbFBLBQYAAAAABAAEAPoAAACcAwAAAAA=&#10;">
                    <v:shape id="Google Shape;1342;p43" o:spid="_x0000_s2463" style="position:absolute;left:12433;top:28347;width:6288;height:2845;visibility:visible;mso-wrap-style:square;v-text-anchor:middle" coordsize="6245,3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ChhsMA&#10;AADdAAAADwAAAGRycy9kb3ducmV2LnhtbERPTWvCQBC9F/wPyxS81U1rsZpmI1YQhNZDo+B1mh2z&#10;wexsyK4m/ffdguBtHu9zsuVgG3GlzteOFTxPEhDEpdM1VwoO+83THIQPyBobx6Tglzws89FDhql2&#10;PX/TtQiViCHsU1RgQmhTKX1pyKKfuJY4cifXWQwRdpXUHfYx3DbyJUlm0mLNscFgS2tD5bm4WAXH&#10;r1felf3n9MPtNz9Gh2Inm1qp8eOwegcRaAh38c291XH+YvoG/9/EE2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ChhsMAAADdAAAADwAAAAAAAAAAAAAAAACYAgAAZHJzL2Rv&#10;d25yZXYueG1sUEsFBgAAAAAEAAQA9QAAAIgDAAAAAA==&#10;" path="m571,1336v25,33,50,58,83,83l645,1427v-8,-4,-16,-6,-24,-6c612,1421,604,1423,596,1427v-9,-33,-17,-58,-25,-91xm263,1c184,1,99,52,91,153,33,955,,1890,654,2478v620,554,1588,678,2391,695c3238,3177,3445,3185,3656,3185v604,,1242,-63,1689,-443c5560,2560,5718,2329,5809,2064v8,-25,16,-50,16,-75c5991,1452,5957,839,6189,302v,-9,8,-25,17,-34c6244,158,6136,70,6037,70v-49,,-96,22,-121,74l5908,186c5718,666,5329,1013,4898,1278v-537,339,-1034,414,-1663,430c3104,1712,2967,1716,2827,1716,1869,1716,763,1562,439,508v-9,-24,-34,-49,-50,-66c389,343,397,244,405,153,414,50,341,1,263,1xe" stroked="f">
                      <v:path arrowok="t" o:extrusionok="f" o:connecttype="custom" o:connectlocs="575,1193;659,1268;649,1275;625,1269;600,1275;575,1193;265,1;92,137;659,2213;3066,2834;3681,2845;5382,2449;5849,1844;5865,1777;6232,270;6249,239;6079,63;5957,129;5949,166;4932,1142;3257,1526;2846,1533;442,454;392,395;408,137;265,1" o:connectangles="0,0,0,0,0,0,0,0,0,0,0,0,0,0,0,0,0,0,0,0,0,0,0,0,0,0"/>
                    </v:shape>
                    <v:shape id="Google Shape;1343;p43" o:spid="_x0000_s2464" style="position:absolute;left:12483;top:23281;width:6390;height:6593;visibility:visible;mso-wrap-style:square;v-text-anchor:middle" coordsize="6347,7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KPacYA&#10;AADdAAAADwAAAGRycy9kb3ducmV2LnhtbESPT4vCQAzF7wt+hyGCt3Wq64pWRxGh4MHDrn/AY+jE&#10;ttjJlM6s1m9vDsLeEt7Le78s152r1Z3aUHk2MBomoIhzbysuDJyO2ecMVIjIFmvPZOBJAdar3scS&#10;U+sf/Ev3QyyUhHBI0UAZY5NqHfKSHIahb4hFu/rWYZS1LbRt8SHhrtbjJJlqhxVLQ4kNbUvKb4c/&#10;Z+CcTS7j7+622yeZnZwu1cz/PIMxg363WYCK1MV/8/t6ZwV//iW48o2MoF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0KPacYAAADdAAAADwAAAAAAAAAAAAAAAACYAgAAZHJz&#10;L2Rvd25yZXYueG1sUEsFBgAAAAAEAAQA9QAAAIsDAAAAAA==&#10;" path="m348,1v,,,,,l348,1,299,919c318,661,335,552,346,504r,c348,348,348,181,348,1r,c377,603,374,390,346,504r,c331,2346,231,2596,117,3641,1,4775,92,6090,869,6810v484,456,1134,573,1769,573c2753,7383,2867,7379,2979,7373,4072,7323,5280,6992,5859,5941v372,-662,463,-968,389,-1745c6206,3782,6347,3616,6157,3252,5718,2400,4568,1953,3741,1631,2425,1126,1051,1366,348,1xe" stroked="f">
                      <v:path arrowok="t" o:extrusionok="f" o:connecttype="custom" o:connectlocs="350,1;350,1;350,1;301,821;348,450;348,450;350,1;350,1;348,450;348,450;118,3251;875,6081;2656,6593;2999,6584;5899,5305;6290,3747;6199,2904;3766,1456;350,1" o:connectangles="0,0,0,0,0,0,0,0,0,0,0,0,0,0,0,0,0,0,0"/>
                    </v:shape>
                    <v:shape id="Google Shape;1344;p43" o:spid="_x0000_s2465" style="position:absolute;left:12303;top:23214;width:6657;height:8187;visibility:visible;mso-wrap-style:square;v-text-anchor:middle" coordsize="6612,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Xpg8MA&#10;AADdAAAADwAAAGRycy9kb3ducmV2LnhtbERPTWvCQBC9C/6HZQq96aaWiomuoqJQih6atvchOyYh&#10;2dmQXU3017sFwds83ucsVr2pxYVaV1pW8DaOQBBnVpecK/j92Y9mIJxH1lhbJgVXcrBaDgcLTLTt&#10;+Jsuqc9FCGGXoILC+yaR0mUFGXRj2xAH7mRbgz7ANpe6xS6Em1pOomgqDZYcGgpsaFtQVqVno+Dj&#10;77jvdulm3ceV205m16/qdkClXl/69RyEp94/xQ/3pw7z4/cY/r8JJ8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Xpg8MAAADdAAAADwAAAAAAAAAAAAAAAACYAgAAZHJzL2Rv&#10;d25yZXYueG1sUEsFBgAAAAAEAAQA9QAAAIgDAAAAAA==&#10;" path="m6272,5942r,c6248,6115,6223,6281,6190,6455v-33,149,-58,306,-83,455c6049,6769,5983,6628,5908,6496v75,-83,133,-166,191,-257c6165,6148,6223,6049,6272,5942xm679,505v720,902,1870,911,2962,1258c4378,1995,5172,2309,5768,2814v339,281,571,604,587,1059c6355,4130,6380,4403,6372,4676v,8,,16,,16l6372,4833v,66,-9,132,-17,190c6136,6744,4403,7382,2885,7382v-30,,-59,,-88,-1c1804,7365,960,6934,621,5958,489,5553,414,5139,414,4717v9,-314,25,-629,42,-943c456,3732,464,3699,464,3666,580,2615,662,1589,679,530v,-8,,-16,,-25xm5859,6562v66,124,124,240,173,372c6043,6951,6061,6960,6076,6960v9,,17,-3,23,-9c6066,7174,6024,7398,5966,7621,5842,7356,5710,7092,5577,6827v100,-83,191,-174,282,-265xm5511,6877v149,281,290,570,422,860c5908,7820,5884,7903,5850,7985v-41,124,-107,240,-190,340l5139,7117v132,-75,256,-158,372,-240xm356,5842v33,133,83,257,141,381c687,6951,886,7679,1093,8399v-75,-50,-149,-99,-224,-157c348,7828,307,7216,323,6587v9,-248,17,-496,33,-745xm662,6554v149,248,348,463,588,637c1358,7671,1482,8159,1622,8639v,,9,,9,8c1482,8598,1333,8531,1192,8457,1002,7820,828,7191,662,6554xm5081,7158v174,414,347,819,521,1224c5478,8515,5329,8614,5172,8689r,-9l4551,7381v182,-66,356,-140,530,-223xm1341,7249r,c1515,7356,1705,7439,1904,7497r562,1332l2475,8838v-274,-34,-538,-100,-803,-182c1697,8656,1705,8631,1697,8614,1564,8159,1449,7712,1341,7249xm4477,7406r620,1307c4924,8788,4742,8838,4560,8871l3989,7538v165,-33,331,-82,488,-132xm1995,7522r,c2036,7530,2077,7538,2127,7547v157,33,314,49,480,66c2839,8027,3029,8465,3186,8920v-215,-16,-422,-41,-587,-66l2516,8846v16,-8,25,-33,16,-58l1995,7522xm3285,7621v191,439,381,877,571,1308c3774,8932,3692,8934,3610,8934v-115,,-230,-4,-341,-14c3120,8473,2930,8035,2698,7621v99,4,196,6,294,6c3089,7627,3186,7625,3285,7621xm3906,7547r571,1332c4303,8912,4121,8929,3939,8937l3368,7621v182,-16,364,-41,538,-74xm570,c556,,542,3,530,9v-16,8,-25,8,-33,17l489,34v-9,8,-17,16,-17,25l472,67v-8,16,-16,33,-16,50c456,265,456,414,447,572v-8,132,-24,264,-41,455c406,1052,414,1085,431,1101,381,2036,290,2963,216,3906v-17,166,-25,339,-25,513c116,5379,1,6380,125,7307,290,8564,1564,8978,2673,9102v297,33,667,64,1054,64c4529,9166,5404,9031,5850,8490v373,-455,406,-1158,522,-1704c6521,6099,6603,5395,6612,4692v-9,-16,-9,-33,-25,-49c6579,4452,6570,4262,6570,4072,6587,3343,6281,2880,5677,2450,4982,1962,4105,1622,3285,1416,2259,1167,1242,1076,671,67v,-8,,-8,,-8c662,50,662,50,654,42v,,-8,-8,-8,-16c625,9,596,,570,xe" fillcolor="black" stroked="f">
                      <v:path arrowok="t" o:extrusionok="f" o:connecttype="custom" o:connectlocs="6315,5307;6149,6171;6141,5572;684,451;5807,2513;6415,4176;6415,4316;2905,6593;625,5321;459,3371;684,473;5899,5860;6117,6216;6141,6208;5615,6097;5549,6142;5890,7131;5174,6356;358,5217;1100,7501;325,5883;667,5853;1633,7715;1200,7553;5116,6393;5207,7760;4582,6592;1350,6474;1917,6696;2492,7893;1709,7693;4507,6614;4591,7923;4507,6614;2009,6718;2625,6799;2617,7907;2549,7849;3307,6806;3635,7979;2716,6806;3012,6812;3933,6740;3966,7982;3933,6740;534,8;492,30;475,60;450,511;434,983;192,3947;2691,8129;5890,7582;6657,4190;6615,3637;3307,1265;676,53;650,23" o:connectangles="0,0,0,0,0,0,0,0,0,0,0,0,0,0,0,0,0,0,0,0,0,0,0,0,0,0,0,0,0,0,0,0,0,0,0,0,0,0,0,0,0,0,0,0,0,0,0,0,0,0,0,0,0,0,0,0,0,0"/>
                    </v:shape>
                  </v:group>
                  <v:shape id="Google Shape;1345;p43" o:spid="_x0000_s2466" type="#_x0000_t202" style="position:absolute;left:12332;top:25050;width:6657;height:449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zt7MIA&#10;AADdAAAADwAAAGRycy9kb3ducmV2LnhtbERPS4vCMBC+L/gfwgje1tQVRatRpIvgaRcfB49DMzbV&#10;ZlKaqO2/3ywI3ubje85y3dpKPKjxpWMFo2ECgjh3uuRCwem4/ZyB8AFZY+WYFHTkYb3qfSwx1e7J&#10;e3ocQiFiCPsUFZgQ6lRKnxuy6IeuJo7cxTUWQ4RNIXWDzxhuK/mVJFNpseTYYLCmzFB+O9ytgvu5&#10;68pwmvzMJtdsbo6/+++MWqUG/XazABGoDW/xy73Tcf58PIX/b+IJ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jO3swgAAAN0AAAAPAAAAAAAAAAAAAAAAAJgCAABkcnMvZG93&#10;bnJldi54bWxQSwUGAAAAAAQABAD1AAAAhwMAAAAA&#10;" filled="f" stroked="f">
                    <v:textbox inset="2.53958mm,1mm,2.53958mm,1mm">
                      <w:txbxContent>
                        <w:p w:rsidR="00693FEF" w:rsidRDefault="00693FEF" w:rsidP="00A5444F">
                          <w:pPr>
                            <w:keepNext/>
                            <w:bidi w:val="0"/>
                            <w:jc w:val="center"/>
                            <w:rPr>
                              <w:rFonts w:ascii="Adobe Arabic" w:hAnsi="Adobe Arabic" w:cs="Adobe Arabic"/>
                              <w:b/>
                              <w:bCs/>
                              <w:color w:val="FFC000"/>
                              <w:sz w:val="52"/>
                              <w:szCs w:val="52"/>
                            </w:rPr>
                          </w:pPr>
                          <w:r>
                            <w:rPr>
                              <w:rFonts w:ascii="Adobe Arabic" w:hAnsi="Adobe Arabic" w:cs="Adobe Arabic"/>
                              <w:b/>
                              <w:bCs/>
                              <w:color w:val="FFC000"/>
                              <w:sz w:val="52"/>
                              <w:szCs w:val="52"/>
                            </w:rPr>
                            <w:t>3</w:t>
                          </w:r>
                        </w:p>
                      </w:txbxContent>
                    </v:textbox>
                  </v:shape>
                </v:group>
                <v:group id="Google Shape;1346;p43" o:spid="_x0000_s2467" style="position:absolute;left:8706;top:5316;width:8227;height:7434" coordorigin="8706,5316" coordsize="8226,7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Zvq8cAAADdAAAADwAAAGRycy9kb3ducmV2LnhtbESPQWvCQBCF74X+h2UK&#10;3uomSotNXUWkLT1IwVgQb0N2TILZ2ZDdJvHfdw6Ctxnem/e+Wa5H16ieulB7NpBOE1DEhbc1lwZ+&#10;D5/PC1AhIltsPJOBKwVYrx4flphZP/Ce+jyWSkI4ZGigirHNtA5FRQ7D1LfEop195zDK2pXadjhI&#10;uGv0LEletcOapaHClrYVFZf8zxn4GnDYzNOPfnc5b6+nw8vPcZeSMZOncfMOKtIY7+bb9bcV/LeZ&#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qZvq8cAAADd&#10;AAAADwAAAAAAAAAAAAAAAACqAgAAZHJzL2Rvd25yZXYueG1sUEsFBgAAAAAEAAQA+gAAAJ4DAAAA&#10;AA==&#10;">
                  <v:group id="Google Shape;1347;p43" o:spid="_x0000_s2468" style="position:absolute;left:8706;top:5316;width:8226;height:7433" coordorigin="8706,5315" coordsize="8225,7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rKMMMAAADdAAAADwAAAGRycy9kb3ducmV2LnhtbERPS4vCMBC+C/sfwizs&#10;TdO6KFqNIrK7eBDBB4i3oRnbYjMpTbat/94Igrf5+J4zX3amFA3VrrCsIB5EIIhTqwvOFJyOv/0J&#10;COeRNZaWScGdHCwXH705Jtq2vKfm4DMRQtglqCD3vkqkdGlOBt3AVsSBu9raoA+wzqSusQ3hppTD&#10;KBpLgwWHhhwrWueU3g7/RsFfi+3qO/5ptrfr+n45jnbnbUxKfX12qxkIT51/i1/ujQ7zp8Mp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6sowwwAAAN0AAAAP&#10;AAAAAAAAAAAAAAAAAKoCAABkcnMvZG93bnJldi54bWxQSwUGAAAAAAQABAD6AAAAmgMAAAAA&#10;">
                    <v:shape id="Google Shape;1348;p43" o:spid="_x0000_s2469" style="position:absolute;left:9340;top:7742;width:7395;height:4820;visibility:visible;mso-wrap-style:square;v-text-anchor:middle" coordsize="7345,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CWasQA&#10;AADdAAAADwAAAGRycy9kb3ducmV2LnhtbERPTWvCQBC9C/0PyxR6MxsVShvdBClULPXSNFC9Ddlx&#10;E8zOhuyq8d+7hUJv83ifsypG24kLDb51rGCWpCCIa6dbNgqq7/fpCwgfkDV2jknBjTwU+cNkhZl2&#10;V/6iSxmMiCHsM1TQhNBnUvq6IYs+cT1x5I5usBgiHIzUA15juO3kPE2fpcWWY0ODPb01VJ/Ks1Ww&#10;YLf9PFQfPzuuSrPf3zYmXW+Uenoc10sQgcbwL/5zb3Wc/7qYwe838QSZ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glmrEAAAA3QAAAA8AAAAAAAAAAAAAAAAAmAIAAGRycy9k&#10;b3ducmV2LnhtbFBLBQYAAAAABAAEAPUAAACJAwAAAAA=&#10;" path="m2971,4347r,9c2847,4372,2723,4397,2607,4414r49,-25l2673,4380v99,-8,198,-16,298,-33xm7171,v-25,,-52,9,-80,28c6934,144,6785,268,6661,409v-33,33,-50,74,-50,116c6413,607,6264,831,6140,1005v-25,24,-33,58,-25,91l5503,1691v-50,42,-58,124,-17,182c5312,2031,5155,2221,5031,2419v-17,34,-25,67,-17,100c4915,2626,4849,2759,4808,2891v-9,8,-17,17,-25,33c4212,3636,3360,4066,2441,4083r-256,c2127,4083,2069,4107,2052,4165,1374,4157,728,3843,323,3305v-27,-35,-61,-50,-97,-50c117,3255,,3389,75,3495v157,215,331,422,521,621c588,4157,604,4207,637,4240v216,207,456,397,712,571c1349,4852,1382,4885,1415,4910v298,190,621,323,960,414l2400,5324v25,25,66,49,107,49c2665,5388,2819,5396,2970,5396v642,,1221,-154,1697,-676c5246,4066,5561,3263,5850,2461v42,,83,-25,108,-66c6123,2138,6297,1882,6462,1625r17,-8c6653,1493,6827,1360,6992,1220v25,-25,41,-66,41,-100c7058,1087,7083,1054,7108,1021v157,-256,83,-529,190,-786c7345,142,7274,,7171,xe" stroked="f">
                      <v:path arrowok="t" o:extrusionok="f" o:connecttype="custom" o:connectlocs="2991,3882;2991,3890;2625,3942;2674,3920;2691,3912;2991,3882;7220,0;7139,25;6706,365;6656,469;6182,898;6157,979;5540,1510;5523,1673;5065,2160;5048,2250;4841,2582;4816,2611;2458,3646;2200,3646;2066,3720;325,2952;228,2907;76,3121;600,3676;641,3787;1358,4297;1425,4385;2391,4755;2416,4755;2524,4799;2990,4819;4699,4215;5890,2198;5999,2139;6506,1451;6523,1444;7040,1090;7081,1000;7156,912;7348,210;7220,0" o:connectangles="0,0,0,0,0,0,0,0,0,0,0,0,0,0,0,0,0,0,0,0,0,0,0,0,0,0,0,0,0,0,0,0,0,0,0,0,0,0,0,0,0,0"/>
                    </v:shape>
                    <v:group id="Google Shape;1349;p43" o:spid="_x0000_s2470" style="position:absolute;left:8706;top:5315;width:8225;height:7431" coordorigin="8706,5315" coordsize="8224,7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fOnMUAAADdAAAADwAAAGRycy9kb3ducmV2LnhtbERPS2vCQBC+F/wPyxR6&#10;q5sHlpq6BhFbPIhQFUpvQ3ZMQrKzIbtN4r/vFoTe5uN7ziqfTCsG6l1tWUE8j0AQF1bXXCq4nN+f&#10;X0E4j6yxtUwKbuQgX88eVphpO/InDSdfihDCLkMFlfddJqUrKjLo5rYjDtzV9gZ9gH0pdY9jCDet&#10;TKLoRRqsOTRU2NG2oqI5/RgFHyOOmzTeDYfmur19nxfHr0NMSj09Tps3EJ4m/y++u/c6zF+m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6XzpzFAAAA3QAA&#10;AA8AAAAAAAAAAAAAAAAAqgIAAGRycy9kb3ducmV2LnhtbFBLBQYAAAAABAAEAPoAAACcAwAAAAA=&#10;">
                      <v:shape id="Google Shape;1350;p43" o:spid="_x0000_s2471" style="position:absolute;left:8898;top:5432;width:7773;height:5979;visibility:visible;mso-wrap-style:square;v-text-anchor:middle" coordsize="7721,6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Aap8QA&#10;AADdAAAADwAAAGRycy9kb3ducmV2LnhtbERPS2vCQBC+F/wPywje6sZaqkZXkaJFkB6qgtcxO3lg&#10;djZm1yT+e7dQ6G0+vucsVp0pRUO1KywrGA0jEMSJ1QVnCk7H7esUhPPIGkvLpOBBDlbL3ssCY21b&#10;/qHm4DMRQtjFqCD3voqldElOBt3QVsSBS21t0AdYZ1LX2IZwU8q3KPqQBgsODTlW9JlTcj3cjYLb&#10;973d7svL1/vE23RWbNLzrUmVGvS79RyEp87/i//cOx3mz8Zj+P0mnC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AGqfEAAAA3QAAAA8AAAAAAAAAAAAAAAAAmAIAAGRycy9k&#10;b3ducmV2LnhtbFBLBQYAAAAABAAEAPUAAACJAwAAAAA=&#10;" path="m7721,2475v-2,1,-4,2,-6,3c7717,2480,7719,2481,7721,2483r,-8xm2268,1c1862,1,1432,42,1101,274,927,406,779,572,663,762,224,1457,100,2301,59,3120,1,4204,141,5420,961,6132v453,394,1044,562,1649,562c3021,6694,3439,6617,3823,6479v340,-116,654,-289,919,-521c5123,5627,5362,5155,5644,4733,6180,3891,6882,3033,7715,2478,6202,1115,4301,25,2268,1xe" stroked="f">
                        <v:path arrowok="t" o:extrusionok="f" o:connecttype="custom" o:connectlocs="7773,2210;7767,2213;7767,2213;7773,2217;7773,2210;2283,1;1108,245;667,681;59,2786;967,5476;2628,5978;3849,5786;4774,5321;5682,4227;7767,2213;7767,2213;2283,1" o:connectangles="0,0,0,0,0,0,0,0,0,0,0,0,0,0,0,0,0"/>
                      </v:shape>
                      <v:shape id="Google Shape;1351;p43" o:spid="_x0000_s2472" style="position:absolute;left:8706;top:5315;width:8224;height:7430;visibility:visible;mso-wrap-style:square;v-text-anchor:middle" coordsize="8168,8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EQkMQA&#10;AADdAAAADwAAAGRycy9kb3ducmV2LnhtbERP22rCQBB9L/QflhF8qxu1KRpdpRSkRYp4A1+H7JgN&#10;ZmfT7BrTv3eFQt/mcK4zX3a2Ei01vnSsYDhIQBDnTpdcKDgeVi8TED4ga6wck4Jf8rBcPD/NMdPu&#10;xjtq96EQMYR9hgpMCHUmpc8NWfQDVxNH7uwaiyHCppC6wVsMt5UcJcmbtFhybDBY04eh/LK/WgVl&#10;iqf1eE2p+b7+jNJt++m2m5NS/V73PgMRqAv/4j/3l47zp+NXeHwTT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hEJDEAAAA3QAAAA8AAAAAAAAAAAAAAAAAmAIAAGRycy9k&#10;b3ducmV2LnhtbFBLBQYAAAAABAAEAPUAAACJAwAAAAA=&#10;" path="m7853,2796v,347,16,736,-182,1034c7580,3607,7480,3400,7373,3185v149,-133,306,-265,480,-389xm7315,3243v107,215,207,430,306,653c7596,3921,7571,3954,7547,3979v-116,91,-249,166,-373,257l6918,3673v,-8,-9,-17,-17,-17c7034,3507,7174,3375,7315,3243xm6852,3706v91,190,173,381,256,571c7000,4376,6893,4484,6802,4608v-66,-190,-149,-372,-240,-554c6653,3938,6752,3822,6852,3706xm6504,4120v99,182,174,364,248,554c6669,4782,6595,4898,6537,5013l6289,4500v-8,-15,-19,-21,-30,-21c6232,4479,6205,4510,6223,4533v91,191,173,373,264,555l6430,5204v-83,173,-158,347,-232,521c6090,5493,5983,5253,5875,5022v190,-307,406,-613,629,-902xm5826,5104r339,720c6074,6039,5991,6254,5900,6470,5792,6172,5643,5882,5470,5617v116,-157,231,-331,356,-513xm2365,242v203,,407,19,598,39c4766,454,6380,1431,7720,2606,7149,3028,6645,3541,6223,4111,5652,4848,5288,5824,4444,6296v-472,265,-1053,420,-1623,420c2432,6716,2047,6644,1705,6486,869,6097,480,5195,389,4302,282,3433,356,2556,604,1720,762,1240,1018,678,1482,429,1746,285,2055,242,2365,242xm811,6072r,c919,6197,1035,6312,1167,6412v83,207,157,405,240,604c1159,6734,960,6412,811,6072xm5420,5684v182,273,323,570,430,885c5759,6776,5643,6966,5519,7156,5428,6776,5279,6412,5064,6089v124,-124,249,-256,356,-405xm1283,6503r,c1391,6569,1498,6635,1622,6685v133,289,257,587,389,877c1986,7537,1953,7520,1920,7496,1763,7380,1614,7247,1482,7107r8,c1506,7098,1515,7074,1506,7057l1283,6503xm5006,6147v216,323,364,695,439,1076c5453,7223,5453,7231,5453,7231v-91,116,-190,223,-298,323l5164,7554v-34,33,-67,49,-108,82c4948,7223,4808,6817,4642,6428v133,-82,249,-182,364,-281xm4584,6470v158,389,298,786,406,1199c4990,7669,4990,7678,4998,7678v-99,74,-207,132,-314,190l4675,7868c4510,7471,4344,7074,4171,6676v140,-57,281,-124,413,-206xm1722,6734r,c1895,6801,2086,6859,2276,6892v116,331,240,670,364,1001c2458,7827,2292,7744,2135,7645,1995,7338,1862,7032,1722,6734xm4096,6701v174,406,339,803,513,1200c4469,7959,4320,8009,4171,8042r-9,c3989,7636,3815,7239,3633,6842v141,-25,273,-66,414,-116l4096,6701xm2359,6900v139,25,283,36,424,36c2827,6936,2870,6935,2913,6933v165,372,314,753,439,1142c3145,8050,2930,8000,2731,7926,2599,7587,2483,7247,2359,6900xm3558,6867v182,389,364,786,530,1183c3953,8076,3819,8089,3685,8089v-81,,-162,-5,-242,-14c3318,7686,3169,7305,3004,6933v190,-8,372,-33,554,-66xm2454,1v-271,,-536,30,-782,106c1018,297,662,885,439,1489,91,2465,,3507,158,4525,307,5684,720,6801,1639,7570v322,273,695,480,1100,612c2745,8198,2764,8208,2781,8208v10,,19,-3,24,-9c3073,8278,3347,8318,3622,8318v355,,709,-67,1045,-202c5768,7669,6074,6561,6512,5568,6752,5005,7149,4517,7662,4178v505,-373,414,-919,422,-1490c8084,2647,8068,2614,8026,2597v,-25,-16,-49,-33,-66c6794,1464,5404,554,3823,190,3399,90,2919,1,2454,1xe" fillcolor="black" stroked="f">
                        <v:path arrowok="t" o:extrusionok="f" o:connecttype="custom" o:connectlocs="7724,3421;7907,2497;7673,3480;7223,3783;6948,3265;6899,3310;6849,4116;6899,3310;6798,4175;6332,4019;6266,4049;6474,4648;5915,4485;5866,4559;5940,5779;5866,4559;2983,251;6266,3672;2840,5998;392,3842;1492,383;817,5423;1175,5727;817,5423;5890,5867;5099,5438;1292,5808;1633,5971;1933,6695;1500,6348;1292,5808;5482,6451;5190,6747;5091,6820;5040,5490;5024,6849;4716,7027;4200,5963;1734,6014;2292,6155;2150,6828;4124,5985;4200,7183;3658,6111;4124,5985;2802,6195;3375,7212;2375,6163;4116,7190;3467,7212;3582,6133;1683,96;159,4041;2758,7308;2824,7323;4699,7249;7715,3732;8081,2319;3849,170" o:connectangles="0,0,0,0,0,0,0,0,0,0,0,0,0,0,0,0,0,0,0,0,0,0,0,0,0,0,0,0,0,0,0,0,0,0,0,0,0,0,0,0,0,0,0,0,0,0,0,0,0,0,0,0,0,0,0,0,0,0,0"/>
                      </v:shape>
                    </v:group>
                  </v:group>
                  <v:shape id="Google Shape;1352;p43" o:spid="_x0000_s2473" type="#_x0000_t202" style="position:absolute;left:8707;top:6220;width:6657;height:449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nQA8YA&#10;AADdAAAADwAAAGRycy9kb3ducmV2LnhtbESPQW/CMAyF75P2HyJP2m2kYwJBR0BT0aSdmCgcOFqN&#10;13RrnKoJ0P57fJjEzdZ7fu/zajP4Vl2oj01gA6+TDBRxFWzDtYHj4fNlASomZIttYDIwUoTN+vFh&#10;hbkNV97TpUy1khCOORpwKXW51rFy5DFOQkcs2k/oPSZZ+1rbHq8S7ls9zbK59tiwNDjsqHBU/ZVn&#10;b+B8GscmHWe7xey3WLrD935b0GDM89Pw8Q4q0ZDu5v/rLyv4yzfhl29kBL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nQA8YAAADdAAAADwAAAAAAAAAAAAAAAACYAgAAZHJz&#10;L2Rvd25yZXYueG1sUEsFBgAAAAAEAAQA9QAAAIsDAAAAAA==&#10;" filled="f" stroked="f">
                    <v:textbox inset="2.53958mm,1mm,2.53958mm,1mm">
                      <w:txbxContent>
                        <w:p w:rsidR="00693FEF" w:rsidRDefault="00693FEF" w:rsidP="00A5444F">
                          <w:pPr>
                            <w:keepNext/>
                            <w:bidi w:val="0"/>
                            <w:jc w:val="center"/>
                            <w:rPr>
                              <w:rFonts w:ascii="Adobe Arabic" w:hAnsi="Adobe Arabic" w:cs="Adobe Arabic"/>
                              <w:b/>
                              <w:bCs/>
                              <w:color w:val="FF0000"/>
                              <w:sz w:val="52"/>
                              <w:szCs w:val="52"/>
                            </w:rPr>
                          </w:pPr>
                          <w:r>
                            <w:rPr>
                              <w:rFonts w:ascii="Adobe Arabic" w:hAnsi="Adobe Arabic" w:cs="Adobe Arabic"/>
                              <w:b/>
                              <w:bCs/>
                              <w:color w:val="FF0000"/>
                              <w:sz w:val="52"/>
                              <w:szCs w:val="52"/>
                            </w:rPr>
                            <w:t>4</w:t>
                          </w:r>
                        </w:p>
                      </w:txbxContent>
                    </v:textbox>
                  </v:shape>
                </v:group>
                <w10:wrap anchorx="page"/>
                <w10:anchorlock/>
              </v:group>
            </w:pict>
          </mc:Fallback>
        </mc:AlternateContent>
      </w:r>
    </w:p>
    <w:p w:rsidR="00A5444F" w:rsidRDefault="00A5444F" w:rsidP="00A5444F">
      <w:pPr>
        <w:rPr>
          <w:rtl/>
          <w:lang w:bidi="ar-SY"/>
        </w:rPr>
      </w:pPr>
    </w:p>
    <w:p w:rsidR="00A5444F" w:rsidRDefault="00A5444F" w:rsidP="00A5444F">
      <w:pPr>
        <w:pageBreakBefore/>
        <w:rPr>
          <w:rtl/>
        </w:rPr>
      </w:pPr>
      <w:r>
        <w:rPr>
          <w:noProof/>
        </w:rPr>
        <w:lastRenderedPageBreak/>
        <mc:AlternateContent>
          <mc:Choice Requires="wpg">
            <w:drawing>
              <wp:inline distT="0" distB="0" distL="0" distR="0" wp14:anchorId="55551F12" wp14:editId="6F266BBF">
                <wp:extent cx="2393286" cy="811530"/>
                <wp:effectExtent l="0" t="0" r="7620" b="7620"/>
                <wp:docPr id="1850" name="مجموعة 1850"/>
                <wp:cNvGraphicFramePr/>
                <a:graphic xmlns:a="http://schemas.openxmlformats.org/drawingml/2006/main">
                  <a:graphicData uri="http://schemas.microsoft.com/office/word/2010/wordprocessingGroup">
                    <wpg:wgp>
                      <wpg:cNvGrpSpPr/>
                      <wpg:grpSpPr bwMode="auto">
                        <a:xfrm flipH="1">
                          <a:off x="0" y="0"/>
                          <a:ext cx="2393286" cy="811530"/>
                          <a:chOff x="0" y="0"/>
                          <a:chExt cx="25930" cy="8802"/>
                        </a:xfrm>
                      </wpg:grpSpPr>
                      <wps:wsp>
                        <wps:cNvPr id="1965" name="Google Shape;2242;p44"/>
                        <wps:cNvSpPr>
                          <a:spLocks/>
                        </wps:cNvSpPr>
                        <wps:spPr bwMode="auto">
                          <a:xfrm>
                            <a:off x="3130" y="7"/>
                            <a:ext cx="20943" cy="6710"/>
                          </a:xfrm>
                          <a:custGeom>
                            <a:avLst/>
                            <a:gdLst>
                              <a:gd name="T0" fmla="*/ 1 w 104002"/>
                              <a:gd name="T1" fmla="*/ 1 h 26838"/>
                              <a:gd name="T2" fmla="*/ 1 w 104002"/>
                              <a:gd name="T3" fmla="*/ 26838 h 26838"/>
                              <a:gd name="T4" fmla="*/ 90917 w 104002"/>
                              <a:gd name="T5" fmla="*/ 26838 h 26838"/>
                              <a:gd name="T6" fmla="*/ 104002 w 104002"/>
                              <a:gd name="T7" fmla="*/ 13753 h 26838"/>
                              <a:gd name="T8" fmla="*/ 104002 w 104002"/>
                              <a:gd name="T9" fmla="*/ 11217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8"/>
                                </a:lnTo>
                                <a:lnTo>
                                  <a:pt x="90917" y="26838"/>
                                </a:lnTo>
                                <a:cubicBezTo>
                                  <a:pt x="98144" y="26838"/>
                                  <a:pt x="104002" y="20980"/>
                                  <a:pt x="104002" y="13753"/>
                                </a:cubicBezTo>
                                <a:lnTo>
                                  <a:pt x="104002" y="11217"/>
                                </a:lnTo>
                                <a:cubicBezTo>
                                  <a:pt x="104002" y="5025"/>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6" name="Google Shape;2243;p44"/>
                        <wps:cNvSpPr>
                          <a:spLocks/>
                        </wps:cNvSpPr>
                        <wps:spPr bwMode="auto">
                          <a:xfrm>
                            <a:off x="1709" y="5632"/>
                            <a:ext cx="3310" cy="3170"/>
                          </a:xfrm>
                          <a:custGeom>
                            <a:avLst/>
                            <a:gdLst>
                              <a:gd name="T0" fmla="*/ 0 w 13241"/>
                              <a:gd name="T1" fmla="*/ 0 h 12681"/>
                              <a:gd name="T2" fmla="*/ 0 w 13241"/>
                              <a:gd name="T3" fmla="*/ 12681 h 12681"/>
                              <a:gd name="T4" fmla="*/ 6608 w 13241"/>
                              <a:gd name="T5" fmla="*/ 8371 h 12681"/>
                              <a:gd name="T6" fmla="*/ 13240 w 13241"/>
                              <a:gd name="T7" fmla="*/ 12681 h 12681"/>
                              <a:gd name="T8" fmla="*/ 13240 w 13241"/>
                              <a:gd name="T9" fmla="*/ 0 h 12681"/>
                              <a:gd name="T10" fmla="*/ 0 w 13241"/>
                              <a:gd name="T11" fmla="*/ 0 h 12681"/>
                            </a:gdLst>
                            <a:ahLst/>
                            <a:cxnLst>
                              <a:cxn ang="0">
                                <a:pos x="T0" y="T1"/>
                              </a:cxn>
                              <a:cxn ang="0">
                                <a:pos x="T2" y="T3"/>
                              </a:cxn>
                              <a:cxn ang="0">
                                <a:pos x="T4" y="T5"/>
                              </a:cxn>
                              <a:cxn ang="0">
                                <a:pos x="T6" y="T7"/>
                              </a:cxn>
                              <a:cxn ang="0">
                                <a:pos x="T8" y="T9"/>
                              </a:cxn>
                              <a:cxn ang="0">
                                <a:pos x="T10" y="T11"/>
                              </a:cxn>
                            </a:cxnLst>
                            <a:rect l="0" t="0" r="r" b="b"/>
                            <a:pathLst>
                              <a:path w="13241" h="12681" extrusionOk="0">
                                <a:moveTo>
                                  <a:pt x="0" y="0"/>
                                </a:moveTo>
                                <a:lnTo>
                                  <a:pt x="0" y="12681"/>
                                </a:lnTo>
                                <a:lnTo>
                                  <a:pt x="6608" y="8371"/>
                                </a:lnTo>
                                <a:lnTo>
                                  <a:pt x="13240" y="12681"/>
                                </a:lnTo>
                                <a:lnTo>
                                  <a:pt x="13240" y="0"/>
                                </a:lnTo>
                                <a:lnTo>
                                  <a:pt x="0" y="0"/>
                                </a:lnTo>
                                <a:close/>
                              </a:path>
                            </a:pathLst>
                          </a:custGeom>
                          <a:solidFill>
                            <a:srgbClr val="4685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7" name="Google Shape;2244;p44"/>
                        <wps:cNvSpPr>
                          <a:spLocks/>
                        </wps:cNvSpPr>
                        <wps:spPr bwMode="auto">
                          <a:xfrm>
                            <a:off x="0" y="0"/>
                            <a:ext cx="6725" cy="6724"/>
                          </a:xfrm>
                          <a:custGeom>
                            <a:avLst/>
                            <a:gdLst>
                              <a:gd name="T0" fmla="*/ 13454 w 26897"/>
                              <a:gd name="T1" fmla="*/ 1 h 26898"/>
                              <a:gd name="T2" fmla="*/ 0 w 26897"/>
                              <a:gd name="T3" fmla="*/ 13455 h 26898"/>
                              <a:gd name="T4" fmla="*/ 13454 w 26897"/>
                              <a:gd name="T5" fmla="*/ 26897 h 26898"/>
                              <a:gd name="T6" fmla="*/ 26896 w 26897"/>
                              <a:gd name="T7" fmla="*/ 13455 h 26898"/>
                              <a:gd name="T8" fmla="*/ 13454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54" y="1"/>
                                </a:moveTo>
                                <a:cubicBezTo>
                                  <a:pt x="6025" y="1"/>
                                  <a:pt x="0" y="6025"/>
                                  <a:pt x="0" y="13455"/>
                                </a:cubicBezTo>
                                <a:cubicBezTo>
                                  <a:pt x="0" y="20884"/>
                                  <a:pt x="6025" y="26897"/>
                                  <a:pt x="13454" y="26897"/>
                                </a:cubicBezTo>
                                <a:cubicBezTo>
                                  <a:pt x="20884" y="26897"/>
                                  <a:pt x="26896" y="20884"/>
                                  <a:pt x="26896" y="13455"/>
                                </a:cubicBezTo>
                                <a:cubicBezTo>
                                  <a:pt x="26896" y="6025"/>
                                  <a:pt x="20884" y="1"/>
                                  <a:pt x="13454" y="1"/>
                                </a:cubicBezTo>
                                <a:close/>
                              </a:path>
                            </a:pathLst>
                          </a:custGeom>
                          <a:solidFill>
                            <a:srgbClr val="9ED1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8" name="Google Shape;2245;p44"/>
                        <wps:cNvSpPr>
                          <a:spLocks/>
                        </wps:cNvSpPr>
                        <wps:spPr bwMode="auto">
                          <a:xfrm>
                            <a:off x="932" y="930"/>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47" y="1"/>
                                  <a:pt x="1" y="4346"/>
                                  <a:pt x="1" y="9728"/>
                                </a:cubicBezTo>
                                <a:cubicBezTo>
                                  <a:pt x="1" y="15098"/>
                                  <a:pt x="4347" y="19455"/>
                                  <a:pt x="9728" y="19455"/>
                                </a:cubicBezTo>
                                <a:cubicBezTo>
                                  <a:pt x="15098" y="19455"/>
                                  <a:pt x="19456" y="15098"/>
                                  <a:pt x="19456" y="9728"/>
                                </a:cubicBezTo>
                                <a:cubicBezTo>
                                  <a:pt x="19456" y="4346"/>
                                  <a:pt x="15098" y="1"/>
                                  <a:pt x="9728" y="1"/>
                                </a:cubicBezTo>
                                <a:close/>
                              </a:path>
                            </a:pathLst>
                          </a:custGeom>
                          <a:solidFill>
                            <a:srgbClr val="5EB2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bidi w:val="0"/>
                                <w:spacing w:line="216" w:lineRule="auto"/>
                                <w:jc w:val="center"/>
                                <w:rPr>
                                  <w:color w:val="FFFFFF"/>
                                  <w:sz w:val="40"/>
                                  <w:szCs w:val="40"/>
                                  <w:lang w:bidi="ar-SY"/>
                                </w:rPr>
                              </w:pPr>
                              <w:r>
                                <w:rPr>
                                  <w:color w:val="FFFFFF"/>
                                  <w:sz w:val="40"/>
                                  <w:szCs w:val="40"/>
                                  <w:rtl/>
                                  <w:lang w:bidi="ar-SY"/>
                                </w:rPr>
                                <w:t>1</w:t>
                              </w:r>
                            </w:p>
                          </w:txbxContent>
                        </wps:txbx>
                        <wps:bodyPr rot="0" vert="horz" wrap="square" lIns="91425" tIns="91425" rIns="91425" bIns="91425" anchor="ctr" anchorCtr="0" upright="1">
                          <a:noAutofit/>
                        </wps:bodyPr>
                      </wps:wsp>
                      <wps:wsp>
                        <wps:cNvPr id="1969" name="Google Shape;2247;p44"/>
                        <wps:cNvSpPr txBox="1">
                          <a:spLocks noChangeArrowheads="1"/>
                        </wps:cNvSpPr>
                        <wps:spPr bwMode="auto">
                          <a:xfrm>
                            <a:off x="5954" y="1072"/>
                            <a:ext cx="19976" cy="5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pStyle w:val="ListParagraph"/>
                                <w:spacing w:line="240" w:lineRule="auto"/>
                                <w:ind w:left="113"/>
                                <w:jc w:val="both"/>
                                <w:rPr>
                                  <w:rFonts w:ascii="Adobe Arabic" w:hAnsi="Adobe Arabic" w:cs="Adobe Arabic"/>
                                  <w:b/>
                                  <w:bCs/>
                                  <w:color w:val="002060"/>
                                  <w:sz w:val="36"/>
                                  <w:szCs w:val="36"/>
                                  <w:rtl/>
                                  <w:lang w:bidi="ar-SY"/>
                                </w:rPr>
                              </w:pPr>
                              <w:r>
                                <w:rPr>
                                  <w:rFonts w:ascii="Adobe Arabic" w:hAnsi="Adobe Arabic" w:cs="Adobe Arabic" w:hint="cs"/>
                                  <w:b/>
                                  <w:bCs/>
                                  <w:color w:val="002060"/>
                                  <w:sz w:val="36"/>
                                  <w:szCs w:val="36"/>
                                  <w:rtl/>
                                </w:rPr>
                                <w:t xml:space="preserve">تحليل </w:t>
                              </w:r>
                              <w:r>
                                <w:rPr>
                                  <w:rFonts w:ascii="Adobe Arabic" w:hAnsi="Adobe Arabic" w:cs="Adobe Arabic"/>
                                  <w:b/>
                                  <w:bCs/>
                                  <w:color w:val="002060"/>
                                  <w:sz w:val="36"/>
                                  <w:szCs w:val="36"/>
                                </w:rPr>
                                <w:t>SOWT</w:t>
                              </w:r>
                              <w:r>
                                <w:rPr>
                                  <w:rFonts w:ascii="Adobe Arabic" w:hAnsi="Adobe Arabic" w:cs="Adobe Arabic" w:hint="cs"/>
                                  <w:b/>
                                  <w:bCs/>
                                  <w:color w:val="002060"/>
                                  <w:sz w:val="36"/>
                                  <w:szCs w:val="36"/>
                                  <w:rtl/>
                                  <w:lang w:bidi="ar-SY"/>
                                </w:rPr>
                                <w:t>؟</w:t>
                              </w:r>
                            </w:p>
                            <w:p w:rsidR="00693FEF" w:rsidRDefault="00693FEF" w:rsidP="00A5444F">
                              <w:pPr>
                                <w:jc w:val="center"/>
                                <w:rPr>
                                  <w:rFonts w:ascii="Roboto" w:eastAsia="Roboto" w:hAnsi="Roboto" w:cs="Roboto"/>
                                  <w:b/>
                                  <w:bCs/>
                                  <w:color w:val="002060"/>
                                  <w:sz w:val="24"/>
                                  <w:szCs w:val="24"/>
                                  <w:rtl/>
                                </w:rPr>
                              </w:pPr>
                            </w:p>
                          </w:txbxContent>
                        </wps:txbx>
                        <wps:bodyPr rot="0" vert="horz" wrap="square" lIns="91425" tIns="91425" rIns="91425" bIns="91425" anchor="ctr" anchorCtr="0" upright="1">
                          <a:noAutofit/>
                        </wps:bodyPr>
                      </wps:wsp>
                    </wpg:wgp>
                  </a:graphicData>
                </a:graphic>
              </wp:inline>
            </w:drawing>
          </mc:Choice>
          <mc:Fallback>
            <w:pict>
              <v:group id="مجموعة 1850" o:spid="_x0000_s2474" style="width:188.45pt;height:63.9pt;flip:x;mso-position-horizontal-relative:char;mso-position-vertical-relative:line" coordsize="25930,8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">
                <v:shape id="Google Shape;2242;p44" o:spid="_x0000_s2475" style="position:absolute;left:3130;top:7;width:20943;height:6710;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nZ8MEA&#10;AADdAAAADwAAAGRycy9kb3ducmV2LnhtbERPS4vCMBC+C/6HMII3TRUtWo3iLrsoXsQHeB2asSk2&#10;k9JktfvvzcKCt/n4nrNct7YSD2p86VjBaJiAIM6dLrlQcDl/D2YgfEDWWDkmBb/kYb3qdpaYaffk&#10;Iz1OoRAxhH2GCkwIdSalzw1Z9ENXE0fu5hqLIcKmkLrBZwy3lRwnSSotlhwbDNb0aSi/n36sAk/X&#10;QOPz3W3NYZJ8HL/25OtUqX6v3SxABGrDW/zv3uk4f55O4e+be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fZ2fDBAAAA3QAAAA8AAAAAAAAAAAAAAAAAmAIAAGRycy9kb3du&#10;cmV2LnhtbFBLBQYAAAAABAAEAPUAAACGAwAAAAA=&#10;" path="m1,1r,26837l90917,26838v7227,,13085,-5858,13085,-13085l104002,11217c104002,5025,98989,1,92798,1l1,1xe" fillcolor="#eee" stroked="f">
                  <v:path arrowok="t" o:extrusionok="f" o:connecttype="custom" o:connectlocs="0,0;0,6710;18308,6710;20943,3439;20943,2804;18687,0;0,0" o:connectangles="0,0,0,0,0,0,0"/>
                </v:shape>
                <v:shape id="Google Shape;2243;p44" o:spid="_x0000_s2476" style="position:absolute;left:1709;top:5632;width:3310;height:3170;visibility:visible;mso-wrap-style:square;v-text-anchor:middle" coordsize="13241,12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GqfMMA&#10;AADdAAAADwAAAGRycy9kb3ducmV2LnhtbERPS2sCMRC+F/ofwhR6KZrUw1ZXoxSh0kvFF+x12Ex3&#10;FzeTNYnr9t83BaG3+fies1gNthU9+dA41vA6ViCIS2carjScjh+jKYgQkQ22jknDDwVYLR8fFpgb&#10;d+M99YdYiRTCIUcNdYxdLmUoa7IYxq4jTty38xZjgr6SxuMthdtWTpTKpMWGU0ONHa1rKs+Hq9Ww&#10;Pb999UVBFyULz3aH281EvWj9/DS8z0FEGuK/+O7+NGn+LMvg75t0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GqfMMAAADdAAAADwAAAAAAAAAAAAAAAACYAgAAZHJzL2Rv&#10;d25yZXYueG1sUEsFBgAAAAAEAAQA9QAAAIgDAAAAAA==&#10;" path="m,l,12681,6608,8371r6632,4310l13240,,,xe" fillcolor="#4685bc" stroked="f">
                  <v:path arrowok="t" o:extrusionok="f" o:connecttype="custom" o:connectlocs="0,0;0,3170;1652,2093;3310,3170;3310,0;0,0" o:connectangles="0,0,0,0,0,0"/>
                </v:shape>
                <v:shape id="Google Shape;2244;p44" o:spid="_x0000_s2477" style="position:absolute;width:6725;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C66MIA&#10;AADdAAAADwAAAGRycy9kb3ducmV2LnhtbERPPW/CMBDdkfofrKvEBk4ZAk0xqCogwViC6HqNjyQ0&#10;Pke2IeHf40pIbPf0Pm++7E0jruR8bVnB2zgBQVxYXXOp4JBvRjMQPiBrbCyTght5WC5eBnPMtO34&#10;m677UIoYwj5DBVUIbSalLyoy6Me2JY7cyTqDIUJXSu2wi+GmkZMkSaXBmmNDhS19VVT87S9GQfrj&#10;znJd0PSYuvzX9avdsctbpYav/ecHiEB9eIof7q2O89/TKfx/E0+Qi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ELrowgAAAN0AAAAPAAAAAAAAAAAAAAAAAJgCAABkcnMvZG93&#10;bnJldi54bWxQSwUGAAAAAAQABAD1AAAAhwMAAAAA&#10;" path="m13454,1c6025,1,,6025,,13455v,7429,6025,13442,13454,13442c20884,26897,26896,20884,26896,13455,26896,6025,20884,1,13454,1xe" fillcolor="#9ed1fd" stroked="f">
                  <v:path arrowok="t" o:extrusionok="f" o:connecttype="custom" o:connectlocs="3364,0;0,3363;3364,6724;6725,3363;3364,0" o:connectangles="0,0,0,0,0"/>
                </v:shape>
                <v:shape id="Google Shape;2245;p44" o:spid="_x0000_s2478" style="position:absolute;left:932;top:930;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QSsQA&#10;AADdAAAADwAAAGRycy9kb3ducmV2LnhtbESPS2vDMBCE74H+B7GB3hIphYbUjWxMQktvJQ96XqyN&#10;H7VWxlIT5993D4Xedtj5Zme3xeR7daUxtoEtrJYGFHEVXMu1hfPpbbEBFROywz4wWbhThCJ/mG0x&#10;c+HGB7oeU60khGOGFpqUhkzrWDXkMS7DQCy7Sxg9JpFjrd2INwn3vX4yZq09tiwXGhxo11D1ffzx&#10;UuNzeC+7Xfd8KVtzMnzff+25s/ZxPpWvoBJN6d/8R3844V7WUle+kRF0/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xEErEAAAA3QAAAA8AAAAAAAAAAAAAAAAAmAIAAGRycy9k&#10;b3ducmV2LnhtbFBLBQYAAAAABAAEAPUAAACJAwAAAAA=&#10;" adj="-11796480,,5400" path="m9728,1c4347,1,1,4346,1,9728v,5370,4346,9727,9727,9727c15098,19455,19456,15098,19456,9728,19456,4346,15098,1,9728,1xe" fillcolor="#5eb2fc" stroked="f">
                  <v:stroke joinstyle="miter"/>
                  <v:formulas/>
                  <v:path arrowok="t" o:extrusionok="f" o:connecttype="custom" o:connectlocs="2432,0;0,2432;2432,4864;4864,2432;2432,0" o:connectangles="0,0,0,0,0" textboxrect="0,0,19456,19456"/>
                  <v:textbox inset="2.53958mm,2.53958mm,2.53958mm,2.53958mm">
                    <w:txbxContent>
                      <w:p w:rsidR="00693FEF" w:rsidRDefault="00693FEF" w:rsidP="00A5444F">
                        <w:pPr>
                          <w:bidi w:val="0"/>
                          <w:spacing w:line="216" w:lineRule="auto"/>
                          <w:jc w:val="center"/>
                          <w:rPr>
                            <w:color w:val="FFFFFF"/>
                            <w:sz w:val="40"/>
                            <w:szCs w:val="40"/>
                            <w:lang w:bidi="ar-SY"/>
                          </w:rPr>
                        </w:pPr>
                        <w:r>
                          <w:rPr>
                            <w:color w:val="FFFFFF"/>
                            <w:sz w:val="40"/>
                            <w:szCs w:val="40"/>
                            <w:rtl/>
                            <w:lang w:bidi="ar-SY"/>
                          </w:rPr>
                          <w:t>1</w:t>
                        </w:r>
                      </w:p>
                    </w:txbxContent>
                  </v:textbox>
                </v:shape>
                <v:shape id="Google Shape;2247;p44" o:spid="_x0000_s2479" type="#_x0000_t202" style="position:absolute;left:5954;top:1072;width:19976;height:56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IKHMEA&#10;AADdAAAADwAAAGRycy9kb3ducmV2LnhtbERPyYoCMRC9D/gPoYS5DJp2Di6tUUQYGA9zcMFzkVQv&#10;2Kk0SVrbvzcDgrd6vLVWm9424kY+1I4VTMYZCGLtTM2lgvPpZzQHESKywcYxKXhQgM168LHC3Lg7&#10;H+h2jKVIIRxyVFDF2OZSBl2RxTB2LXHiCuctxgR9KY3Hewq3jfzOsqm0WHNqqLClXUX6euysgi9d&#10;7mdFtuuuTedPkbQpLvs/pT6H/XYJIlIf3+KX+9ek+YvpAv6/SS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yChzBAAAA3QAAAA8AAAAAAAAAAAAAAAAAmAIAAGRycy9kb3du&#10;cmV2LnhtbFBLBQYAAAAABAAEAPUAAACGAwAAAAA=&#10;" filled="f" stroked="f">
                  <v:textbox inset="2.53958mm,2.53958mm,2.53958mm,2.53958mm">
                    <w:txbxContent>
                      <w:p w:rsidR="00693FEF" w:rsidRDefault="00693FEF" w:rsidP="00A5444F">
                        <w:pPr>
                          <w:pStyle w:val="ListParagraph"/>
                          <w:spacing w:line="240" w:lineRule="auto"/>
                          <w:ind w:left="113"/>
                          <w:jc w:val="both"/>
                          <w:rPr>
                            <w:rFonts w:ascii="Adobe Arabic" w:hAnsi="Adobe Arabic" w:cs="Adobe Arabic"/>
                            <w:b/>
                            <w:bCs/>
                            <w:color w:val="002060"/>
                            <w:sz w:val="36"/>
                            <w:szCs w:val="36"/>
                            <w:rtl/>
                            <w:lang w:bidi="ar-SY"/>
                          </w:rPr>
                        </w:pPr>
                        <w:r>
                          <w:rPr>
                            <w:rFonts w:ascii="Adobe Arabic" w:hAnsi="Adobe Arabic" w:cs="Adobe Arabic" w:hint="cs"/>
                            <w:b/>
                            <w:bCs/>
                            <w:color w:val="002060"/>
                            <w:sz w:val="36"/>
                            <w:szCs w:val="36"/>
                            <w:rtl/>
                          </w:rPr>
                          <w:t xml:space="preserve">تحليل </w:t>
                        </w:r>
                        <w:r>
                          <w:rPr>
                            <w:rFonts w:ascii="Adobe Arabic" w:hAnsi="Adobe Arabic" w:cs="Adobe Arabic"/>
                            <w:b/>
                            <w:bCs/>
                            <w:color w:val="002060"/>
                            <w:sz w:val="36"/>
                            <w:szCs w:val="36"/>
                          </w:rPr>
                          <w:t>SOWT</w:t>
                        </w:r>
                        <w:r>
                          <w:rPr>
                            <w:rFonts w:ascii="Adobe Arabic" w:hAnsi="Adobe Arabic" w:cs="Adobe Arabic" w:hint="cs"/>
                            <w:b/>
                            <w:bCs/>
                            <w:color w:val="002060"/>
                            <w:sz w:val="36"/>
                            <w:szCs w:val="36"/>
                            <w:rtl/>
                            <w:lang w:bidi="ar-SY"/>
                          </w:rPr>
                          <w:t>؟</w:t>
                        </w:r>
                      </w:p>
                      <w:p w:rsidR="00693FEF" w:rsidRDefault="00693FEF" w:rsidP="00A5444F">
                        <w:pPr>
                          <w:jc w:val="center"/>
                          <w:rPr>
                            <w:rFonts w:ascii="Roboto" w:eastAsia="Roboto" w:hAnsi="Roboto" w:cs="Roboto"/>
                            <w:b/>
                            <w:bCs/>
                            <w:color w:val="002060"/>
                            <w:sz w:val="24"/>
                            <w:szCs w:val="24"/>
                            <w:rtl/>
                          </w:rPr>
                        </w:pPr>
                      </w:p>
                    </w:txbxContent>
                  </v:textbox>
                </v:shape>
                <w10:wrap anchorx="page"/>
                <w10:anchorlock/>
              </v:group>
            </w:pict>
          </mc:Fallback>
        </mc:AlternateContent>
      </w:r>
    </w:p>
    <w:p w:rsidR="00A5444F" w:rsidRDefault="00A5444F" w:rsidP="00A5444F">
      <w:pPr>
        <w:rPr>
          <w:rFonts w:cstheme="minorBidi"/>
          <w:color w:val="auto"/>
        </w:rPr>
      </w:pPr>
      <w:r>
        <w:rPr>
          <w:rtl/>
        </w:rPr>
        <w:t>هدف التحليل الرئيسي دراسة البيئة الداخلية والخارجية المؤثرة في المشكلة وتحديد الجوانب الإيجابية والسلبية لكل منها.</w:t>
      </w:r>
    </w:p>
    <w:p w:rsidR="00A5444F" w:rsidRPr="00600A7A" w:rsidRDefault="00A5444F" w:rsidP="00A5444F">
      <w:pPr>
        <w:rPr>
          <w:b/>
          <w:bCs/>
          <w:rtl/>
        </w:rPr>
      </w:pPr>
      <w:r w:rsidRPr="00600A7A">
        <w:rPr>
          <w:b/>
          <w:bCs/>
          <w:rtl/>
        </w:rPr>
        <w:t>وتتكون آلية العمل من تتبع الآتي:</w:t>
      </w:r>
    </w:p>
    <w:p w:rsidR="00A5444F" w:rsidRPr="00600A7A" w:rsidRDefault="00A5444F">
      <w:pPr>
        <w:pStyle w:val="ListParagraph"/>
        <w:numPr>
          <w:ilvl w:val="0"/>
          <w:numId w:val="72"/>
        </w:numPr>
        <w:spacing w:line="256" w:lineRule="auto"/>
        <w:rPr>
          <w:rFonts w:ascii="Sakkal Majalla" w:hAnsi="Sakkal Majalla" w:cs="Sakkal Majalla"/>
          <w:color w:val="002060"/>
          <w:sz w:val="34"/>
          <w:szCs w:val="34"/>
          <w:rtl/>
        </w:rPr>
      </w:pPr>
      <w:r w:rsidRPr="00600A7A">
        <w:rPr>
          <w:rFonts w:ascii="Sakkal Majalla" w:hAnsi="Sakkal Majalla" w:cs="Sakkal Majalla"/>
          <w:color w:val="002060"/>
          <w:sz w:val="34"/>
          <w:szCs w:val="34"/>
          <w:rtl/>
        </w:rPr>
        <w:t>حدد عناصر القوة المتواجدة حاليا والتي كان من الممكن الاستفادة منها في حل المشكلة.</w:t>
      </w:r>
    </w:p>
    <w:p w:rsidR="00A5444F" w:rsidRPr="00600A7A" w:rsidRDefault="00A5444F">
      <w:pPr>
        <w:pStyle w:val="ListParagraph"/>
        <w:numPr>
          <w:ilvl w:val="0"/>
          <w:numId w:val="72"/>
        </w:numPr>
        <w:spacing w:line="256" w:lineRule="auto"/>
        <w:rPr>
          <w:rFonts w:ascii="Sakkal Majalla" w:hAnsi="Sakkal Majalla" w:cs="Sakkal Majalla"/>
          <w:color w:val="002060"/>
          <w:sz w:val="34"/>
          <w:szCs w:val="34"/>
          <w:rtl/>
        </w:rPr>
      </w:pPr>
      <w:r w:rsidRPr="00600A7A">
        <w:rPr>
          <w:rFonts w:ascii="Sakkal Majalla" w:hAnsi="Sakkal Majalla" w:cs="Sakkal Majalla"/>
          <w:color w:val="002060"/>
          <w:sz w:val="34"/>
          <w:szCs w:val="34"/>
          <w:rtl/>
        </w:rPr>
        <w:t>حدد عناصر الضعف الحالية التي أدت لظهور المشكلة.</w:t>
      </w:r>
    </w:p>
    <w:p w:rsidR="00A5444F" w:rsidRPr="00600A7A" w:rsidRDefault="00A5444F">
      <w:pPr>
        <w:pStyle w:val="ListParagraph"/>
        <w:numPr>
          <w:ilvl w:val="0"/>
          <w:numId w:val="72"/>
        </w:numPr>
        <w:spacing w:line="256" w:lineRule="auto"/>
        <w:rPr>
          <w:rFonts w:ascii="Sakkal Majalla" w:hAnsi="Sakkal Majalla" w:cs="Sakkal Majalla"/>
          <w:color w:val="002060"/>
          <w:sz w:val="34"/>
          <w:szCs w:val="34"/>
          <w:rtl/>
        </w:rPr>
      </w:pPr>
      <w:r w:rsidRPr="00600A7A">
        <w:rPr>
          <w:rFonts w:ascii="Sakkal Majalla" w:hAnsi="Sakkal Majalla" w:cs="Sakkal Majalla"/>
          <w:color w:val="002060"/>
          <w:sz w:val="34"/>
          <w:szCs w:val="34"/>
          <w:rtl/>
        </w:rPr>
        <w:t>حدد الفرص المحتملة التي كان من الممكن استثمارها لحل المشكلة.</w:t>
      </w:r>
    </w:p>
    <w:p w:rsidR="00A5444F" w:rsidRPr="00600A7A" w:rsidRDefault="00A5444F">
      <w:pPr>
        <w:pStyle w:val="ListParagraph"/>
        <w:numPr>
          <w:ilvl w:val="0"/>
          <w:numId w:val="72"/>
        </w:numPr>
        <w:spacing w:line="256" w:lineRule="auto"/>
        <w:rPr>
          <w:rFonts w:ascii="Sakkal Majalla" w:hAnsi="Sakkal Majalla" w:cs="Sakkal Majalla"/>
          <w:color w:val="002060"/>
          <w:sz w:val="34"/>
          <w:szCs w:val="34"/>
          <w:rtl/>
        </w:rPr>
      </w:pPr>
      <w:r w:rsidRPr="00600A7A">
        <w:rPr>
          <w:rFonts w:ascii="Sakkal Majalla" w:hAnsi="Sakkal Majalla" w:cs="Sakkal Majalla"/>
          <w:color w:val="002060"/>
          <w:sz w:val="34"/>
          <w:szCs w:val="34"/>
          <w:rtl/>
        </w:rPr>
        <w:t>حدد التهديدات المحتملة التي يمكن أن تسببها المشكلة.</w:t>
      </w:r>
    </w:p>
    <w:p w:rsidR="00A5444F" w:rsidRDefault="00A5444F" w:rsidP="00A5444F">
      <w:pPr>
        <w:rPr>
          <w:rtl/>
        </w:rPr>
      </w:pPr>
      <w:r w:rsidRPr="00600A7A">
        <w:rPr>
          <w:color w:val="C00000"/>
          <w:rtl/>
        </w:rPr>
        <w:t xml:space="preserve">وانتبه ...! </w:t>
      </w:r>
      <w:r>
        <w:rPr>
          <w:rtl/>
        </w:rPr>
        <w:t>لا تستعجل في الحكم على الأسباب المحتملة مبكراً وقم بإشراك أكبر عدد من الممثلين من البيئة الداخلية والخارجية المحيطة بالمشكلة.</w:t>
      </w:r>
    </w:p>
    <w:p w:rsidR="00A5444F" w:rsidRDefault="00A5444F" w:rsidP="00A5444F">
      <w:pPr>
        <w:rPr>
          <w:rtl/>
        </w:rPr>
      </w:pPr>
      <w:r>
        <w:rPr>
          <w:noProof/>
        </w:rPr>
        <mc:AlternateContent>
          <mc:Choice Requires="wpg">
            <w:drawing>
              <wp:inline distT="0" distB="0" distL="0" distR="0" wp14:anchorId="3932D78A" wp14:editId="610597CB">
                <wp:extent cx="3584885" cy="808355"/>
                <wp:effectExtent l="0" t="0" r="0" b="0"/>
                <wp:docPr id="1853" name="مجموعة 1853"/>
                <wp:cNvGraphicFramePr/>
                <a:graphic xmlns:a="http://schemas.openxmlformats.org/drawingml/2006/main">
                  <a:graphicData uri="http://schemas.microsoft.com/office/word/2010/wordprocessingGroup">
                    <wpg:wgp>
                      <wpg:cNvGrpSpPr/>
                      <wpg:grpSpPr bwMode="auto">
                        <a:xfrm flipH="1">
                          <a:off x="0" y="0"/>
                          <a:ext cx="3584885" cy="808355"/>
                          <a:chOff x="0" y="0"/>
                          <a:chExt cx="38837" cy="8767"/>
                        </a:xfrm>
                      </wpg:grpSpPr>
                      <wps:wsp>
                        <wps:cNvPr id="1970" name="Google Shape;2258;p44"/>
                        <wps:cNvSpPr>
                          <a:spLocks/>
                        </wps:cNvSpPr>
                        <wps:spPr bwMode="auto">
                          <a:xfrm>
                            <a:off x="3133" y="7"/>
                            <a:ext cx="35704" cy="6709"/>
                          </a:xfrm>
                          <a:custGeom>
                            <a:avLst/>
                            <a:gdLst>
                              <a:gd name="T0" fmla="*/ 1 w 104002"/>
                              <a:gd name="T1" fmla="*/ 1 h 26838"/>
                              <a:gd name="T2" fmla="*/ 1 w 104002"/>
                              <a:gd name="T3" fmla="*/ 26837 h 26838"/>
                              <a:gd name="T4" fmla="*/ 90917 w 104002"/>
                              <a:gd name="T5" fmla="*/ 26837 h 26838"/>
                              <a:gd name="T6" fmla="*/ 104002 w 104002"/>
                              <a:gd name="T7" fmla="*/ 13753 h 26838"/>
                              <a:gd name="T8" fmla="*/ 104002 w 104002"/>
                              <a:gd name="T9" fmla="*/ 11205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7"/>
                                </a:lnTo>
                                <a:lnTo>
                                  <a:pt x="90917" y="26837"/>
                                </a:lnTo>
                                <a:cubicBezTo>
                                  <a:pt x="98144" y="26837"/>
                                  <a:pt x="104002" y="20980"/>
                                  <a:pt x="104002" y="13753"/>
                                </a:cubicBezTo>
                                <a:lnTo>
                                  <a:pt x="104002" y="11205"/>
                                </a:lnTo>
                                <a:cubicBezTo>
                                  <a:pt x="104002" y="5013"/>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1" name="Google Shape;2259;p44"/>
                        <wps:cNvSpPr>
                          <a:spLocks/>
                        </wps:cNvSpPr>
                        <wps:spPr bwMode="auto">
                          <a:xfrm>
                            <a:off x="1709" y="5600"/>
                            <a:ext cx="3310" cy="3167"/>
                          </a:xfrm>
                          <a:custGeom>
                            <a:avLst/>
                            <a:gdLst>
                              <a:gd name="T0" fmla="*/ 0 w 13241"/>
                              <a:gd name="T1" fmla="*/ 0 h 12669"/>
                              <a:gd name="T2" fmla="*/ 0 w 13241"/>
                              <a:gd name="T3" fmla="*/ 12669 h 12669"/>
                              <a:gd name="T4" fmla="*/ 6608 w 13241"/>
                              <a:gd name="T5" fmla="*/ 8359 h 12669"/>
                              <a:gd name="T6" fmla="*/ 13240 w 13241"/>
                              <a:gd name="T7" fmla="*/ 12669 h 12669"/>
                              <a:gd name="T8" fmla="*/ 13240 w 13241"/>
                              <a:gd name="T9" fmla="*/ 0 h 12669"/>
                              <a:gd name="T10" fmla="*/ 0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0" y="0"/>
                                </a:moveTo>
                                <a:lnTo>
                                  <a:pt x="0" y="12669"/>
                                </a:lnTo>
                                <a:lnTo>
                                  <a:pt x="6608" y="8359"/>
                                </a:lnTo>
                                <a:lnTo>
                                  <a:pt x="13240" y="12669"/>
                                </a:lnTo>
                                <a:lnTo>
                                  <a:pt x="13240" y="0"/>
                                </a:lnTo>
                                <a:lnTo>
                                  <a:pt x="0"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2" name="Google Shape;2260;p44"/>
                        <wps:cNvSpPr>
                          <a:spLocks/>
                        </wps:cNvSpPr>
                        <wps:spPr bwMode="auto">
                          <a:xfrm>
                            <a:off x="0" y="0"/>
                            <a:ext cx="6725" cy="6724"/>
                          </a:xfrm>
                          <a:custGeom>
                            <a:avLst/>
                            <a:gdLst>
                              <a:gd name="T0" fmla="*/ 13454 w 26897"/>
                              <a:gd name="T1" fmla="*/ 1 h 26897"/>
                              <a:gd name="T2" fmla="*/ 0 w 26897"/>
                              <a:gd name="T3" fmla="*/ 13443 h 26897"/>
                              <a:gd name="T4" fmla="*/ 13454 w 26897"/>
                              <a:gd name="T5" fmla="*/ 26897 h 26897"/>
                              <a:gd name="T6" fmla="*/ 26896 w 26897"/>
                              <a:gd name="T7" fmla="*/ 13443 h 26897"/>
                              <a:gd name="T8" fmla="*/ 13454 w 26897"/>
                              <a:gd name="T9" fmla="*/ 1 h 26897"/>
                            </a:gdLst>
                            <a:ahLst/>
                            <a:cxnLst>
                              <a:cxn ang="0">
                                <a:pos x="T0" y="T1"/>
                              </a:cxn>
                              <a:cxn ang="0">
                                <a:pos x="T2" y="T3"/>
                              </a:cxn>
                              <a:cxn ang="0">
                                <a:pos x="T4" y="T5"/>
                              </a:cxn>
                              <a:cxn ang="0">
                                <a:pos x="T6" y="T7"/>
                              </a:cxn>
                              <a:cxn ang="0">
                                <a:pos x="T8" y="T9"/>
                              </a:cxn>
                            </a:cxnLst>
                            <a:rect l="0" t="0" r="r" b="b"/>
                            <a:pathLst>
                              <a:path w="26897" h="26897" extrusionOk="0">
                                <a:moveTo>
                                  <a:pt x="13454" y="1"/>
                                </a:moveTo>
                                <a:cubicBezTo>
                                  <a:pt x="6025" y="1"/>
                                  <a:pt x="0" y="6013"/>
                                  <a:pt x="0" y="13443"/>
                                </a:cubicBezTo>
                                <a:cubicBezTo>
                                  <a:pt x="0" y="20872"/>
                                  <a:pt x="6025" y="26897"/>
                                  <a:pt x="13454" y="26897"/>
                                </a:cubicBezTo>
                                <a:cubicBezTo>
                                  <a:pt x="20884" y="26897"/>
                                  <a:pt x="26896" y="20872"/>
                                  <a:pt x="26896" y="13443"/>
                                </a:cubicBezTo>
                                <a:cubicBezTo>
                                  <a:pt x="26896" y="6013"/>
                                  <a:pt x="20884" y="1"/>
                                  <a:pt x="13454" y="1"/>
                                </a:cubicBez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 name="Google Shape;2261;p44"/>
                        <wps:cNvSpPr>
                          <a:spLocks/>
                        </wps:cNvSpPr>
                        <wps:spPr bwMode="auto">
                          <a:xfrm>
                            <a:off x="932" y="930"/>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47" y="1"/>
                                  <a:pt x="1" y="4358"/>
                                  <a:pt x="1" y="9728"/>
                                </a:cubicBezTo>
                                <a:cubicBezTo>
                                  <a:pt x="1" y="15098"/>
                                  <a:pt x="4347" y="19455"/>
                                  <a:pt x="9728" y="19455"/>
                                </a:cubicBezTo>
                                <a:cubicBezTo>
                                  <a:pt x="15098" y="19455"/>
                                  <a:pt x="19456" y="15098"/>
                                  <a:pt x="19456" y="9728"/>
                                </a:cubicBezTo>
                                <a:cubicBezTo>
                                  <a:pt x="19456" y="4358"/>
                                  <a:pt x="15098" y="1"/>
                                  <a:pt x="9728" y="1"/>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bidi w:val="0"/>
                                <w:spacing w:after="240" w:line="216" w:lineRule="auto"/>
                                <w:jc w:val="center"/>
                                <w:rPr>
                                  <w:rFonts w:ascii="Adobe Arabic" w:hAnsi="Adobe Arabic" w:cs="Adobe Arabic"/>
                                  <w:b/>
                                  <w:bCs/>
                                  <w:color w:val="FFFFFF"/>
                                  <w:sz w:val="40"/>
                                  <w:szCs w:val="40"/>
                                  <w:lang w:val="en-GB" w:bidi="ar-SY"/>
                                </w:rPr>
                              </w:pPr>
                              <w:r>
                                <w:rPr>
                                  <w:rFonts w:ascii="Adobe Arabic" w:hAnsi="Adobe Arabic" w:cs="Adobe Arabic"/>
                                  <w:b/>
                                  <w:bCs/>
                                  <w:color w:val="FFFFFF"/>
                                  <w:sz w:val="40"/>
                                  <w:szCs w:val="40"/>
                                  <w:lang w:val="en-GB" w:bidi="ar-SY"/>
                                </w:rPr>
                                <w:t>2</w:t>
                              </w:r>
                            </w:p>
                          </w:txbxContent>
                        </wps:txbx>
                        <wps:bodyPr rot="0" vert="horz" wrap="square" lIns="91425" tIns="91425" rIns="91425" bIns="91425" anchor="ctr" anchorCtr="0" upright="1">
                          <a:noAutofit/>
                        </wps:bodyPr>
                      </wps:wsp>
                      <wps:wsp>
                        <wps:cNvPr id="1974" name="Google Shape;2263;p44"/>
                        <wps:cNvSpPr txBox="1">
                          <a:spLocks noChangeArrowheads="1"/>
                        </wps:cNvSpPr>
                        <wps:spPr bwMode="auto">
                          <a:xfrm>
                            <a:off x="7174" y="619"/>
                            <a:ext cx="29598" cy="57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rPr>
                                  <w:rFonts w:ascii="Adobe Arabic" w:eastAsia="Roboto" w:hAnsi="Adobe Arabic" w:cs="Adobe Arabic"/>
                                  <w:b/>
                                  <w:bCs/>
                                  <w:color w:val="002060"/>
                                  <w:szCs w:val="28"/>
                                </w:rPr>
                              </w:pPr>
                              <w:r>
                                <w:rPr>
                                  <w:rFonts w:ascii="Adobe Arabic" w:hAnsi="Adobe Arabic" w:cs="Adobe Arabic" w:hint="cs"/>
                                  <w:b/>
                                  <w:bCs/>
                                  <w:color w:val="002060"/>
                                  <w:sz w:val="36"/>
                                  <w:szCs w:val="36"/>
                                  <w:rtl/>
                                </w:rPr>
                                <w:t>تحليل السبب والأثر (تقنية عظمة السمكة)</w:t>
                              </w:r>
                              <w:r>
                                <w:rPr>
                                  <w:rFonts w:ascii="Adobe Arabic" w:eastAsia="Roboto" w:hAnsi="Adobe Arabic" w:cs="Adobe Arabic" w:hint="cs"/>
                                  <w:b/>
                                  <w:bCs/>
                                  <w:color w:val="002060"/>
                                  <w:szCs w:val="28"/>
                                  <w:rtl/>
                                </w:rPr>
                                <w:t>:</w:t>
                              </w:r>
                            </w:p>
                          </w:txbxContent>
                        </wps:txbx>
                        <wps:bodyPr rot="0" vert="horz" wrap="square" lIns="91425" tIns="91425" rIns="91425" bIns="91425" anchor="ctr" anchorCtr="0" upright="1">
                          <a:noAutofit/>
                        </wps:bodyPr>
                      </wps:wsp>
                    </wpg:wgp>
                  </a:graphicData>
                </a:graphic>
              </wp:inline>
            </w:drawing>
          </mc:Choice>
          <mc:Fallback>
            <w:pict>
              <v:group id="مجموعة 1853" o:spid="_x0000_s2480" style="width:282.25pt;height:63.65pt;flip:x;mso-position-horizontal-relative:char;mso-position-vertical-relative:line" coordsize="38837,8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">
                <v:shape id="Google Shape;2258;p44" o:spid="_x0000_s2481" style="position:absolute;left:3133;top:7;width:35704;height:6709;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fstcUA&#10;AADdAAAADwAAAGRycy9kb3ducmV2LnhtbESPT2vCQBDF74LfYRmhN91URGvMRtpiafFS/ANeh+w0&#10;G8zOhuxW02/fORR6m+G9ee83xXbwrbpRH5vABh5nGSjiKtiGawPn09v0CVRMyBbbwGTghyJsy/Go&#10;wNyGOx/odky1khCOORpwKXW51rFy5DHOQkcs2lfoPSZZ+1rbHu8S7ls9z7Kl9tiwNDjs6NVRdT1+&#10;ewORLonmp2t4d5+L7OWw21PslsY8TIbnDahEQ/o3/11/WMFfr4RfvpERdP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d+y1xQAAAN0AAAAPAAAAAAAAAAAAAAAAAJgCAABkcnMv&#10;ZG93bnJldi54bWxQSwUGAAAAAAQABAD1AAAAigMAAAAA&#10;" path="m1,1r,26836l90917,26837v7227,,13085,-5857,13085,-13084l104002,11205c104002,5013,98989,1,92798,1l1,1xe" fillcolor="#eee" stroked="f">
                  <v:path arrowok="t" o:extrusionok="f" o:connecttype="custom" o:connectlocs="0,0;0,6709;31212,6709;35704,3438;35704,2801;31858,0;0,0" o:connectangles="0,0,0,0,0,0,0"/>
                </v:shape>
                <v:shape id="Google Shape;2259;p44" o:spid="_x0000_s2482" style="position:absolute;left:1709;top:5600;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mQBsQA&#10;AADdAAAADwAAAGRycy9kb3ducmV2LnhtbERPTUvDQBC9C/6HZYTe7KZSrYndFmkRPAjS1oPHITvd&#10;DWZnQ3ZMor/eFQRv83ifs95OoVUD9amJbGAxL0AR19E27Ay8nZ6u70ElQbbYRiYDX5Rgu7m8WGNl&#10;48gHGo7iVA7hVKEBL9JVWqfaU8A0jx1x5s6xDygZ9k7bHsccHlp9UxR3OmDDucFjRztP9cfxMxgo&#10;98OyeJH3VzeM59HL7X7nym9jZlfT4wMooUn+xX/uZ5vnl6sF/H6TT9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JkAbEAAAA3QAAAA8AAAAAAAAAAAAAAAAAmAIAAGRycy9k&#10;b3ducmV2LnhtbFBLBQYAAAAABAAEAPUAAACJAwAAAAA=&#10;" path="m,l,12669,6608,8359r6632,4310l13240,,,xe" fillcolor="#e09214" stroked="f">
                  <v:path arrowok="t" o:extrusionok="f" o:connecttype="custom" o:connectlocs="0,0;0,3167;1652,2090;3310,3167;3310,0;0,0" o:connectangles="0,0,0,0,0,0"/>
                </v:shape>
                <v:shape id="Google Shape;2260;p44" o:spid="_x0000_s2483" style="position:absolute;width:6725;height:6724;visibility:visible;mso-wrap-style:square;v-text-anchor:middle" coordsize="26897,26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fMhcQA&#10;AADdAAAADwAAAGRycy9kb3ducmV2LnhtbERPyW7CMBC9I/EP1iD1Bk5zYEkxqCBA9FIJaDlP4yEO&#10;xOModiH8fV0Jids8vXWm89ZW4kqNLx0reB0kIIhzp0suFHwd1v0xCB+QNVaOScGdPMxn3c4UM+1u&#10;vKPrPhQihrDPUIEJoc6k9Lkhi37gauLInVxjMUTYFFI3eIvhtpJpkgylxZJjg8Galobyy/7XKtiu&#10;yx/Xrr7T0ed9+WHkeXPcLI5KvfTa9zcQgdrwFD/cWx3nT0Yp/H8TT5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3zIXEAAAA3QAAAA8AAAAAAAAAAAAAAAAAmAIAAGRycy9k&#10;b3ducmV2LnhtbFBLBQYAAAAABAAEAPUAAACJAwAAAAA=&#10;" path="m13454,1c6025,1,,6013,,13443v,7429,6025,13454,13454,13454c20884,26897,26896,20872,26896,13443,26896,6013,20884,1,13454,1xe" fillcolor="#fdd77c" stroked="f">
                  <v:path arrowok="t" o:extrusionok="f" o:connecttype="custom" o:connectlocs="3364,0;0,3361;3364,6724;6725,3361;3364,0" o:connectangles="0,0,0,0,0"/>
                </v:shape>
                <v:shape id="Google Shape;2261;p44" o:spid="_x0000_s2484" style="position:absolute;left:932;top:930;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sjDMYA&#10;AADdAAAADwAAAGRycy9kb3ducmV2LnhtbERPS2vCQBC+F/wPywi91Y0WfKRZRS21RQ+lGgrexuyY&#10;BLOzIbs18d93C0Jv8/E9J1l0phJXalxpWcFwEIEgzqwuOVeQHt6epiCcR9ZYWSYFN3KwmPceEoy1&#10;bfmLrnufixDCLkYFhfd1LKXLCjLoBrYmDtzZNgZ9gE0udYNtCDeVHEXRWBosOTQUWNO6oOyy/zEK&#10;3ier1r+u0+XxLG/T7Wnzvftko9Rjv1u+gPDU+X/x3f2hw/zZ5Bn+vgkn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sjDMYAAADdAAAADwAAAAAAAAAAAAAAAACYAgAAZHJz&#10;L2Rvd25yZXYueG1sUEsFBgAAAAAEAAQA9QAAAIsDAAAAAA==&#10;" adj="-11796480,,5400" path="m9728,1c4347,1,1,4358,1,9728v,5370,4346,9727,9727,9727c15098,19455,19456,15098,19456,9728,19456,4358,15098,1,9728,1xe" fillcolor="#fcbd24" stroked="f">
                  <v:stroke joinstyle="miter"/>
                  <v:formulas/>
                  <v:path arrowok="t" o:extrusionok="f" o:connecttype="custom" o:connectlocs="2432,0;0,2432;2432,4864;4864,2432;2432,0" o:connectangles="0,0,0,0,0" textboxrect="0,0,19456,19456"/>
                  <v:textbox inset="2.53958mm,2.53958mm,2.53958mm,2.53958mm">
                    <w:txbxContent>
                      <w:p w:rsidR="00693FEF" w:rsidRDefault="00693FEF" w:rsidP="00A5444F">
                        <w:pPr>
                          <w:bidi w:val="0"/>
                          <w:spacing w:after="240" w:line="216" w:lineRule="auto"/>
                          <w:jc w:val="center"/>
                          <w:rPr>
                            <w:rFonts w:ascii="Adobe Arabic" w:hAnsi="Adobe Arabic" w:cs="Adobe Arabic"/>
                            <w:b/>
                            <w:bCs/>
                            <w:color w:val="FFFFFF"/>
                            <w:sz w:val="40"/>
                            <w:szCs w:val="40"/>
                            <w:lang w:val="en-GB" w:bidi="ar-SY"/>
                          </w:rPr>
                        </w:pPr>
                        <w:r>
                          <w:rPr>
                            <w:rFonts w:ascii="Adobe Arabic" w:hAnsi="Adobe Arabic" w:cs="Adobe Arabic"/>
                            <w:b/>
                            <w:bCs/>
                            <w:color w:val="FFFFFF"/>
                            <w:sz w:val="40"/>
                            <w:szCs w:val="40"/>
                            <w:lang w:val="en-GB" w:bidi="ar-SY"/>
                          </w:rPr>
                          <w:t>2</w:t>
                        </w:r>
                      </w:p>
                    </w:txbxContent>
                  </v:textbox>
                </v:shape>
                <v:shape id="Google Shape;2263;p44" o:spid="_x0000_s2485" type="#_x0000_t202" style="position:absolute;left:7174;top:619;width:29598;height:5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ozX8IA&#10;AADdAAAADwAAAGRycy9kb3ducmV2LnhtbERPS2sCMRC+F/wPYQQvRbOVUnU1iggFPfRQFc9DMvvA&#10;zWRJsrr++0YQepuP7zmrTW8bcSMfascKPiYZCGLtTM2lgvPpezwHESKywcYxKXhQgM168LbC3Lg7&#10;/9LtGEuRQjjkqKCKsc2lDLoii2HiWuLEFc5bjAn6UhqP9xRuGznNsi9psebUUGFLu4r09dhZBe+6&#10;PMyKbNddm86fImlTXA4/So2G/XYJIlIf/8Uv996k+YvZJzy/SSf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6jNfwgAAAN0AAAAPAAAAAAAAAAAAAAAAAJgCAABkcnMvZG93&#10;bnJldi54bWxQSwUGAAAAAAQABAD1AAAAhwMAAAAA&#10;" filled="f" stroked="f">
                  <v:textbox inset="2.53958mm,2.53958mm,2.53958mm,2.53958mm">
                    <w:txbxContent>
                      <w:p w:rsidR="00693FEF" w:rsidRDefault="00693FEF" w:rsidP="00A5444F">
                        <w:pPr>
                          <w:rPr>
                            <w:rFonts w:ascii="Adobe Arabic" w:eastAsia="Roboto" w:hAnsi="Adobe Arabic" w:cs="Adobe Arabic"/>
                            <w:b/>
                            <w:bCs/>
                            <w:color w:val="002060"/>
                            <w:szCs w:val="28"/>
                          </w:rPr>
                        </w:pPr>
                        <w:r>
                          <w:rPr>
                            <w:rFonts w:ascii="Adobe Arabic" w:hAnsi="Adobe Arabic" w:cs="Adobe Arabic" w:hint="cs"/>
                            <w:b/>
                            <w:bCs/>
                            <w:color w:val="002060"/>
                            <w:sz w:val="36"/>
                            <w:szCs w:val="36"/>
                            <w:rtl/>
                          </w:rPr>
                          <w:t>تحليل السبب والأثر (تقنية عظمة السمكة)</w:t>
                        </w:r>
                        <w:r>
                          <w:rPr>
                            <w:rFonts w:ascii="Adobe Arabic" w:eastAsia="Roboto" w:hAnsi="Adobe Arabic" w:cs="Adobe Arabic" w:hint="cs"/>
                            <w:b/>
                            <w:bCs/>
                            <w:color w:val="002060"/>
                            <w:szCs w:val="28"/>
                            <w:rtl/>
                          </w:rPr>
                          <w:t>:</w:t>
                        </w:r>
                      </w:p>
                    </w:txbxContent>
                  </v:textbox>
                </v:shape>
                <w10:wrap anchorx="page"/>
                <w10:anchorlock/>
              </v:group>
            </w:pict>
          </mc:Fallback>
        </mc:AlternateContent>
      </w:r>
    </w:p>
    <w:p w:rsidR="00A5444F" w:rsidRDefault="00A5444F" w:rsidP="00A5444F">
      <w:pPr>
        <w:rPr>
          <w:rFonts w:cstheme="minorBidi"/>
          <w:color w:val="auto"/>
        </w:rPr>
      </w:pPr>
      <w:r>
        <w:rPr>
          <w:rtl/>
        </w:rPr>
        <w:t>الهدف الرئيسي منها ربط كافة أوجه المشكلة بصورة واقعية مع وضع أسباب محددة حول السبب الأكثر احتمالاً لحدوث المشكلة.</w:t>
      </w:r>
    </w:p>
    <w:p w:rsidR="00A5444F" w:rsidRPr="00600A7A" w:rsidRDefault="00A5444F" w:rsidP="00A5444F">
      <w:pPr>
        <w:rPr>
          <w:b/>
          <w:bCs/>
          <w:rtl/>
        </w:rPr>
      </w:pPr>
      <w:r w:rsidRPr="00600A7A">
        <w:rPr>
          <w:b/>
          <w:bCs/>
          <w:rtl/>
        </w:rPr>
        <w:t>خطوات آلية العمل الخاصة بها:</w:t>
      </w:r>
    </w:p>
    <w:p w:rsidR="00A5444F" w:rsidRPr="00600A7A" w:rsidRDefault="00A5444F">
      <w:pPr>
        <w:pStyle w:val="ListParagraph"/>
        <w:numPr>
          <w:ilvl w:val="0"/>
          <w:numId w:val="73"/>
        </w:numPr>
        <w:spacing w:line="256" w:lineRule="auto"/>
        <w:rPr>
          <w:rFonts w:ascii="Sakkal Majalla" w:hAnsi="Sakkal Majalla" w:cs="Sakkal Majalla"/>
          <w:color w:val="002060"/>
          <w:sz w:val="34"/>
          <w:szCs w:val="34"/>
          <w:rtl/>
        </w:rPr>
      </w:pPr>
      <w:r w:rsidRPr="00600A7A">
        <w:rPr>
          <w:rFonts w:ascii="Sakkal Majalla" w:hAnsi="Sakkal Majalla" w:cs="Sakkal Majalla"/>
          <w:color w:val="002060"/>
          <w:sz w:val="34"/>
          <w:szCs w:val="34"/>
          <w:rtl/>
        </w:rPr>
        <w:t>ارسم نموذجا لعظم السمكة.</w:t>
      </w:r>
    </w:p>
    <w:p w:rsidR="00A5444F" w:rsidRPr="00600A7A" w:rsidRDefault="00A5444F">
      <w:pPr>
        <w:pStyle w:val="ListParagraph"/>
        <w:numPr>
          <w:ilvl w:val="0"/>
          <w:numId w:val="73"/>
        </w:numPr>
        <w:spacing w:line="256" w:lineRule="auto"/>
        <w:rPr>
          <w:rFonts w:ascii="Sakkal Majalla" w:hAnsi="Sakkal Majalla" w:cs="Sakkal Majalla"/>
          <w:color w:val="002060"/>
          <w:sz w:val="34"/>
          <w:szCs w:val="34"/>
          <w:rtl/>
        </w:rPr>
      </w:pPr>
      <w:r w:rsidRPr="00600A7A">
        <w:rPr>
          <w:rFonts w:ascii="Sakkal Majalla" w:hAnsi="Sakkal Majalla" w:cs="Sakkal Majalla"/>
          <w:color w:val="002060"/>
          <w:sz w:val="34"/>
          <w:szCs w:val="34"/>
          <w:rtl/>
        </w:rPr>
        <w:t>ضع المشكلة عند الرأس.</w:t>
      </w:r>
    </w:p>
    <w:p w:rsidR="00A5444F" w:rsidRPr="00600A7A" w:rsidRDefault="00A5444F">
      <w:pPr>
        <w:pStyle w:val="ListParagraph"/>
        <w:numPr>
          <w:ilvl w:val="0"/>
          <w:numId w:val="73"/>
        </w:numPr>
        <w:spacing w:line="256" w:lineRule="auto"/>
        <w:rPr>
          <w:rFonts w:ascii="Sakkal Majalla" w:hAnsi="Sakkal Majalla" w:cs="Sakkal Majalla"/>
          <w:color w:val="002060"/>
          <w:sz w:val="34"/>
          <w:szCs w:val="34"/>
          <w:rtl/>
        </w:rPr>
      </w:pPr>
      <w:r w:rsidRPr="00600A7A">
        <w:rPr>
          <w:rFonts w:ascii="Sakkal Majalla" w:hAnsi="Sakkal Majalla" w:cs="Sakkal Majalla"/>
          <w:color w:val="002060"/>
          <w:sz w:val="34"/>
          <w:szCs w:val="34"/>
          <w:rtl/>
        </w:rPr>
        <w:t>دون كل الأوجه التي يحتمل أن تكون سبباً من أسباب المشكلة.</w:t>
      </w:r>
    </w:p>
    <w:p w:rsidR="00A5444F" w:rsidRPr="00600A7A" w:rsidRDefault="00A5444F">
      <w:pPr>
        <w:pStyle w:val="ListParagraph"/>
        <w:numPr>
          <w:ilvl w:val="0"/>
          <w:numId w:val="73"/>
        </w:numPr>
        <w:spacing w:line="256" w:lineRule="auto"/>
        <w:rPr>
          <w:rFonts w:ascii="Sakkal Majalla" w:hAnsi="Sakkal Majalla" w:cs="Sakkal Majalla"/>
          <w:b/>
          <w:bCs/>
          <w:color w:val="002060"/>
          <w:sz w:val="34"/>
          <w:szCs w:val="34"/>
          <w:rtl/>
        </w:rPr>
      </w:pPr>
      <w:r w:rsidRPr="00600A7A">
        <w:rPr>
          <w:rFonts w:ascii="Sakkal Majalla" w:hAnsi="Sakkal Majalla" w:cs="Sakkal Majalla"/>
          <w:b/>
          <w:bCs/>
          <w:color w:val="002060"/>
          <w:sz w:val="34"/>
          <w:szCs w:val="34"/>
          <w:rtl/>
        </w:rPr>
        <w:t>اطرح الأسئلة التالية ومن ثم سجل كل الإجابات المحتملة:</w:t>
      </w:r>
    </w:p>
    <w:p w:rsidR="00A5444F" w:rsidRPr="00600A7A" w:rsidRDefault="00A5444F">
      <w:pPr>
        <w:pStyle w:val="ListParagraph"/>
        <w:numPr>
          <w:ilvl w:val="0"/>
          <w:numId w:val="74"/>
        </w:numPr>
        <w:jc w:val="both"/>
        <w:rPr>
          <w:rFonts w:ascii="Sakkal Majalla" w:hAnsi="Sakkal Majalla" w:cs="Sakkal Majalla"/>
          <w:sz w:val="34"/>
          <w:szCs w:val="34"/>
          <w:rtl/>
        </w:rPr>
      </w:pPr>
      <w:r w:rsidRPr="00600A7A">
        <w:rPr>
          <w:rFonts w:ascii="Sakkal Majalla" w:hAnsi="Sakkal Majalla" w:cs="Sakkal Majalla"/>
          <w:sz w:val="34"/>
          <w:szCs w:val="34"/>
          <w:rtl/>
        </w:rPr>
        <w:t>كيف يمكن أن يكون الموظفين قد ساهموا في تلك المشكلة؟</w:t>
      </w:r>
    </w:p>
    <w:p w:rsidR="00A5444F" w:rsidRPr="00600A7A" w:rsidRDefault="00A5444F">
      <w:pPr>
        <w:pStyle w:val="ListParagraph"/>
        <w:numPr>
          <w:ilvl w:val="0"/>
          <w:numId w:val="74"/>
        </w:numPr>
        <w:jc w:val="both"/>
        <w:rPr>
          <w:rFonts w:ascii="Sakkal Majalla" w:hAnsi="Sakkal Majalla" w:cs="Sakkal Majalla"/>
          <w:sz w:val="34"/>
          <w:szCs w:val="34"/>
          <w:rtl/>
        </w:rPr>
      </w:pPr>
      <w:r w:rsidRPr="00600A7A">
        <w:rPr>
          <w:rFonts w:ascii="Sakkal Majalla" w:hAnsi="Sakkal Majalla" w:cs="Sakkal Majalla"/>
          <w:sz w:val="34"/>
          <w:szCs w:val="34"/>
          <w:rtl/>
        </w:rPr>
        <w:t>كيف يمكن أن تكون المكائن والأدوات قد تسببت في تلك المشكلة؟</w:t>
      </w:r>
    </w:p>
    <w:p w:rsidR="00A5444F" w:rsidRPr="00600A7A" w:rsidRDefault="00A5444F">
      <w:pPr>
        <w:pStyle w:val="ListParagraph"/>
        <w:numPr>
          <w:ilvl w:val="0"/>
          <w:numId w:val="74"/>
        </w:numPr>
        <w:jc w:val="both"/>
        <w:rPr>
          <w:rFonts w:ascii="Sakkal Majalla" w:hAnsi="Sakkal Majalla" w:cs="Sakkal Majalla"/>
          <w:sz w:val="34"/>
          <w:szCs w:val="34"/>
          <w:rtl/>
        </w:rPr>
      </w:pPr>
      <w:r w:rsidRPr="00600A7A">
        <w:rPr>
          <w:rFonts w:ascii="Sakkal Majalla" w:hAnsi="Sakkal Majalla" w:cs="Sakkal Majalla"/>
          <w:sz w:val="34"/>
          <w:szCs w:val="34"/>
          <w:rtl/>
        </w:rPr>
        <w:t>كيف يمكن أن تكون الأساليب أو الطرق أو المنهجيات المستخدمة قد تسبب في تلك المشكلة؟</w:t>
      </w:r>
    </w:p>
    <w:p w:rsidR="00A5444F" w:rsidRPr="00D32DF8" w:rsidRDefault="00A5444F">
      <w:pPr>
        <w:pStyle w:val="ListParagraph"/>
        <w:numPr>
          <w:ilvl w:val="0"/>
          <w:numId w:val="74"/>
        </w:numPr>
        <w:jc w:val="both"/>
        <w:rPr>
          <w:rFonts w:ascii="Sakkal Majalla" w:hAnsi="Sakkal Majalla" w:cs="Sakkal Majalla"/>
          <w:sz w:val="34"/>
          <w:szCs w:val="34"/>
        </w:rPr>
      </w:pPr>
      <w:r w:rsidRPr="00600A7A">
        <w:rPr>
          <w:rFonts w:ascii="Sakkal Majalla" w:hAnsi="Sakkal Majalla" w:cs="Sakkal Majalla"/>
          <w:sz w:val="34"/>
          <w:szCs w:val="34"/>
          <w:rtl/>
        </w:rPr>
        <w:lastRenderedPageBreak/>
        <w:t>كيف يمكن أن تكون المواد المستعملة قد تسببت في حدوث المشكلة؟</w:t>
      </w:r>
    </w:p>
    <w:p w:rsidR="00A5444F" w:rsidRDefault="00A5444F" w:rsidP="00A5444F">
      <w:r>
        <w:rPr>
          <w:noProof/>
        </w:rPr>
        <mc:AlternateContent>
          <mc:Choice Requires="wpg">
            <w:drawing>
              <wp:inline distT="0" distB="0" distL="0" distR="0" wp14:anchorId="47A34393" wp14:editId="5D642ECD">
                <wp:extent cx="5731510" cy="474980"/>
                <wp:effectExtent l="0" t="0" r="2540" b="1270"/>
                <wp:docPr id="1854"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1855" name="Group 256587"/>
                        <wpg:cNvGrpSpPr>
                          <a:grpSpLocks/>
                        </wpg:cNvGrpSpPr>
                        <wpg:grpSpPr bwMode="auto">
                          <a:xfrm>
                            <a:off x="0" y="0"/>
                            <a:ext cx="60883" cy="5050"/>
                            <a:chOff x="0" y="159"/>
                            <a:chExt cx="60891" cy="5058"/>
                          </a:xfrm>
                        </wpg:grpSpPr>
                        <wpg:grpSp>
                          <wpg:cNvPr id="1975" name="Group 256588"/>
                          <wpg:cNvGrpSpPr>
                            <a:grpSpLocks/>
                          </wpg:cNvGrpSpPr>
                          <wpg:grpSpPr bwMode="auto">
                            <a:xfrm>
                              <a:off x="48488" y="159"/>
                              <a:ext cx="12403" cy="5058"/>
                              <a:chOff x="42218" y="223"/>
                              <a:chExt cx="18094" cy="7110"/>
                            </a:xfrm>
                          </wpg:grpSpPr>
                          <wps:wsp>
                            <wps:cNvPr id="1976"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693FEF" w:rsidRPr="00BB0D09" w:rsidRDefault="00693FEF" w:rsidP="00A5444F">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A5444F">
                                  <w:pPr>
                                    <w:pStyle w:val="NoSpacing"/>
                                    <w:keepNext/>
                                    <w:rPr>
                                      <w:rtl/>
                                      <w:lang w:bidi="ar-SY"/>
                                    </w:rPr>
                                  </w:pPr>
                                </w:p>
                                <w:p w:rsidR="00693FEF" w:rsidRDefault="00693FEF" w:rsidP="00A5444F">
                                  <w:pPr>
                                    <w:jc w:val="left"/>
                                    <w:rPr>
                                      <w:b/>
                                      <w:bCs/>
                                      <w:rtl/>
                                    </w:rPr>
                                  </w:pPr>
                                </w:p>
                              </w:txbxContent>
                            </wps:txbx>
                            <wps:bodyPr rot="0" vert="horz" wrap="square" lIns="91440" tIns="45720" rIns="91440" bIns="45720" anchor="ctr" anchorCtr="0" upright="1">
                              <a:noAutofit/>
                            </wps:bodyPr>
                          </wps:wsp>
                          <wps:wsp>
                            <wps:cNvPr id="1977"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78"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1979" name="Group 227"/>
                        <wpg:cNvGrpSpPr>
                          <a:grpSpLocks/>
                        </wpg:cNvGrpSpPr>
                        <wpg:grpSpPr bwMode="auto">
                          <a:xfrm>
                            <a:off x="56772" y="1605"/>
                            <a:ext cx="2465" cy="1976"/>
                            <a:chOff x="15206" y="34439"/>
                            <a:chExt cx="10267" cy="8230"/>
                          </a:xfrm>
                        </wpg:grpSpPr>
                        <wps:wsp>
                          <wps:cNvPr id="1980"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81"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82"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83"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52"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53"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54"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55"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56"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57"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76"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486"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">
                <v:group id="Group 256587" o:spid="_x0000_s2487"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QLzVwwAAAN0AAAAP&#10;AAAAAAAAAAAAAAAAAKoCAABkcnMvZG93bnJldi54bWxQSwUGAAAAAAQABAD6AAAAmgMAAAAA&#10;">
                  <v:group id="Group 256588" o:spid="_x0000_s2488"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TvKMQAAADdAAAADwAAAGRycy9kb3ducmV2LnhtbERPTWvCQBC9F/oflin0&#10;pptUtDV1FREVD1JoFMTbkB2TYHY2ZLdJ/PeuIPQ2j/c5s0VvKtFS40rLCuJhBII4s7rkXMHxsBl8&#10;gXAeWWNlmRTcyMFi/voyw0Tbjn+pTX0uQgi7BBUU3teJlC4ryKAb2po4cBfbGPQBNrnUDXYh3FTy&#10;I4om0mDJoaHAmlYFZdf0zyjYdtgtR/G63V8vq9v5MP457WNS6v2tX36D8NT7f/HTvdNh/vRz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xTvKMQAAADdAAAA&#10;DwAAAAAAAAAAAAAAAACqAgAAZHJzL2Rvd25yZXYueG1sUEsFBgAAAAAEAAQA+gAAAJsDAAAAAA==&#10;">
                    <v:roundrect id="Rectangle: Rounded Corners 55" o:spid="_x0000_s2489"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G5ScUA&#10;AADdAAAADwAAAGRycy9kb3ducmV2LnhtbERPTWvCQBC9F/wPywi96aataE1dpbRUvBQ1VvA4ZMck&#10;mJ0Nu9sY/fVdQehtHu9zZovO1KIl5yvLCp6GCQji3OqKCwU/u6/BKwgfkDXWlknBhTws5r2HGaba&#10;nnlLbRYKEUPYp6igDKFJpfR5SQb90DbEkTtaZzBE6AqpHZ5juKnlc5KMpcGKY0OJDX2UlJ+yX6PA&#10;nXaHl8162S2LfdZ+jq7fR15PlXrsd+9vIAJ14V98d690nD+djOH2TTxB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blJxQAAAN0AAAAPAAAAAAAAAAAAAAAAAJgCAABkcnMv&#10;ZG93bnJldi54bWxQSwUGAAAAAAQABAD1AAAAigMAAAAA&#10;" fillcolor="#00b050" stroked="f" strokeweight="1pt">
                      <v:stroke joinstyle="miter"/>
                      <v:textbox>
                        <w:txbxContent>
                          <w:p w:rsidR="00693FEF" w:rsidRPr="00BB0D09" w:rsidRDefault="00693FEF" w:rsidP="00A5444F">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A5444F">
                            <w:pPr>
                              <w:pStyle w:val="NoSpacing"/>
                              <w:keepNext/>
                              <w:rPr>
                                <w:rtl/>
                                <w:lang w:bidi="ar-SY"/>
                              </w:rPr>
                            </w:pPr>
                          </w:p>
                          <w:p w:rsidR="00693FEF" w:rsidRDefault="00693FEF" w:rsidP="00A5444F">
                            <w:pPr>
                              <w:jc w:val="left"/>
                              <w:rPr>
                                <w:b/>
                                <w:bCs/>
                                <w:rtl/>
                              </w:rPr>
                            </w:pPr>
                          </w:p>
                        </w:txbxContent>
                      </v:textbox>
                    </v:roundrect>
                    <v:oval id="Oval 61" o:spid="_x0000_s2490"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kcMA&#10;AADdAAAADwAAAGRycy9kb3ducmV2LnhtbERPTYvCMBC9C/sfwgjeNFXoVqtRZNkFLz2o3cPehmZs&#10;i82kNNHWf78RBG/zeJ+z2Q2mEXfqXG1ZwXwWgSAurK65VJCff6ZLEM4ja2wsk4IHOdhtP0YbTLXt&#10;+Uj3ky9FCGGXooLK+zaV0hUVGXQz2xIH7mI7gz7ArpS6wz6Em0YuouhTGqw5NFTY0ldFxfV0Mwp0&#10;lNSxzuPsku/77BH/reT3b6bUZDzs1yA8Df4tfrkPOsxfJQk8vwkn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kcMAAADdAAAADwAAAAAAAAAAAAAAAACYAgAAZHJzL2Rv&#10;d25yZXYueG1sUEsFBgAAAAAEAAQA9QAAAIgDAAAAAA==&#10;" fillcolor="#272727 [2749]" stroked="f" strokeweight="1pt">
                      <v:stroke joinstyle="miter"/>
                      <v:shadow on="t" color="black" opacity="26213f" origin=",-.5" offset="0,3pt"/>
                    </v:oval>
                  </v:group>
                  <v:rect id="Rectangle 256591" o:spid="_x0000_s2491"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PxJ8cA&#10;AADdAAAADwAAAGRycy9kb3ducmV2LnhtbESPQW/CMAyF75P2HyJP4jbSwTS6joAGCGkckKDbD7Aa&#10;r63WOFUSaPn382HSbrbe83ufl+vRdepKIbaeDTxNM1DElbct1wa+PvePOaiYkC12nsnAjSKsV/d3&#10;SyysH/hM1zLVSkI4FmigSakvtI5VQw7j1PfEon374DDJGmptAw4S7jo9y7IX7bBlaWiwp21D1U95&#10;cQZmeVtvwrB5PtFxOB/y3W1+OJXGTB7G9zdQicb0b/67/rCC/7oQXPlGRt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T8SfHAAAA3QAAAA8AAAAAAAAAAAAAAAAAmAIAAGRy&#10;cy9kb3ducmV2LnhtbFBLBQYAAAAABAAEAPUAAACMAwAAAAA=&#10;" fillcolor="#00b050" stroked="f" strokeweight="1pt"/>
                </v:group>
                <v:group id="Group 227" o:spid="_x0000_s2492"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nlLcQAAADdAAAADwAAAGRycy9kb3ducmV2LnhtbERPTWvCQBC9F/oflil4&#10;000qtTW6ikhbPIhgFMTbkB2TYHY2ZLdJ/PeuIPQ2j/c582VvKtFS40rLCuJRBII4s7rkXMHx8DP8&#10;AuE8ssbKMim4kYPl4vVljom2He+pTX0uQgi7BBUU3teJlC4ryKAb2Zo4cBfbGPQBNrnUDXYh3FTy&#10;PYom0mDJoaHAmtYFZdf0zyj47bBbjePvdnu9rG/nw8futI1JqcFbv5qB8NT7f/HTvdFh/vRz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lnlLcQAAADdAAAA&#10;DwAAAAAAAAAAAAAAAACqAgAAZHJzL2Rvd25yZXYueG1sUEsFBgAAAAAEAAQA+gAAAJsDAAAAAA==&#10;">
                  <v:shape id="Freeform: Shape 256593" o:spid="_x0000_s2493"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ydcYA&#10;AADdAAAADwAAAGRycy9kb3ducmV2LnhtbESPQWvCQBCF74X+h2UKvdVNWygaXUVahF4CNYrobciO&#10;yWJ2NmS3Mf77zqHgbYb35r1vFqvRt2qgPrrABl4nGSjiKljHtYH9bvMyBRUTssU2MBm4UYTV8vFh&#10;gbkNV97SUKZaSQjHHA00KXW51rFqyGOchI5YtHPoPSZZ+1rbHq8S7lv9lmUf2qNjaWiwo8+Gqkv5&#10;6w2Uw/GwK4r0835yvr65QzFuvqwxz0/jeg4q0Zju5v/rbyv4s6nwyz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ydcYAAADdAAAADwAAAAAAAAAAAAAAAACYAgAAZHJz&#10;L2Rvd25yZXYueG1sUEsFBgAAAAAEAAQA9QAAAIsDA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494"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jXQ8EA&#10;AADdAAAADwAAAGRycy9kb3ducmV2LnhtbERPzYrCMBC+L/gOYQRva2oPUrtGEcFF8GT1AWabMS02&#10;k9LEtuvTG2Fhb/Px/c56O9pG9NT52rGCxTwBQVw6XbNRcL0cPjMQPiBrbByTgl/ysN1MPtaYazfw&#10;mfoiGBFD2OeooAqhzaX0ZUUW/dy1xJG7uc5iiLAzUnc4xHDbyDRJltJizbGhwpb2FZX34mEV+OvZ&#10;ZIch/TbDjtLi+Dz1jf9RajYdd18gAo3hX/znPuo4f5Ut4P1NPEF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o10PBAAAA3QAAAA8AAAAAAAAAAAAAAAAAmAIAAGRycy9kb3du&#10;cmV2LnhtbFBLBQYAAAAABAAEAPUAAACGAwAAAAA=&#10;" fillcolor="white [3212]" stroked="f" strokeweight="1pt">
                    <v:stroke joinstyle="miter"/>
                  </v:roundrect>
                  <v:roundrect id="Rectangle: Rounded Corners 256595" o:spid="_x0000_s2495"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pJNMEA&#10;AADdAAAADwAAAGRycy9kb3ducmV2LnhtbERPzYrCMBC+L/gOYYS9rak9LLUaRQRF8GT1AcZmTIvN&#10;pDSxrT79ZmFhb/Px/c5qM9pG9NT52rGC+SwBQVw6XbNRcL3svzIQPiBrbByTghd52KwnHyvMtRv4&#10;TH0RjIgh7HNUUIXQ5lL6siKLfuZa4sjdXWcxRNgZqTscYrhtZJok39JizbGhwpZ2FZWP4mkV+OvZ&#10;ZPshPZhhS2lxfJ/6xt+U+pyO2yWIQGP4F/+5jzrOX2Qp/H4TT5D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6STTBAAAA3QAAAA8AAAAAAAAAAAAAAAAAmAIAAGRycy9kb3du&#10;cmV2LnhtbFBLBQYAAAAABAAEAPUAAACGAwAAAAA=&#10;" fillcolor="white [3212]" stroked="f" strokeweight="1pt">
                    <v:stroke joinstyle="miter"/>
                  </v:roundrect>
                  <v:roundrect id="Rectangle: Rounded Corners 256596" o:spid="_x0000_s2496"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sr8EA&#10;AADdAAAADwAAAGRycy9kb3ducmV2LnhtbERPzYrCMBC+L/gOYQRva2qFpVuNIoIi7MnqA8w2Y1ps&#10;JqWJbd2n3ywseJuP73fW29E2oqfO144VLOYJCOLS6ZqNguvl8J6B8AFZY+OYFDzJw3YzeVtjrt3A&#10;Z+qLYEQMYZ+jgiqENpfSlxVZ9HPXEkfu5jqLIcLOSN3hEMNtI9Mk+ZAWa44NFba0r6i8Fw+rwF/P&#10;JjsM6dEMO0qL089X3/hvpWbTcbcCEWgML/G/+6Tj/M9sCX/fxBPk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27K/BAAAA3QAAAA8AAAAAAAAAAAAAAAAAmAIAAGRycy9kb3du&#10;cmV2LnhtbFBLBQYAAAAABAAEAPUAAACGAwAAAAA=&#10;" fillcolor="white [3212]" stroked="f" strokeweight="1pt">
                    <v:stroke joinstyle="miter"/>
                  </v:roundrect>
                  <v:roundrect id="Rectangle: Rounded Corners 256597" o:spid="_x0000_s2497"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BL0MUA&#10;AADeAAAADwAAAGRycy9kb3ducmV2LnhtbESPUWvCMBSF34X9h3AHe9PUiCKdUWSgCHuy+gOuzV1a&#10;bG5Kk7V1v34RBns8nHO+w9nsRteInrpQe9Ywn2UgiEtvarYarpfDdA0iRGSDjWfS8KAAu+3LZIO5&#10;8QOfqS+iFQnCIUcNVYxtLmUoK3IYZr4lTt6X7xzGJDsrTYdDgrtGqixbSYc1p4UKW/qoqLwX305D&#10;uJ7t+jCoox32pIrTz2ffhJvWb6/j/h1EpDH+h//aJ6NhoRZLBc876Qr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sEvQxQAAAN4AAAAPAAAAAAAAAAAAAAAAAJgCAABkcnMv&#10;ZG93bnJldi54bWxQSwUGAAAAAAQABAD1AAAAigMAAAAA&#10;" fillcolor="white [3212]" stroked="f" strokeweight="1pt">
                    <v:stroke joinstyle="miter"/>
                  </v:roundrect>
                  <v:roundrect id="Rectangle: Rounded Corners 256598" o:spid="_x0000_s2498"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uS8UA&#10;AADeAAAADwAAAGRycy9kb3ducmV2LnhtbESP0WrCQBRE3wv9h+UWfKubJrRIdBURFMEnUz/gmr1u&#10;QrN3Q3ZNol/vFgQfh5k5wyxWo21ET52vHSv4miYgiEunazYKTr/bzxkIH5A1No5JwY08rJbvbwvM&#10;tRv4SH0RjIgQ9jkqqEJocyl9WZFFP3UtcfQurrMYouyM1B0OEW4bmSbJj7RYc1yosKVNReVfcbUK&#10;/OloZtsh3ZlhTWmxvx/6xp+VmnyM6zmIQGN4hZ/tvVaQpdl3Bv934hW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O5LxQAAAN4AAAAPAAAAAAAAAAAAAAAAAJgCAABkcnMv&#10;ZG93bnJldi54bWxQSwUGAAAAAAQABAD1AAAAigMAAAAA&#10;" fillcolor="white [3212]" stroked="f" strokeweight="1pt">
                    <v:stroke joinstyle="miter"/>
                  </v:roundrect>
                  <v:roundrect id="Rectangle: Rounded Corners 256599" o:spid="_x0000_s2499"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V2P8YA&#10;AADeAAAADwAAAGRycy9kb3ducmV2LnhtbESP3WrCQBSE7wu+w3KE3tWN8QeJriKCRfDKmAc4zZ5u&#10;gtmzIbtN0j59t1DwcpiZb5jdYbSN6KnztWMF81kCgrh0umajoLif3zYgfEDW2DgmBd/k4bCfvOww&#10;027gG/V5MCJC2GeooAqhzaT0ZUUW/cy1xNH7dJ3FEGVnpO5wiHDbyDRJ1tJizXGhwpZOFZWP/Msq&#10;8MXNbM5D+m6GI6X55efaN/5DqdfpeNyCCDSGZ/i/fdEKFulitYS/O/EKyP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V2P8YAAADeAAAADwAAAAAAAAAAAAAAAACYAgAAZHJz&#10;L2Rvd25yZXYueG1sUEsFBgAAAAAEAAQA9QAAAIsDAAAAAA==&#10;" fillcolor="white [3212]" stroked="f" strokeweight="1pt">
                    <v:stroke joinstyle="miter"/>
                  </v:roundrect>
                  <v:roundrect id="Rectangle: Rounded Corners 256600" o:spid="_x0000_s2500"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nTpMQA&#10;AADeAAAADwAAAGRycy9kb3ducmV2LnhtbESP0YrCMBRE3xf8h3AF39bUiot0jSKCIvhk1w+421zT&#10;YnNTmtjW/fqNIPg4zMwZZrUZbC06an3lWMFsmoAgLpyu2Ci4/Ow/lyB8QNZYOyYFD/KwWY8+Vphp&#10;1/OZujwYESHsM1RQhtBkUvqiJIt+6hri6F1dazFE2RqpW+wj3NYyTZIvabHiuFBiQ7uSilt+twr8&#10;5WyW+z49mH5LaX78O3W1/1VqMh623yACDeEdfrWPWsE8nS8W8LwTr4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Z06TEAAAA3gAAAA8AAAAAAAAAAAAAAAAAmAIAAGRycy9k&#10;b3ducmV2LnhtbFBLBQYAAAAABAAEAPUAAACJAwAAAAA=&#10;" fillcolor="white [3212]" stroked="f" strokeweight="1pt">
                    <v:stroke joinstyle="miter"/>
                  </v:roundrect>
                  <v:roundrect id="Rectangle: Rounded Corners 256601" o:spid="_x0000_s2501"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tN08QA&#10;AADeAAAADwAAAGRycy9kb3ducmV2LnhtbESP0YrCMBRE3xf8h3AF39bUiiJdo4jgIuyT1Q+421zT&#10;YnNTmmxb/XqzIPg4zMwZZr0dbC06an3lWMFsmoAgLpyu2Ci4nA+fKxA+IGusHZOCO3nYbkYfa8y0&#10;6/lEXR6MiBD2GSooQ2gyKX1RkkU/dQ1x9K6utRiibI3ULfYRbmuZJslSWqw4LpTY0L6k4pb/WQX+&#10;cjKrQ59+m35HaX58/HS1/1VqMh52XyACDeEdfrWPWsE8nS+W8H8nXgG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LTdPEAAAA3gAAAA8AAAAAAAAAAAAAAAAAmAIAAGRycy9k&#10;b3ducmV2LnhtbFBLBQYAAAAABAAEAPUAAACJAwAAAAA=&#10;" fillcolor="white [3212]" stroked="f" strokeweight="1pt">
                    <v:stroke joinstyle="miter"/>
                  </v:roundrect>
                  <v:roundrect id="Rectangle: Rounded Corners 256602" o:spid="_x0000_s2502"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foSMYA&#10;AADeAAAADwAAAGRycy9kb3ducmV2LnhtbESP3WrCQBSE7wu+w3KE3tWNEX+IriKCRfDKmAc4zZ5u&#10;gtmzIbtN0j59t1DwcpiZb5jdYbSN6KnztWMF81kCgrh0umajoLif3zYgfEDW2DgmBd/k4bCfvOww&#10;027gG/V5MCJC2GeooAqhzaT0ZUUW/cy1xNH7dJ3FEGVnpO5wiHDbyDRJVtJizXGhwpZOFZWP/Msq&#10;8MXNbM5D+m6GI6X55efaN/5DqdfpeNyCCDSGZ/i/fdEKFuliuYa/O/EKyP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foSMYAAADeAAAADwAAAAAAAAAAAAAAAACYAgAAZHJz&#10;L2Rvd25yZXYueG1sUEsFBgAAAAAEAAQA9QAAAIsDAAAAAA==&#10;" fillcolor="white [3212]" stroked="f" strokeweight="1pt">
                    <v:stroke joinstyle="miter"/>
                  </v:roundrect>
                  <v:roundrect id="Rectangle: Rounded Corners 256603" o:spid="_x0000_s2503"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4Rs8QA&#10;AADeAAAADwAAAGRycy9kb3ducmV2LnhtbESP0YrCMBRE3xf8h3AF39bUCq50jSKCIvhk1w+421zT&#10;YnNTmtjW/fqNIPg4zMwZZrUZbC06an3lWMFsmoAgLpyu2Ci4/Ow/lyB8QNZYOyYFD/KwWY8+Vphp&#10;1/OZujwYESHsM1RQhtBkUvqiJIt+6hri6F1dazFE2RqpW+wj3NYyTZKFtFhxXCixoV1JxS2/WwX+&#10;cjbLfZ8eTL+lND/+nbra/yo1GQ/bbxCBhvAOv9pHrWCezr8W8LwTr4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EbPEAAAA3gAAAA8AAAAAAAAAAAAAAAAAmAIAAGRycy9k&#10;b3ducmV2LnhtbFBLBQYAAAAABAAEAPUAAACJAwAAAAA=&#10;" fillcolor="white [3212]" stroked="f" strokeweight="1pt">
                    <v:stroke joinstyle="miter"/>
                  </v:roundrect>
                </v:group>
                <w10:wrap anchorx="page"/>
                <w10:anchorlock/>
              </v:group>
            </w:pict>
          </mc:Fallback>
        </mc:AlternateContent>
      </w:r>
    </w:p>
    <w:p w:rsidR="00A5444F" w:rsidRDefault="00A5444F" w:rsidP="00A5444F">
      <w:pPr>
        <w:rPr>
          <w:rtl/>
        </w:rPr>
      </w:pPr>
      <w:r>
        <w:rPr>
          <w:rtl/>
        </w:rPr>
        <w:t>عزيزي المتدرب اطرح مشكلة واجهتك في عملك وحللها وفق نموذج عظمة السمكة</w:t>
      </w:r>
      <w:r w:rsidR="0059540C">
        <w:rPr>
          <w:rFonts w:hint="cs"/>
          <w:rtl/>
        </w:rPr>
        <w:t>.</w:t>
      </w:r>
    </w:p>
    <w:p w:rsidR="00866F3F" w:rsidRDefault="00866F3F" w:rsidP="00866F3F">
      <w:pPr>
        <w:ind w:left="-874"/>
        <w:rPr>
          <w:color w:val="auto"/>
          <w:rtl/>
        </w:rPr>
      </w:pPr>
      <w:r>
        <w:rPr>
          <w:noProof/>
        </w:rPr>
        <mc:AlternateContent>
          <mc:Choice Requires="wps">
            <w:drawing>
              <wp:inline distT="0" distB="0" distL="0" distR="0" wp14:anchorId="47C2AF8D" wp14:editId="76B9BC80">
                <wp:extent cx="6648450" cy="2870200"/>
                <wp:effectExtent l="0" t="0" r="19050" b="25400"/>
                <wp:docPr id="35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8450" cy="287020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504" style="width:523.5pt;height:22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" fillcolor="#fff2cc [663]" strokecolor="#ffc000" strokeweight="1pt">
                <v:stroke joinstyle="miter"/>
                <v:textbox inset="0,3mm,0">
                  <w:txbxContent>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jc w:val="center"/>
                        <w:rPr>
                          <w:sz w:val="22"/>
                          <w:szCs w:val="28"/>
                          <w:rtl/>
                          <w:lang w:bidi="ar-SY"/>
                        </w:rPr>
                      </w:pPr>
                    </w:p>
                  </w:txbxContent>
                </v:textbox>
                <w10:wrap anchorx="page"/>
                <w10:anchorlock/>
              </v:roundrect>
            </w:pict>
          </mc:Fallback>
        </mc:AlternateContent>
      </w:r>
    </w:p>
    <w:p w:rsidR="00A5444F" w:rsidRDefault="00A5444F" w:rsidP="00A5444F">
      <w:pPr>
        <w:rPr>
          <w:color w:val="C00000"/>
          <w:rtl/>
        </w:rPr>
      </w:pPr>
      <w:r>
        <w:rPr>
          <w:noProof/>
        </w:rPr>
        <mc:AlternateContent>
          <mc:Choice Requires="wpg">
            <w:drawing>
              <wp:inline distT="0" distB="0" distL="0" distR="0" wp14:anchorId="189D4B44" wp14:editId="655D2AD2">
                <wp:extent cx="3145719" cy="814070"/>
                <wp:effectExtent l="0" t="0" r="0" b="5080"/>
                <wp:docPr id="2101" name="مجموعة 2101"/>
                <wp:cNvGraphicFramePr/>
                <a:graphic xmlns:a="http://schemas.openxmlformats.org/drawingml/2006/main">
                  <a:graphicData uri="http://schemas.microsoft.com/office/word/2010/wordprocessingGroup">
                    <wpg:wgp>
                      <wpg:cNvGrpSpPr/>
                      <wpg:grpSpPr bwMode="auto">
                        <a:xfrm flipH="1">
                          <a:off x="0" y="0"/>
                          <a:ext cx="3145719" cy="814070"/>
                          <a:chOff x="0" y="0"/>
                          <a:chExt cx="34077" cy="8830"/>
                        </a:xfrm>
                      </wpg:grpSpPr>
                      <wps:wsp>
                        <wps:cNvPr id="1986" name="Google Shape;2266;p44"/>
                        <wps:cNvSpPr>
                          <a:spLocks/>
                        </wps:cNvSpPr>
                        <wps:spPr bwMode="auto">
                          <a:xfrm>
                            <a:off x="3127" y="8"/>
                            <a:ext cx="30950" cy="6710"/>
                          </a:xfrm>
                          <a:custGeom>
                            <a:avLst/>
                            <a:gdLst>
                              <a:gd name="T0" fmla="*/ 1 w 104014"/>
                              <a:gd name="T1" fmla="*/ 1 h 26838"/>
                              <a:gd name="T2" fmla="*/ 1 w 104014"/>
                              <a:gd name="T3" fmla="*/ 26838 h 26838"/>
                              <a:gd name="T4" fmla="*/ 90929 w 104014"/>
                              <a:gd name="T5" fmla="*/ 26838 h 26838"/>
                              <a:gd name="T6" fmla="*/ 104014 w 104014"/>
                              <a:gd name="T7" fmla="*/ 13753 h 26838"/>
                              <a:gd name="T8" fmla="*/ 104014 w 104014"/>
                              <a:gd name="T9" fmla="*/ 11205 h 26838"/>
                              <a:gd name="T10" fmla="*/ 92810 w 104014"/>
                              <a:gd name="T11" fmla="*/ 1 h 26838"/>
                              <a:gd name="T12" fmla="*/ 1 w 104014"/>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14" h="26838" extrusionOk="0">
                                <a:moveTo>
                                  <a:pt x="1" y="1"/>
                                </a:moveTo>
                                <a:lnTo>
                                  <a:pt x="1" y="26838"/>
                                </a:lnTo>
                                <a:lnTo>
                                  <a:pt x="90929" y="26838"/>
                                </a:lnTo>
                                <a:cubicBezTo>
                                  <a:pt x="98156" y="26838"/>
                                  <a:pt x="104014" y="20980"/>
                                  <a:pt x="104014" y="13753"/>
                                </a:cubicBezTo>
                                <a:lnTo>
                                  <a:pt x="104014" y="11205"/>
                                </a:lnTo>
                                <a:cubicBezTo>
                                  <a:pt x="104014" y="5013"/>
                                  <a:pt x="98989" y="1"/>
                                  <a:pt x="92810"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87" name="Google Shape;2267;p44"/>
                        <wps:cNvSpPr>
                          <a:spLocks/>
                        </wps:cNvSpPr>
                        <wps:spPr bwMode="auto">
                          <a:xfrm>
                            <a:off x="1705" y="5663"/>
                            <a:ext cx="3310" cy="3167"/>
                          </a:xfrm>
                          <a:custGeom>
                            <a:avLst/>
                            <a:gdLst>
                              <a:gd name="T0" fmla="*/ 1 w 13241"/>
                              <a:gd name="T1" fmla="*/ 0 h 12669"/>
                              <a:gd name="T2" fmla="*/ 1 w 13241"/>
                              <a:gd name="T3" fmla="*/ 12669 h 12669"/>
                              <a:gd name="T4" fmla="*/ 6620 w 13241"/>
                              <a:gd name="T5" fmla="*/ 8359 h 12669"/>
                              <a:gd name="T6" fmla="*/ 13240 w 13241"/>
                              <a:gd name="T7" fmla="*/ 12669 h 12669"/>
                              <a:gd name="T8" fmla="*/ 13240 w 13241"/>
                              <a:gd name="T9" fmla="*/ 0 h 12669"/>
                              <a:gd name="T10" fmla="*/ 1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1" y="0"/>
                                </a:moveTo>
                                <a:lnTo>
                                  <a:pt x="1" y="12669"/>
                                </a:lnTo>
                                <a:lnTo>
                                  <a:pt x="6620" y="8359"/>
                                </a:lnTo>
                                <a:lnTo>
                                  <a:pt x="13240" y="12669"/>
                                </a:lnTo>
                                <a:lnTo>
                                  <a:pt x="13240" y="0"/>
                                </a:lnTo>
                                <a:lnTo>
                                  <a:pt x="1" y="0"/>
                                </a:lnTo>
                                <a:close/>
                              </a:path>
                            </a:pathLst>
                          </a:custGeom>
                          <a:solidFill>
                            <a:srgbClr val="C6282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88" name="Google Shape;2268;p44"/>
                        <wps:cNvSpPr>
                          <a:spLocks/>
                        </wps:cNvSpPr>
                        <wps:spPr bwMode="auto">
                          <a:xfrm>
                            <a:off x="0" y="0"/>
                            <a:ext cx="6724" cy="6724"/>
                          </a:xfrm>
                          <a:custGeom>
                            <a:avLst/>
                            <a:gdLst>
                              <a:gd name="T0" fmla="*/ 13442 w 26897"/>
                              <a:gd name="T1" fmla="*/ 1 h 26898"/>
                              <a:gd name="T2" fmla="*/ 0 w 26897"/>
                              <a:gd name="T3" fmla="*/ 13443 h 26898"/>
                              <a:gd name="T4" fmla="*/ 13442 w 26897"/>
                              <a:gd name="T5" fmla="*/ 26897 h 26898"/>
                              <a:gd name="T6" fmla="*/ 26896 w 26897"/>
                              <a:gd name="T7" fmla="*/ 13443 h 26898"/>
                              <a:gd name="T8" fmla="*/ 13442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42" y="1"/>
                                </a:moveTo>
                                <a:cubicBezTo>
                                  <a:pt x="6013" y="1"/>
                                  <a:pt x="0" y="6025"/>
                                  <a:pt x="0" y="13443"/>
                                </a:cubicBezTo>
                                <a:cubicBezTo>
                                  <a:pt x="0" y="20873"/>
                                  <a:pt x="6013" y="26897"/>
                                  <a:pt x="13442" y="26897"/>
                                </a:cubicBezTo>
                                <a:cubicBezTo>
                                  <a:pt x="20872" y="26897"/>
                                  <a:pt x="26896" y="20873"/>
                                  <a:pt x="26896" y="13443"/>
                                </a:cubicBezTo>
                                <a:cubicBezTo>
                                  <a:pt x="26896" y="6025"/>
                                  <a:pt x="20872" y="1"/>
                                  <a:pt x="13442" y="1"/>
                                </a:cubicBezTo>
                                <a:close/>
                              </a:path>
                            </a:pathLst>
                          </a:custGeom>
                          <a:solidFill>
                            <a:srgbClr val="F489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89" name="Google Shape;2269;p44"/>
                        <wps:cNvSpPr>
                          <a:spLocks/>
                        </wps:cNvSpPr>
                        <wps:spPr bwMode="auto">
                          <a:xfrm>
                            <a:off x="928" y="929"/>
                            <a:ext cx="4864" cy="4867"/>
                          </a:xfrm>
                          <a:custGeom>
                            <a:avLst/>
                            <a:gdLst>
                              <a:gd name="T0" fmla="*/ 9728 w 19456"/>
                              <a:gd name="T1" fmla="*/ 1 h 19468"/>
                              <a:gd name="T2" fmla="*/ 1 w 19456"/>
                              <a:gd name="T3" fmla="*/ 9728 h 19468"/>
                              <a:gd name="T4" fmla="*/ 9728 w 19456"/>
                              <a:gd name="T5" fmla="*/ 19467 h 19468"/>
                              <a:gd name="T6" fmla="*/ 19456 w 19456"/>
                              <a:gd name="T7" fmla="*/ 9728 h 19468"/>
                              <a:gd name="T8" fmla="*/ 9728 w 19456"/>
                              <a:gd name="T9" fmla="*/ 1 h 19468"/>
                              <a:gd name="T10" fmla="*/ 0 w 19456"/>
                              <a:gd name="T11" fmla="*/ 0 h 19468"/>
                              <a:gd name="T12" fmla="*/ 19456 w 19456"/>
                              <a:gd name="T13" fmla="*/ 19468 h 19468"/>
                            </a:gdLst>
                            <a:ahLst/>
                            <a:cxnLst>
                              <a:cxn ang="0">
                                <a:pos x="T0" y="T1"/>
                              </a:cxn>
                              <a:cxn ang="0">
                                <a:pos x="T2" y="T3"/>
                              </a:cxn>
                              <a:cxn ang="0">
                                <a:pos x="T4" y="T5"/>
                              </a:cxn>
                              <a:cxn ang="0">
                                <a:pos x="T6" y="T7"/>
                              </a:cxn>
                              <a:cxn ang="0">
                                <a:pos x="T8" y="T9"/>
                              </a:cxn>
                            </a:cxnLst>
                            <a:rect l="T10" t="T11" r="T12" b="T13"/>
                            <a:pathLst>
                              <a:path w="19456" h="19468" extrusionOk="0">
                                <a:moveTo>
                                  <a:pt x="9728" y="1"/>
                                </a:moveTo>
                                <a:cubicBezTo>
                                  <a:pt x="4359" y="1"/>
                                  <a:pt x="1" y="4358"/>
                                  <a:pt x="1" y="9728"/>
                                </a:cubicBezTo>
                                <a:cubicBezTo>
                                  <a:pt x="1" y="15110"/>
                                  <a:pt x="4359" y="19467"/>
                                  <a:pt x="9728" y="19467"/>
                                </a:cubicBezTo>
                                <a:cubicBezTo>
                                  <a:pt x="15098" y="19467"/>
                                  <a:pt x="19456" y="15110"/>
                                  <a:pt x="19456" y="9728"/>
                                </a:cubicBezTo>
                                <a:cubicBezTo>
                                  <a:pt x="19456" y="4358"/>
                                  <a:pt x="15098" y="1"/>
                                  <a:pt x="9728" y="1"/>
                                </a:cubicBezTo>
                                <a:close/>
                              </a:path>
                            </a:pathLst>
                          </a:custGeom>
                          <a:solidFill>
                            <a:srgbClr val="EC3A3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bidi w:val="0"/>
                                <w:spacing w:line="216" w:lineRule="auto"/>
                                <w:jc w:val="center"/>
                                <w:rPr>
                                  <w:rFonts w:ascii="Adobe Arabic" w:hAnsi="Adobe Arabic" w:cs="Adobe Arabic"/>
                                  <w:b/>
                                  <w:bCs/>
                                  <w:color w:val="FFFFFF"/>
                                  <w:sz w:val="40"/>
                                  <w:szCs w:val="40"/>
                                  <w:lang w:bidi="ar-SY"/>
                                </w:rPr>
                              </w:pPr>
                              <w:r>
                                <w:rPr>
                                  <w:rFonts w:ascii="Adobe Arabic" w:hAnsi="Adobe Arabic" w:cs="Adobe Arabic"/>
                                  <w:b/>
                                  <w:bCs/>
                                  <w:color w:val="FFFFFF"/>
                                  <w:sz w:val="40"/>
                                  <w:szCs w:val="40"/>
                                  <w:rtl/>
                                  <w:lang w:bidi="ar-SY"/>
                                </w:rPr>
                                <w:t>3</w:t>
                              </w:r>
                            </w:p>
                          </w:txbxContent>
                        </wps:txbx>
                        <wps:bodyPr rot="0" vert="horz" wrap="square" lIns="91425" tIns="91425" rIns="91425" bIns="91425" anchor="ctr" anchorCtr="0" upright="1">
                          <a:noAutofit/>
                        </wps:bodyPr>
                      </wps:wsp>
                      <wps:wsp>
                        <wps:cNvPr id="1990" name="Google Shape;2271;p44"/>
                        <wps:cNvSpPr txBox="1">
                          <a:spLocks noChangeArrowheads="1"/>
                        </wps:cNvSpPr>
                        <wps:spPr bwMode="auto">
                          <a:xfrm>
                            <a:off x="7569" y="175"/>
                            <a:ext cx="24630" cy="6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8A0448" w:rsidRDefault="00693FEF" w:rsidP="00A5444F">
                              <w:pPr>
                                <w:spacing w:line="240" w:lineRule="auto"/>
                                <w:jc w:val="center"/>
                                <w:rPr>
                                  <w:rFonts w:ascii="Adobe Arabic" w:eastAsia="Roboto" w:hAnsi="Adobe Arabic" w:cs="Adobe Arabic"/>
                                  <w:b/>
                                  <w:bCs/>
                                  <w:color w:val="002060"/>
                                  <w:sz w:val="24"/>
                                  <w:szCs w:val="24"/>
                                </w:rPr>
                              </w:pPr>
                              <w:r w:rsidRPr="008A0448">
                                <w:rPr>
                                  <w:rFonts w:ascii="Adobe Arabic" w:hAnsi="Adobe Arabic" w:cs="Adobe Arabic"/>
                                  <w:b/>
                                  <w:bCs/>
                                  <w:color w:val="002060"/>
                                  <w:sz w:val="36"/>
                                  <w:szCs w:val="36"/>
                                  <w:rtl/>
                                </w:rPr>
                                <w:t>بلورة الأسباب الرئيسية للمشكلة:</w:t>
                              </w:r>
                            </w:p>
                          </w:txbxContent>
                        </wps:txbx>
                        <wps:bodyPr rot="0" vert="horz" wrap="square" lIns="91425" tIns="91425" rIns="91425" bIns="91425" anchor="ctr" anchorCtr="0" upright="1">
                          <a:noAutofit/>
                        </wps:bodyPr>
                      </wps:wsp>
                    </wpg:wgp>
                  </a:graphicData>
                </a:graphic>
              </wp:inline>
            </w:drawing>
          </mc:Choice>
          <mc:Fallback>
            <w:pict>
              <v:group id="مجموعة 2101" o:spid="_x0000_s2505" style="width:247.7pt;height:64.1pt;flip:x;mso-position-horizontal-relative:char;mso-position-vertical-relative:line" coordsize="34077,8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">
                <v:shape id="Google Shape;2266;p44" o:spid="_x0000_s2506" style="position:absolute;left:3127;top:8;width:30950;height:6710;visibility:visible;mso-wrap-style:square;v-text-anchor:middle" coordsize="104014,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b9V8MA&#10;AADdAAAADwAAAGRycy9kb3ducmV2LnhtbERPS07DMBDdI/UO1lRiRydlEZVQt6qo+IguoIUDjOJp&#10;nBKPI9uk4fYYCam7eXrfWa5H16mBQ2y9aJjPClAstTetNBo+Px5vFqBiIjHUeWENPxxhvZpcLaky&#10;/ix7Hg6pUTlEYkUabEp9hRhry47izPcsmTv64ChlGBo0gc453HV4WxQlOmolN1jq+cFy/XX4dhpC&#10;suXu5Ft8fscnjLvXt+3+NGh9PR0396ASj+ki/ne/mDz/blHC3zf5B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b9V8MAAADdAAAADwAAAAAAAAAAAAAAAACYAgAAZHJzL2Rv&#10;d25yZXYueG1sUEsFBgAAAAAEAAQA9QAAAIgDAAAAAA==&#10;" path="m1,1r,26837l90929,26838v7227,,13085,-5858,13085,-13085l104014,11205c104014,5013,98989,1,92810,1l1,1xe" fillcolor="#eee" stroked="f">
                  <v:path arrowok="t" o:extrusionok="f" o:connecttype="custom" o:connectlocs="0,0;0,6710;27056,6710;30950,3439;30950,2801;27616,0;0,0" o:connectangles="0,0,0,0,0,0,0"/>
                </v:shape>
                <v:shape id="Google Shape;2267;p44" o:spid="_x0000_s2507" style="position:absolute;left:1705;top:5663;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zyXcUA&#10;AADdAAAADwAAAGRycy9kb3ducmV2LnhtbERPTWvCQBC9F/wPywi9iG4MpTXRVcRSyMVD1Yu3ITsm&#10;abOzIbsmaX59Vyj0No/3OZvdYGrRUesqywqWiwgEcW51xYWCy/ljvgLhPLLG2jIp+CEHu+3kaYOp&#10;tj1/UnfyhQgh7FJUUHrfpFK6vCSDbmEb4sDdbGvQB9gWUrfYh3BTyziKXqXBikNDiQ0dSsq/T3ej&#10;IM/uLzOcnZNqvMb7r/c4ueF4VOp5OuzXIDwN/l/85850mJ+s3uDxTThB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zPJdxQAAAN0AAAAPAAAAAAAAAAAAAAAAAJgCAABkcnMv&#10;ZG93bnJldi54bWxQSwUGAAAAAAQABAD1AAAAigMAAAAA&#10;" path="m1,r,12669l6620,8359r6620,4310l13240,,1,xe" fillcolor="#c6282f" stroked="f">
                  <v:path arrowok="t" o:extrusionok="f" o:connecttype="custom" o:connectlocs="0,0;0,3167;1655,2090;3310,3167;3310,0;0,0" o:connectangles="0,0,0,0,0,0"/>
                </v:shape>
                <v:shape id="Google Shape;2268;p44" o:spid="_x0000_s2508" style="position:absolute;width:6724;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5s8sQA&#10;AADdAAAADwAAAGRycy9kb3ducmV2LnhtbESPQWvDMAyF74X9B6PBbq2zMUqW1S1lUBrYqdnYWdha&#10;EhrLwXbbtL++Ogx2k3hP731abSY/qDPF1Ac28LwoQBHb4HpuDXx/7eYlqJSRHQ6BycCVEmzWD7MV&#10;Vi5c+EDnJrdKQjhVaKDLeay0TrYjj2kRRmLRfkP0mGWNrXYRLxLuB/1SFEvtsWdp6HCkj47ssTl5&#10;A6+Ntch1uOHudCx/6n0ct/rTmKfHafsOKtOU/81/17UT/LdScOUbGUGv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ubPLEAAAA3QAAAA8AAAAAAAAAAAAAAAAAmAIAAGRycy9k&#10;b3ducmV2LnhtbFBLBQYAAAAABAAEAPUAAACJAwAAAAA=&#10;" path="m13442,1c6013,1,,6025,,13443v,7430,6013,13454,13442,13454c20872,26897,26896,20873,26896,13443,26896,6025,20872,1,13442,1xe" fillcolor="#f48989" stroked="f">
                  <v:path arrowok="t" o:extrusionok="f" o:connecttype="custom" o:connectlocs="3360,0;0,3361;3360,6724;6724,3361;3360,0" o:connectangles="0,0,0,0,0"/>
                </v:shape>
                <v:shape id="Google Shape;2269;p44" o:spid="_x0000_s2509" style="position:absolute;left:928;top:929;width:4864;height:4867;visibility:visible;mso-wrap-style:square;v-text-anchor:middle" coordsize="19456,194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KLHMYA&#10;AADdAAAADwAAAGRycy9kb3ducmV2LnhtbERPS2vCQBC+F/oflhG8FN3Ug4/oKiINVBSKUdvrmB2T&#10;1OxsyG41/nu3UOhtPr7nzBatqcSVGldaVvDaj0AQZ1aXnCs47JPeGITzyBory6TgTg4W8+enGcba&#10;3nhH19TnIoSwi1FB4X0dS+myggy6vq2JA3e2jUEfYJNL3eAthJtKDqJoKA2WHBoKrGlVUHZJf4yC&#10;aulGn99vm6+P7Skd7JLR8WW9SZTqdtrlFISn1v+L/9zvOsyfjCfw+004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KLHMYAAADdAAAADwAAAAAAAAAAAAAAAACYAgAAZHJz&#10;L2Rvd25yZXYueG1sUEsFBgAAAAAEAAQA9QAAAIsDAAAAAA==&#10;" adj="-11796480,,5400" path="m9728,1c4359,1,1,4358,1,9728v,5382,4358,9739,9727,9739c15098,19467,19456,15110,19456,9728,19456,4358,15098,1,9728,1xe" fillcolor="#ec3a3b" stroked="f">
                  <v:stroke joinstyle="miter"/>
                  <v:formulas/>
                  <v:path arrowok="t" o:extrusionok="f" o:connecttype="custom" o:connectlocs="2432,0;0,2432;2432,4867;4864,2432;2432,0" o:connectangles="0,0,0,0,0" textboxrect="0,0,19456,19468"/>
                  <v:textbox inset="2.53958mm,2.53958mm,2.53958mm,2.53958mm">
                    <w:txbxContent>
                      <w:p w:rsidR="00693FEF" w:rsidRDefault="00693FEF" w:rsidP="00A5444F">
                        <w:pPr>
                          <w:bidi w:val="0"/>
                          <w:spacing w:line="216" w:lineRule="auto"/>
                          <w:jc w:val="center"/>
                          <w:rPr>
                            <w:rFonts w:ascii="Adobe Arabic" w:hAnsi="Adobe Arabic" w:cs="Adobe Arabic"/>
                            <w:b/>
                            <w:bCs/>
                            <w:color w:val="FFFFFF"/>
                            <w:sz w:val="40"/>
                            <w:szCs w:val="40"/>
                            <w:lang w:bidi="ar-SY"/>
                          </w:rPr>
                        </w:pPr>
                        <w:r>
                          <w:rPr>
                            <w:rFonts w:ascii="Adobe Arabic" w:hAnsi="Adobe Arabic" w:cs="Adobe Arabic"/>
                            <w:b/>
                            <w:bCs/>
                            <w:color w:val="FFFFFF"/>
                            <w:sz w:val="40"/>
                            <w:szCs w:val="40"/>
                            <w:rtl/>
                            <w:lang w:bidi="ar-SY"/>
                          </w:rPr>
                          <w:t>3</w:t>
                        </w:r>
                      </w:p>
                    </w:txbxContent>
                  </v:textbox>
                </v:shape>
                <v:shape id="Google Shape;2271;p44" o:spid="_x0000_s2510" type="#_x0000_t202" style="position:absolute;left:7569;top:175;width:24630;height:6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3TpsUA&#10;AADdAAAADwAAAGRycy9kb3ducmV2LnhtbESPS2sDMQyE74X8B6NALyXxtoem2cQJJVBoDj3kQc/C&#10;1j7IWl5sb7L999UhkJvEjGY+rbej79SVYmoDG3idF6CIbXAt1wbOp6/ZB6iUkR12gcnAHyXYbiZP&#10;ayxduPGBrsdcKwnhVKKBJue+1DrZhjymeeiJRatC9JhljbV2EW8S7jv9VhTv2mPL0tBgT7uG7OU4&#10;eAMvtt4vqmI3XLohnjJZV/3uf4x5no6fK1CZxvww36+/neAvl8Iv38gIe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3dOmxQAAAN0AAAAPAAAAAAAAAAAAAAAAAJgCAABkcnMv&#10;ZG93bnJldi54bWxQSwUGAAAAAAQABAD1AAAAigMAAAAA&#10;" filled="f" stroked="f">
                  <v:textbox inset="2.53958mm,2.53958mm,2.53958mm,2.53958mm">
                    <w:txbxContent>
                      <w:p w:rsidR="00693FEF" w:rsidRPr="008A0448" w:rsidRDefault="00693FEF" w:rsidP="00A5444F">
                        <w:pPr>
                          <w:spacing w:line="240" w:lineRule="auto"/>
                          <w:jc w:val="center"/>
                          <w:rPr>
                            <w:rFonts w:ascii="Adobe Arabic" w:eastAsia="Roboto" w:hAnsi="Adobe Arabic" w:cs="Adobe Arabic"/>
                            <w:b/>
                            <w:bCs/>
                            <w:color w:val="002060"/>
                            <w:sz w:val="24"/>
                            <w:szCs w:val="24"/>
                          </w:rPr>
                        </w:pPr>
                        <w:r w:rsidRPr="008A0448">
                          <w:rPr>
                            <w:rFonts w:ascii="Adobe Arabic" w:hAnsi="Adobe Arabic" w:cs="Adobe Arabic"/>
                            <w:b/>
                            <w:bCs/>
                            <w:color w:val="002060"/>
                            <w:sz w:val="36"/>
                            <w:szCs w:val="36"/>
                            <w:rtl/>
                          </w:rPr>
                          <w:t>بلورة الأسباب الرئيسية للمشكلة:</w:t>
                        </w:r>
                      </w:p>
                    </w:txbxContent>
                  </v:textbox>
                </v:shape>
                <w10:wrap anchorx="page"/>
                <w10:anchorlock/>
              </v:group>
            </w:pict>
          </mc:Fallback>
        </mc:AlternateContent>
      </w:r>
    </w:p>
    <w:p w:rsidR="00A5444F" w:rsidRDefault="00A5444F" w:rsidP="00A5444F">
      <w:pPr>
        <w:rPr>
          <w:rFonts w:cstheme="minorBidi"/>
          <w:color w:val="auto"/>
        </w:rPr>
      </w:pPr>
      <w:r>
        <w:rPr>
          <w:rtl/>
        </w:rPr>
        <w:t>وهدفها الرئيسي العثور على الأفكار التي يمكن تلخيصها ببعض المفاهيم ومن ثم البحث عن الخيط الذهبي الرابط لتلك المفاهيم.</w:t>
      </w:r>
    </w:p>
    <w:p w:rsidR="00A5444F" w:rsidRPr="008A0448" w:rsidRDefault="00693FEF" w:rsidP="00A5444F">
      <w:pPr>
        <w:rPr>
          <w:b/>
          <w:bCs/>
          <w:rtl/>
        </w:rPr>
      </w:pPr>
      <w:hyperlink r:id="rId121" w:history="1">
        <w:r w:rsidR="00A5444F" w:rsidRPr="00693FEF">
          <w:rPr>
            <w:rStyle w:val="Hyperlink"/>
            <w:b/>
            <w:bCs/>
            <w:rtl/>
          </w:rPr>
          <w:t>وآلية العمل بها كالآتي:</w:t>
        </w:r>
      </w:hyperlink>
    </w:p>
    <w:p w:rsidR="00A5444F" w:rsidRPr="008A0448" w:rsidRDefault="00A5444F">
      <w:pPr>
        <w:pStyle w:val="ListParagraph"/>
        <w:numPr>
          <w:ilvl w:val="0"/>
          <w:numId w:val="75"/>
        </w:numPr>
        <w:rPr>
          <w:rFonts w:ascii="Sakkal Majalla" w:hAnsi="Sakkal Majalla" w:cs="Sakkal Majalla"/>
          <w:color w:val="002060"/>
          <w:sz w:val="34"/>
          <w:szCs w:val="34"/>
          <w:rtl/>
        </w:rPr>
      </w:pPr>
      <w:r w:rsidRPr="008A0448">
        <w:rPr>
          <w:rFonts w:ascii="Sakkal Majalla" w:hAnsi="Sakkal Majalla" w:cs="Sakkal Majalla"/>
          <w:color w:val="002060"/>
          <w:sz w:val="34"/>
          <w:szCs w:val="34"/>
          <w:rtl/>
        </w:rPr>
        <w:t>ابحث عن المفاهيم أو المواضيع أو الكلمات المشتركة ثم لخصها في تصنيف منفرد.</w:t>
      </w:r>
    </w:p>
    <w:p w:rsidR="00A5444F" w:rsidRPr="008A0448" w:rsidRDefault="00A5444F">
      <w:pPr>
        <w:pStyle w:val="ListParagraph"/>
        <w:numPr>
          <w:ilvl w:val="0"/>
          <w:numId w:val="75"/>
        </w:numPr>
        <w:rPr>
          <w:rFonts w:ascii="Sakkal Majalla" w:hAnsi="Sakkal Majalla" w:cs="Sakkal Majalla"/>
          <w:color w:val="002060"/>
          <w:sz w:val="34"/>
          <w:szCs w:val="34"/>
          <w:rtl/>
        </w:rPr>
      </w:pPr>
      <w:r w:rsidRPr="008A0448">
        <w:rPr>
          <w:rFonts w:ascii="Sakkal Majalla" w:hAnsi="Sakkal Majalla" w:cs="Sakkal Majalla"/>
          <w:color w:val="002060"/>
          <w:sz w:val="34"/>
          <w:szCs w:val="34"/>
          <w:rtl/>
        </w:rPr>
        <w:t>أعد هذه الخطوة إلى أن تربط أو تصنف أغلب العناصر.</w:t>
      </w:r>
    </w:p>
    <w:p w:rsidR="00A5444F" w:rsidRPr="008A0448" w:rsidRDefault="00A5444F">
      <w:pPr>
        <w:pStyle w:val="ListParagraph"/>
        <w:numPr>
          <w:ilvl w:val="0"/>
          <w:numId w:val="75"/>
        </w:numPr>
        <w:rPr>
          <w:rFonts w:ascii="Sakkal Majalla" w:hAnsi="Sakkal Majalla" w:cs="Sakkal Majalla"/>
          <w:color w:val="002060"/>
          <w:sz w:val="34"/>
          <w:szCs w:val="34"/>
          <w:rtl/>
        </w:rPr>
      </w:pPr>
      <w:r w:rsidRPr="008A0448">
        <w:rPr>
          <w:rFonts w:ascii="Sakkal Majalla" w:hAnsi="Sakkal Majalla" w:cs="Sakkal Majalla"/>
          <w:color w:val="002060"/>
          <w:sz w:val="34"/>
          <w:szCs w:val="34"/>
          <w:rtl/>
        </w:rPr>
        <w:t>سجل التصنيفات المختلفة.</w:t>
      </w:r>
    </w:p>
    <w:p w:rsidR="00A5444F" w:rsidRPr="008A0448" w:rsidRDefault="00A5444F">
      <w:pPr>
        <w:pStyle w:val="ListParagraph"/>
        <w:numPr>
          <w:ilvl w:val="0"/>
          <w:numId w:val="75"/>
        </w:numPr>
        <w:rPr>
          <w:rFonts w:ascii="Sakkal Majalla" w:hAnsi="Sakkal Majalla" w:cs="Sakkal Majalla"/>
          <w:color w:val="002060"/>
          <w:sz w:val="34"/>
          <w:szCs w:val="34"/>
          <w:rtl/>
        </w:rPr>
      </w:pPr>
      <w:r w:rsidRPr="008A0448">
        <w:rPr>
          <w:rFonts w:ascii="Sakkal Majalla" w:hAnsi="Sakkal Majalla" w:cs="Sakkal Majalla"/>
          <w:color w:val="002060"/>
          <w:sz w:val="34"/>
          <w:szCs w:val="34"/>
          <w:rtl/>
        </w:rPr>
        <w:t>قم بتقييم مستوى تغطية كل تصنيف للأسباب المحتملة من 1 إلى 5.</w:t>
      </w:r>
    </w:p>
    <w:p w:rsidR="00A5444F" w:rsidRPr="008A0448" w:rsidRDefault="00A5444F">
      <w:pPr>
        <w:pStyle w:val="ListParagraph"/>
        <w:numPr>
          <w:ilvl w:val="0"/>
          <w:numId w:val="75"/>
        </w:numPr>
        <w:rPr>
          <w:rFonts w:ascii="Sakkal Majalla" w:hAnsi="Sakkal Majalla" w:cs="Sakkal Majalla"/>
          <w:color w:val="002060"/>
          <w:sz w:val="34"/>
          <w:szCs w:val="34"/>
          <w:rtl/>
        </w:rPr>
      </w:pPr>
      <w:r w:rsidRPr="008A0448">
        <w:rPr>
          <w:rFonts w:ascii="Sakkal Majalla" w:hAnsi="Sakkal Majalla" w:cs="Sakkal Majalla"/>
          <w:color w:val="002060"/>
          <w:sz w:val="34"/>
          <w:szCs w:val="34"/>
          <w:rtl/>
        </w:rPr>
        <w:t>ابحث عن المفهوم أو الموقف الذي سيفسر معظم العناصر المدونة.</w:t>
      </w:r>
    </w:p>
    <w:p w:rsidR="00A5444F" w:rsidRPr="008A0448" w:rsidRDefault="00A5444F">
      <w:pPr>
        <w:pStyle w:val="ListParagraph"/>
        <w:numPr>
          <w:ilvl w:val="0"/>
          <w:numId w:val="75"/>
        </w:numPr>
        <w:rPr>
          <w:rFonts w:ascii="Sakkal Majalla" w:hAnsi="Sakkal Majalla" w:cs="Sakkal Majalla"/>
          <w:color w:val="002060"/>
          <w:sz w:val="34"/>
          <w:szCs w:val="34"/>
          <w:rtl/>
        </w:rPr>
      </w:pPr>
      <w:r w:rsidRPr="008A0448">
        <w:rPr>
          <w:rFonts w:ascii="Sakkal Majalla" w:hAnsi="Sakkal Majalla" w:cs="Sakkal Majalla"/>
          <w:color w:val="002060"/>
          <w:sz w:val="34"/>
          <w:szCs w:val="34"/>
          <w:rtl/>
        </w:rPr>
        <w:t>ابحث عن المسبب الرئيسي لكافة العناصر المدونة.</w:t>
      </w:r>
    </w:p>
    <w:p w:rsidR="00A5444F" w:rsidRDefault="00A5444F" w:rsidP="00A5444F">
      <w:pPr>
        <w:rPr>
          <w:rtl/>
        </w:rPr>
      </w:pPr>
      <w:r>
        <w:rPr>
          <w:rtl/>
        </w:rPr>
        <w:lastRenderedPageBreak/>
        <w:t>وعليك أن تحقق من أن الخيط الذهبي يربط غالبية المفاهيم المشتركة وتحقق أيضا أن ذلك الخيط الذهبي هو سبب رئيسي بنسبة 80% من الأسباب المحتملة السابقة.</w:t>
      </w:r>
    </w:p>
    <w:p w:rsidR="00A5444F" w:rsidRDefault="00A5444F" w:rsidP="00A5444F">
      <w:pPr>
        <w:pageBreakBefore/>
        <w:rPr>
          <w:rtl/>
        </w:rPr>
      </w:pPr>
      <w:r>
        <w:rPr>
          <w:noProof/>
        </w:rPr>
        <w:lastRenderedPageBreak/>
        <mc:AlternateContent>
          <mc:Choice Requires="wpg">
            <w:drawing>
              <wp:inline distT="0" distB="0" distL="0" distR="0" wp14:anchorId="4240A031" wp14:editId="444E52D7">
                <wp:extent cx="4791550" cy="814705"/>
                <wp:effectExtent l="0" t="0" r="9525" b="4445"/>
                <wp:docPr id="2102" name="مجموعة 2102"/>
                <wp:cNvGraphicFramePr/>
                <a:graphic xmlns:a="http://schemas.openxmlformats.org/drawingml/2006/main">
                  <a:graphicData uri="http://schemas.microsoft.com/office/word/2010/wordprocessingGroup">
                    <wpg:wgp>
                      <wpg:cNvGrpSpPr/>
                      <wpg:grpSpPr bwMode="auto">
                        <a:xfrm flipH="1">
                          <a:off x="0" y="0"/>
                          <a:ext cx="4791550" cy="814705"/>
                          <a:chOff x="0" y="0"/>
                          <a:chExt cx="51929" cy="8829"/>
                        </a:xfrm>
                      </wpg:grpSpPr>
                      <wps:wsp>
                        <wps:cNvPr id="1992" name="Google Shape;2250;p44"/>
                        <wps:cNvSpPr>
                          <a:spLocks/>
                        </wps:cNvSpPr>
                        <wps:spPr bwMode="auto">
                          <a:xfrm>
                            <a:off x="3143" y="7"/>
                            <a:ext cx="48786" cy="6710"/>
                          </a:xfrm>
                          <a:custGeom>
                            <a:avLst/>
                            <a:gdLst>
                              <a:gd name="T0" fmla="*/ 1 w 104002"/>
                              <a:gd name="T1" fmla="*/ 1 h 26838"/>
                              <a:gd name="T2" fmla="*/ 1 w 104002"/>
                              <a:gd name="T3" fmla="*/ 26838 h 26838"/>
                              <a:gd name="T4" fmla="*/ 90917 w 104002"/>
                              <a:gd name="T5" fmla="*/ 26838 h 26838"/>
                              <a:gd name="T6" fmla="*/ 104002 w 104002"/>
                              <a:gd name="T7" fmla="*/ 13753 h 26838"/>
                              <a:gd name="T8" fmla="*/ 104002 w 104002"/>
                              <a:gd name="T9" fmla="*/ 11205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8"/>
                                </a:lnTo>
                                <a:lnTo>
                                  <a:pt x="90917" y="26838"/>
                                </a:lnTo>
                                <a:cubicBezTo>
                                  <a:pt x="98144" y="26838"/>
                                  <a:pt x="104002" y="20980"/>
                                  <a:pt x="104002" y="13753"/>
                                </a:cubicBezTo>
                                <a:lnTo>
                                  <a:pt x="104002" y="11205"/>
                                </a:lnTo>
                                <a:cubicBezTo>
                                  <a:pt x="104002" y="5013"/>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93" name="Google Shape;2251;p44"/>
                        <wps:cNvSpPr>
                          <a:spLocks/>
                        </wps:cNvSpPr>
                        <wps:spPr bwMode="auto">
                          <a:xfrm>
                            <a:off x="1709" y="5662"/>
                            <a:ext cx="3310" cy="3167"/>
                          </a:xfrm>
                          <a:custGeom>
                            <a:avLst/>
                            <a:gdLst>
                              <a:gd name="T0" fmla="*/ 0 w 13241"/>
                              <a:gd name="T1" fmla="*/ 0 h 12669"/>
                              <a:gd name="T2" fmla="*/ 0 w 13241"/>
                              <a:gd name="T3" fmla="*/ 12669 h 12669"/>
                              <a:gd name="T4" fmla="*/ 6608 w 13241"/>
                              <a:gd name="T5" fmla="*/ 8359 h 12669"/>
                              <a:gd name="T6" fmla="*/ 13240 w 13241"/>
                              <a:gd name="T7" fmla="*/ 12669 h 12669"/>
                              <a:gd name="T8" fmla="*/ 13240 w 13241"/>
                              <a:gd name="T9" fmla="*/ 0 h 12669"/>
                              <a:gd name="T10" fmla="*/ 0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0" y="0"/>
                                </a:moveTo>
                                <a:lnTo>
                                  <a:pt x="0" y="12669"/>
                                </a:lnTo>
                                <a:lnTo>
                                  <a:pt x="6608" y="8359"/>
                                </a:lnTo>
                                <a:lnTo>
                                  <a:pt x="13240" y="12669"/>
                                </a:lnTo>
                                <a:lnTo>
                                  <a:pt x="13240" y="0"/>
                                </a:lnTo>
                                <a:lnTo>
                                  <a:pt x="0" y="0"/>
                                </a:lnTo>
                                <a:close/>
                              </a:path>
                            </a:pathLst>
                          </a:custGeom>
                          <a:solidFill>
                            <a:srgbClr val="576F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94" name="Google Shape;2252;p44"/>
                        <wps:cNvSpPr>
                          <a:spLocks/>
                        </wps:cNvSpPr>
                        <wps:spPr bwMode="auto">
                          <a:xfrm>
                            <a:off x="0" y="0"/>
                            <a:ext cx="6725" cy="6724"/>
                          </a:xfrm>
                          <a:custGeom>
                            <a:avLst/>
                            <a:gdLst>
                              <a:gd name="T0" fmla="*/ 13454 w 26897"/>
                              <a:gd name="T1" fmla="*/ 1 h 26898"/>
                              <a:gd name="T2" fmla="*/ 0 w 26897"/>
                              <a:gd name="T3" fmla="*/ 13443 h 26898"/>
                              <a:gd name="T4" fmla="*/ 13454 w 26897"/>
                              <a:gd name="T5" fmla="*/ 26897 h 26898"/>
                              <a:gd name="T6" fmla="*/ 26896 w 26897"/>
                              <a:gd name="T7" fmla="*/ 13443 h 26898"/>
                              <a:gd name="T8" fmla="*/ 13454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54" y="1"/>
                                </a:moveTo>
                                <a:cubicBezTo>
                                  <a:pt x="6025" y="1"/>
                                  <a:pt x="0" y="6025"/>
                                  <a:pt x="0" y="13443"/>
                                </a:cubicBezTo>
                                <a:cubicBezTo>
                                  <a:pt x="0" y="20873"/>
                                  <a:pt x="6025" y="26897"/>
                                  <a:pt x="13454" y="26897"/>
                                </a:cubicBezTo>
                                <a:cubicBezTo>
                                  <a:pt x="20884" y="26897"/>
                                  <a:pt x="26896" y="20873"/>
                                  <a:pt x="26896" y="13443"/>
                                </a:cubicBezTo>
                                <a:cubicBezTo>
                                  <a:pt x="26896" y="6025"/>
                                  <a:pt x="20884" y="1"/>
                                  <a:pt x="13454" y="1"/>
                                </a:cubicBezTo>
                                <a:close/>
                              </a:path>
                            </a:pathLst>
                          </a:custGeom>
                          <a:solidFill>
                            <a:srgbClr val="AFBD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95" name="Google Shape;2253;p44"/>
                        <wps:cNvSpPr>
                          <a:spLocks/>
                        </wps:cNvSpPr>
                        <wps:spPr bwMode="auto">
                          <a:xfrm>
                            <a:off x="932" y="928"/>
                            <a:ext cx="4864" cy="4867"/>
                          </a:xfrm>
                          <a:custGeom>
                            <a:avLst/>
                            <a:gdLst>
                              <a:gd name="T0" fmla="*/ 9728 w 19456"/>
                              <a:gd name="T1" fmla="*/ 1 h 19468"/>
                              <a:gd name="T2" fmla="*/ 1 w 19456"/>
                              <a:gd name="T3" fmla="*/ 9728 h 19468"/>
                              <a:gd name="T4" fmla="*/ 9728 w 19456"/>
                              <a:gd name="T5" fmla="*/ 19467 h 19468"/>
                              <a:gd name="T6" fmla="*/ 19456 w 19456"/>
                              <a:gd name="T7" fmla="*/ 9728 h 19468"/>
                              <a:gd name="T8" fmla="*/ 9728 w 19456"/>
                              <a:gd name="T9" fmla="*/ 1 h 19468"/>
                              <a:gd name="T10" fmla="*/ 0 w 19456"/>
                              <a:gd name="T11" fmla="*/ 0 h 19468"/>
                              <a:gd name="T12" fmla="*/ 19456 w 19456"/>
                              <a:gd name="T13" fmla="*/ 19468 h 19468"/>
                            </a:gdLst>
                            <a:ahLst/>
                            <a:cxnLst>
                              <a:cxn ang="0">
                                <a:pos x="T0" y="T1"/>
                              </a:cxn>
                              <a:cxn ang="0">
                                <a:pos x="T2" y="T3"/>
                              </a:cxn>
                              <a:cxn ang="0">
                                <a:pos x="T4" y="T5"/>
                              </a:cxn>
                              <a:cxn ang="0">
                                <a:pos x="T6" y="T7"/>
                              </a:cxn>
                              <a:cxn ang="0">
                                <a:pos x="T8" y="T9"/>
                              </a:cxn>
                            </a:cxnLst>
                            <a:rect l="T10" t="T11" r="T12" b="T13"/>
                            <a:pathLst>
                              <a:path w="19456" h="19468" extrusionOk="0">
                                <a:moveTo>
                                  <a:pt x="9728" y="1"/>
                                </a:moveTo>
                                <a:cubicBezTo>
                                  <a:pt x="4347" y="1"/>
                                  <a:pt x="1" y="4358"/>
                                  <a:pt x="1" y="9728"/>
                                </a:cubicBezTo>
                                <a:cubicBezTo>
                                  <a:pt x="1" y="15110"/>
                                  <a:pt x="4347" y="19467"/>
                                  <a:pt x="9728" y="19467"/>
                                </a:cubicBezTo>
                                <a:cubicBezTo>
                                  <a:pt x="15098" y="19467"/>
                                  <a:pt x="19456" y="15110"/>
                                  <a:pt x="19456" y="9728"/>
                                </a:cubicBezTo>
                                <a:cubicBezTo>
                                  <a:pt x="19456" y="4358"/>
                                  <a:pt x="15098" y="1"/>
                                  <a:pt x="9728" y="1"/>
                                </a:cubicBezTo>
                                <a:close/>
                              </a:path>
                            </a:pathLst>
                          </a:custGeom>
                          <a:solidFill>
                            <a:srgbClr val="869FB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bidi w:val="0"/>
                                <w:spacing w:line="216" w:lineRule="auto"/>
                                <w:jc w:val="center"/>
                                <w:rPr>
                                  <w:rFonts w:ascii="Adobe Arabic" w:hAnsi="Adobe Arabic" w:cs="Adobe Arabic"/>
                                  <w:b/>
                                  <w:bCs/>
                                  <w:color w:val="FFFFFF"/>
                                  <w:sz w:val="40"/>
                                  <w:szCs w:val="40"/>
                                  <w:lang w:bidi="ar-SY"/>
                                </w:rPr>
                              </w:pPr>
                              <w:r>
                                <w:rPr>
                                  <w:rFonts w:ascii="Adobe Arabic" w:hAnsi="Adobe Arabic" w:cs="Adobe Arabic"/>
                                  <w:b/>
                                  <w:bCs/>
                                  <w:color w:val="FFFFFF"/>
                                  <w:sz w:val="40"/>
                                  <w:szCs w:val="40"/>
                                  <w:rtl/>
                                  <w:lang w:bidi="ar-SY"/>
                                </w:rPr>
                                <w:t>4</w:t>
                              </w:r>
                            </w:p>
                          </w:txbxContent>
                        </wps:txbx>
                        <wps:bodyPr rot="0" vert="horz" wrap="square" lIns="91425" tIns="91425" rIns="91425" bIns="91425" anchor="ctr" anchorCtr="0" upright="1">
                          <a:noAutofit/>
                        </wps:bodyPr>
                      </wps:wsp>
                      <wps:wsp>
                        <wps:cNvPr id="1996" name="Google Shape;2255;p44"/>
                        <wps:cNvSpPr txBox="1">
                          <a:spLocks noChangeArrowheads="1"/>
                        </wps:cNvSpPr>
                        <wps:spPr bwMode="auto">
                          <a:xfrm>
                            <a:off x="7619" y="339"/>
                            <a:ext cx="43455" cy="6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F97841" w:rsidRDefault="00693FEF" w:rsidP="00A5444F">
                              <w:pPr>
                                <w:rPr>
                                  <w:rFonts w:ascii="Adobe Arabic" w:hAnsi="Adobe Arabic" w:cs="Adobe Arabic"/>
                                  <w:b/>
                                  <w:bCs/>
                                  <w:color w:val="002060"/>
                                  <w:sz w:val="36"/>
                                  <w:szCs w:val="36"/>
                                </w:rPr>
                              </w:pPr>
                              <w:r w:rsidRPr="00F97841">
                                <w:rPr>
                                  <w:rFonts w:ascii="Adobe Arabic" w:hAnsi="Adobe Arabic" w:cs="Adobe Arabic"/>
                                  <w:b/>
                                  <w:bCs/>
                                  <w:color w:val="002060"/>
                                  <w:sz w:val="36"/>
                                  <w:szCs w:val="36"/>
                                  <w:rtl/>
                                </w:rPr>
                                <w:t>إعادة التركيز على المشكل</w:t>
                              </w:r>
                              <w:r>
                                <w:rPr>
                                  <w:rFonts w:ascii="Adobe Arabic" w:hAnsi="Adobe Arabic" w:cs="Adobe Arabic"/>
                                  <w:b/>
                                  <w:bCs/>
                                  <w:color w:val="002060"/>
                                  <w:sz w:val="36"/>
                                  <w:szCs w:val="36"/>
                                  <w:rtl/>
                                </w:rPr>
                                <w:t>ة وصياغة الأسباب بصورة احترافية</w:t>
                              </w:r>
                              <w:r>
                                <w:rPr>
                                  <w:rFonts w:ascii="Adobe Arabic" w:hAnsi="Adobe Arabic" w:cs="Adobe Arabic" w:hint="cs"/>
                                  <w:b/>
                                  <w:bCs/>
                                  <w:color w:val="002060"/>
                                  <w:sz w:val="36"/>
                                  <w:szCs w:val="36"/>
                                  <w:rtl/>
                                </w:rPr>
                                <w:t>:</w:t>
                              </w:r>
                            </w:p>
                            <w:p w:rsidR="00693FEF" w:rsidRDefault="00693FEF" w:rsidP="00A5444F">
                              <w:pPr>
                                <w:jc w:val="center"/>
                                <w:rPr>
                                  <w:rFonts w:ascii="Adobe Arabic" w:eastAsia="Roboto" w:hAnsi="Adobe Arabic" w:cs="Adobe Arabic"/>
                                  <w:b/>
                                  <w:bCs/>
                                  <w:color w:val="002060"/>
                                  <w:sz w:val="24"/>
                                  <w:szCs w:val="24"/>
                                </w:rPr>
                              </w:pPr>
                            </w:p>
                          </w:txbxContent>
                        </wps:txbx>
                        <wps:bodyPr rot="0" vert="horz" wrap="square" lIns="91425" tIns="91425" rIns="91425" bIns="91425" anchor="ctr" anchorCtr="0" upright="1">
                          <a:noAutofit/>
                        </wps:bodyPr>
                      </wps:wsp>
                    </wpg:wgp>
                  </a:graphicData>
                </a:graphic>
              </wp:inline>
            </w:drawing>
          </mc:Choice>
          <mc:Fallback>
            <w:pict>
              <v:group id="مجموعة 2102" o:spid="_x0000_s2511" style="width:377.3pt;height:64.15pt;flip:x;mso-position-horizontal-relative:char;mso-position-vertical-relative:line" coordsize="51929,8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">
                <v:shape id="Google Shape;2250;p44" o:spid="_x0000_s2512" style="position:absolute;left:3143;top:7;width:48786;height:6710;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xo8EA&#10;AADdAAAADwAAAGRycy9kb3ducmV2LnhtbERPTYvCMBC9C/sfwgh709SyiFaj7Iqy4kWqgtehmW2K&#10;zaQ0Ubv/3giCt3m8z5kvO1uLG7W+cqxgNExAEBdOV1wqOB03gwkIH5A11o5JwT95WC4+enPMtLtz&#10;TrdDKEUMYZ+hAhNCk0npC0MW/dA1xJH7c63FEGFbSt3iPYbbWqZJMpYWK44NBhtaGSouh6tV4Okc&#10;KD1e3K/ZfyU/+XpHvhkr9dnvvmcgAnXhLX65tzrOn05TeH4TT5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lMaPBAAAA3QAAAA8AAAAAAAAAAAAAAAAAmAIAAGRycy9kb3du&#10;cmV2LnhtbFBLBQYAAAAABAAEAPUAAACGAwAAAAA=&#10;" path="m1,1r,26837l90917,26838v7227,,13085,-5858,13085,-13085l104002,11205c104002,5013,98989,1,92798,1l1,1xe" fillcolor="#eee" stroked="f">
                  <v:path arrowok="t" o:extrusionok="f" o:connecttype="custom" o:connectlocs="0,0;0,6710;42648,6710;48786,3439;48786,2801;43530,0;0,0" o:connectangles="0,0,0,0,0,0,0"/>
                </v:shape>
                <v:shape id="Google Shape;2251;p44" o:spid="_x0000_s2513" style="position:absolute;left:1709;top:5662;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sSU8IA&#10;AADdAAAADwAAAGRycy9kb3ducmV2LnhtbERP32vCMBB+F/Y/hBv4IprMydDaVGSg7HXdmPh2NGdb&#10;bC4lidr998tA8O0+vp+XbwbbiSv50DrW8DJTIIgrZ1quNXx/7aZLECEiG+wck4ZfCrApnkY5Zsbd&#10;+JOuZaxFCuGQoYYmxj6TMlQNWQwz1xMn7uS8xZigr6XxeEvhtpNzpd6kxZZTQ4M9vTdUncuL1XBU&#10;xkq1LNufieXtIvp5fZjstR4/D9s1iEhDfIjv7g+T5q9Wr/D/TTpBF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2xJTwgAAAN0AAAAPAAAAAAAAAAAAAAAAAJgCAABkcnMvZG93&#10;bnJldi54bWxQSwUGAAAAAAQABAD1AAAAhwMAAAAA&#10;" path="m,l,12669,6608,8359r6632,4310l13240,,,xe" fillcolor="#576f7a" stroked="f">
                  <v:path arrowok="t" o:extrusionok="f" o:connecttype="custom" o:connectlocs="0,0;0,3167;1652,2090;3310,3167;3310,0;0,0" o:connectangles="0,0,0,0,0,0"/>
                </v:shape>
                <v:shape id="Google Shape;2252;p44" o:spid="_x0000_s2514" style="position:absolute;width:6725;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4N2sQA&#10;AADdAAAADwAAAGRycy9kb3ducmV2LnhtbERPTWvCQBC9F/wPywi91U2KDZq6iikovRRqbKHHITsm&#10;IdnZkF1N8u+7hYK3ebzP2exG04ob9a62rCBeRCCIC6trLhV8nQ9PKxDOI2tsLZOCiRzstrOHDaba&#10;DnyiW+5LEULYpaig8r5LpXRFRQbdwnbEgbvY3qAPsC+l7nEI4aaVz1GUSIM1h4YKO3qrqGjyq1GQ&#10;HRP3ufz5Lo55PL1kTfNxMoNX6nE+7l9BeBr9Xfzvftdh/nq9hL9vwgl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eDdrEAAAA3QAAAA8AAAAAAAAAAAAAAAAAmAIAAGRycy9k&#10;b3ducmV2LnhtbFBLBQYAAAAABAAEAPUAAACJAwAAAAA=&#10;" path="m13454,1c6025,1,,6025,,13443v,7430,6025,13454,13454,13454c20884,26897,26896,20873,26896,13443,26896,6025,20884,1,13454,1xe" fillcolor="#afbdc6" stroked="f">
                  <v:path arrowok="t" o:extrusionok="f" o:connecttype="custom" o:connectlocs="3364,0;0,3361;3364,6724;6725,3361;3364,0" o:connectangles="0,0,0,0,0"/>
                </v:shape>
                <v:shape id="Google Shape;2253;p44" o:spid="_x0000_s2515" style="position:absolute;left:932;top:928;width:4864;height:4867;visibility:visible;mso-wrap-style:square;v-text-anchor:middle" coordsize="19456,194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d5cQA&#10;AADdAAAADwAAAGRycy9kb3ducmV2LnhtbERP22rCQBB9F/oPyxT6ppsGrDF1I1UsFEFL037AmJ0m&#10;IdnZkF1N+vddQfBtDuc6q/VoWnGh3tWWFTzPIhDEhdU1lwp+vt+nCQjnkTW2lknBHzlYZw+TFaba&#10;DvxFl9yXIoSwS1FB5X2XSumKigy6me2IA/dre4M+wL6UuschhJtWxlH0Ig3WHBoq7GhbUdHkZ6Mg&#10;jk/5cEg20i6i3V422+PnaXdW6ulxfHsF4Wn0d/HN/aHD/OVyDtdvwgk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P3eXEAAAA3QAAAA8AAAAAAAAAAAAAAAAAmAIAAGRycy9k&#10;b3ducmV2LnhtbFBLBQYAAAAABAAEAPUAAACJAwAAAAA=&#10;" adj="-11796480,,5400" path="m9728,1c4347,1,1,4358,1,9728v,5382,4346,9739,9727,9739c15098,19467,19456,15110,19456,9728,19456,4358,15098,1,9728,1xe" fillcolor="#869fb2" stroked="f">
                  <v:stroke joinstyle="miter"/>
                  <v:formulas/>
                  <v:path arrowok="t" o:extrusionok="f" o:connecttype="custom" o:connectlocs="2432,0;0,2432;2432,4867;4864,2432;2432,0" o:connectangles="0,0,0,0,0" textboxrect="0,0,19456,19468"/>
                  <v:textbox inset="2.53958mm,2.53958mm,2.53958mm,2.53958mm">
                    <w:txbxContent>
                      <w:p w:rsidR="00693FEF" w:rsidRDefault="00693FEF" w:rsidP="00A5444F">
                        <w:pPr>
                          <w:bidi w:val="0"/>
                          <w:spacing w:line="216" w:lineRule="auto"/>
                          <w:jc w:val="center"/>
                          <w:rPr>
                            <w:rFonts w:ascii="Adobe Arabic" w:hAnsi="Adobe Arabic" w:cs="Adobe Arabic"/>
                            <w:b/>
                            <w:bCs/>
                            <w:color w:val="FFFFFF"/>
                            <w:sz w:val="40"/>
                            <w:szCs w:val="40"/>
                            <w:lang w:bidi="ar-SY"/>
                          </w:rPr>
                        </w:pPr>
                        <w:r>
                          <w:rPr>
                            <w:rFonts w:ascii="Adobe Arabic" w:hAnsi="Adobe Arabic" w:cs="Adobe Arabic"/>
                            <w:b/>
                            <w:bCs/>
                            <w:color w:val="FFFFFF"/>
                            <w:sz w:val="40"/>
                            <w:szCs w:val="40"/>
                            <w:rtl/>
                            <w:lang w:bidi="ar-SY"/>
                          </w:rPr>
                          <w:t>4</w:t>
                        </w:r>
                      </w:p>
                    </w:txbxContent>
                  </v:textbox>
                </v:shape>
                <v:shape id="Google Shape;2255;p44" o:spid="_x0000_s2516" type="#_x0000_t202" style="position:absolute;left:7619;top:339;width:43455;height:65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juScEA&#10;AADdAAAADwAAAGRycy9kb3ducmV2LnhtbERPyYoCMRC9D/gPoYS5DJp2Di6tUUQYGA9zcMFzkVQv&#10;2Kk0SVrbvzcDgrd6vLVWm9424kY+1I4VTMYZCGLtTM2lgvPpZzQHESKywcYxKXhQgM168LHC3Lg7&#10;H+h2jKVIIRxyVFDF2OZSBl2RxTB2LXHiCuctxgR9KY3Hewq3jfzOsqm0WHNqqLClXUX6euysgi9d&#10;7mdFtuuuTedPkbQpLvs/pT6H/XYJIlIf3+KX+9ek+YvFFP6/SS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47knBAAAA3QAAAA8AAAAAAAAAAAAAAAAAmAIAAGRycy9kb3du&#10;cmV2LnhtbFBLBQYAAAAABAAEAPUAAACGAwAAAAA=&#10;" filled="f" stroked="f">
                  <v:textbox inset="2.53958mm,2.53958mm,2.53958mm,2.53958mm">
                    <w:txbxContent>
                      <w:p w:rsidR="00693FEF" w:rsidRPr="00F97841" w:rsidRDefault="00693FEF" w:rsidP="00A5444F">
                        <w:pPr>
                          <w:rPr>
                            <w:rFonts w:ascii="Adobe Arabic" w:hAnsi="Adobe Arabic" w:cs="Adobe Arabic"/>
                            <w:b/>
                            <w:bCs/>
                            <w:color w:val="002060"/>
                            <w:sz w:val="36"/>
                            <w:szCs w:val="36"/>
                          </w:rPr>
                        </w:pPr>
                        <w:r w:rsidRPr="00F97841">
                          <w:rPr>
                            <w:rFonts w:ascii="Adobe Arabic" w:hAnsi="Adobe Arabic" w:cs="Adobe Arabic"/>
                            <w:b/>
                            <w:bCs/>
                            <w:color w:val="002060"/>
                            <w:sz w:val="36"/>
                            <w:szCs w:val="36"/>
                            <w:rtl/>
                          </w:rPr>
                          <w:t>إعادة التركيز على المشكل</w:t>
                        </w:r>
                        <w:r>
                          <w:rPr>
                            <w:rFonts w:ascii="Adobe Arabic" w:hAnsi="Adobe Arabic" w:cs="Adobe Arabic"/>
                            <w:b/>
                            <w:bCs/>
                            <w:color w:val="002060"/>
                            <w:sz w:val="36"/>
                            <w:szCs w:val="36"/>
                            <w:rtl/>
                          </w:rPr>
                          <w:t>ة وصياغة الأسباب بصورة احترافية</w:t>
                        </w:r>
                        <w:r>
                          <w:rPr>
                            <w:rFonts w:ascii="Adobe Arabic" w:hAnsi="Adobe Arabic" w:cs="Adobe Arabic" w:hint="cs"/>
                            <w:b/>
                            <w:bCs/>
                            <w:color w:val="002060"/>
                            <w:sz w:val="36"/>
                            <w:szCs w:val="36"/>
                            <w:rtl/>
                          </w:rPr>
                          <w:t>:</w:t>
                        </w:r>
                      </w:p>
                      <w:p w:rsidR="00693FEF" w:rsidRDefault="00693FEF" w:rsidP="00A5444F">
                        <w:pPr>
                          <w:jc w:val="center"/>
                          <w:rPr>
                            <w:rFonts w:ascii="Adobe Arabic" w:eastAsia="Roboto" w:hAnsi="Adobe Arabic" w:cs="Adobe Arabic"/>
                            <w:b/>
                            <w:bCs/>
                            <w:color w:val="002060"/>
                            <w:sz w:val="24"/>
                            <w:szCs w:val="24"/>
                          </w:rPr>
                        </w:pPr>
                      </w:p>
                    </w:txbxContent>
                  </v:textbox>
                </v:shape>
                <w10:wrap anchorx="page"/>
                <w10:anchorlock/>
              </v:group>
            </w:pict>
          </mc:Fallback>
        </mc:AlternateContent>
      </w:r>
    </w:p>
    <w:p w:rsidR="00A5444F" w:rsidRDefault="00A5444F" w:rsidP="00A5444F">
      <w:pPr>
        <w:rPr>
          <w:rFonts w:cstheme="minorBidi"/>
          <w:color w:val="auto"/>
        </w:rPr>
      </w:pPr>
      <w:r>
        <w:rPr>
          <w:rtl/>
        </w:rPr>
        <w:t xml:space="preserve">وهدفها الرئيسي التركيز بشكل أفضل على صياغة الأسباب الرئيسية للمشكلة والحصول على التزام الإدارة العليا </w:t>
      </w:r>
      <w:hyperlink r:id="rId122" w:history="1">
        <w:r w:rsidRPr="00693FEF">
          <w:rPr>
            <w:rStyle w:val="Hyperlink"/>
            <w:rtl/>
          </w:rPr>
          <w:t>بمعالجة تلك الأسباب وآلية عملها بتوجيه الأسئلة الرئيسية التالية</w:t>
        </w:r>
      </w:hyperlink>
      <w:r>
        <w:rPr>
          <w:rtl/>
        </w:rPr>
        <w:t>:</w:t>
      </w:r>
    </w:p>
    <w:p w:rsidR="00A5444F" w:rsidRPr="00623AB4" w:rsidRDefault="00A5444F">
      <w:pPr>
        <w:pStyle w:val="ListParagraph"/>
        <w:numPr>
          <w:ilvl w:val="0"/>
          <w:numId w:val="76"/>
        </w:numPr>
        <w:rPr>
          <w:rFonts w:ascii="Sakkal Majalla" w:hAnsi="Sakkal Majalla" w:cs="Sakkal Majalla"/>
          <w:color w:val="002060"/>
          <w:sz w:val="34"/>
          <w:szCs w:val="34"/>
          <w:rtl/>
        </w:rPr>
      </w:pPr>
      <w:r w:rsidRPr="00623AB4">
        <w:rPr>
          <w:rFonts w:ascii="Sakkal Majalla" w:hAnsi="Sakkal Majalla" w:cs="Sakkal Majalla"/>
          <w:color w:val="002060"/>
          <w:sz w:val="34"/>
          <w:szCs w:val="34"/>
          <w:rtl/>
        </w:rPr>
        <w:t>ما هو الفهم المشترك لأعضاء الفريق حول تلك المشكلة؟</w:t>
      </w:r>
    </w:p>
    <w:p w:rsidR="00A5444F" w:rsidRPr="00623AB4" w:rsidRDefault="00A5444F">
      <w:pPr>
        <w:pStyle w:val="ListParagraph"/>
        <w:numPr>
          <w:ilvl w:val="0"/>
          <w:numId w:val="76"/>
        </w:numPr>
        <w:rPr>
          <w:rFonts w:ascii="Sakkal Majalla" w:hAnsi="Sakkal Majalla" w:cs="Sakkal Majalla"/>
          <w:color w:val="002060"/>
          <w:sz w:val="34"/>
          <w:szCs w:val="34"/>
          <w:rtl/>
        </w:rPr>
      </w:pPr>
      <w:r w:rsidRPr="00623AB4">
        <w:rPr>
          <w:rFonts w:ascii="Sakkal Majalla" w:hAnsi="Sakkal Majalla" w:cs="Sakkal Majalla"/>
          <w:color w:val="002060"/>
          <w:sz w:val="34"/>
          <w:szCs w:val="34"/>
          <w:rtl/>
        </w:rPr>
        <w:t>كيف يمكن أن تكون قد حدثت تلك المشكلة؟</w:t>
      </w:r>
    </w:p>
    <w:p w:rsidR="00A5444F" w:rsidRPr="00623AB4" w:rsidRDefault="00A5444F">
      <w:pPr>
        <w:pStyle w:val="ListParagraph"/>
        <w:numPr>
          <w:ilvl w:val="0"/>
          <w:numId w:val="76"/>
        </w:numPr>
        <w:rPr>
          <w:rFonts w:ascii="Sakkal Majalla" w:hAnsi="Sakkal Majalla" w:cs="Sakkal Majalla"/>
          <w:color w:val="002060"/>
          <w:sz w:val="34"/>
          <w:szCs w:val="34"/>
          <w:rtl/>
        </w:rPr>
      </w:pPr>
      <w:r w:rsidRPr="00623AB4">
        <w:rPr>
          <w:rFonts w:ascii="Sakkal Majalla" w:hAnsi="Sakkal Majalla" w:cs="Sakkal Majalla"/>
          <w:color w:val="002060"/>
          <w:sz w:val="34"/>
          <w:szCs w:val="34"/>
          <w:rtl/>
        </w:rPr>
        <w:t>لماذا وجدت المشكلة بشكلها الحالي؟</w:t>
      </w:r>
    </w:p>
    <w:p w:rsidR="00A5444F" w:rsidRDefault="00A5444F" w:rsidP="00A5444F">
      <w:pPr>
        <w:rPr>
          <w:rtl/>
        </w:rPr>
      </w:pPr>
      <w:r>
        <w:rPr>
          <w:rtl/>
        </w:rPr>
        <w:t>عليك أن تتجنب صياغة الأسباب بصورة تحرج فرداً محدداً وننصحك بصياغة الأسباب بصورة إيجابية لأن ذلك سيؤدي إلى إحداث نقلة نوعية في أداء المؤسسة.</w:t>
      </w:r>
    </w:p>
    <w:p w:rsidR="00A5444F" w:rsidRDefault="00A5444F" w:rsidP="00A5444F">
      <w:pPr>
        <w:rPr>
          <w:rtl/>
        </w:rPr>
      </w:pPr>
      <w:r>
        <w:rPr>
          <w:noProof/>
          <w:rtl/>
        </w:rPr>
        <mc:AlternateContent>
          <mc:Choice Requires="wpg">
            <w:drawing>
              <wp:inline distT="0" distB="0" distL="0" distR="0" wp14:anchorId="0BCCD02F" wp14:editId="101F1B17">
                <wp:extent cx="5729606" cy="452755"/>
                <wp:effectExtent l="0" t="0" r="4445" b="61595"/>
                <wp:docPr id="2103" name="Group 1119"/>
                <wp:cNvGraphicFramePr/>
                <a:graphic xmlns:a="http://schemas.openxmlformats.org/drawingml/2006/main">
                  <a:graphicData uri="http://schemas.microsoft.com/office/word/2010/wordprocessingGroup">
                    <wpg:wgp>
                      <wpg:cNvGrpSpPr/>
                      <wpg:grpSpPr>
                        <a:xfrm>
                          <a:off x="0" y="0"/>
                          <a:ext cx="5729606" cy="452755"/>
                          <a:chOff x="0" y="0"/>
                          <a:chExt cx="6129306" cy="505460"/>
                        </a:xfrm>
                      </wpg:grpSpPr>
                      <wpg:grpSp>
                        <wpg:cNvPr id="2104" name="Group 1120"/>
                        <wpg:cNvGrpSpPr/>
                        <wpg:grpSpPr>
                          <a:xfrm>
                            <a:off x="0" y="0"/>
                            <a:ext cx="6129306" cy="505460"/>
                            <a:chOff x="0" y="0"/>
                            <a:chExt cx="6129939" cy="505879"/>
                          </a:xfrm>
                        </wpg:grpSpPr>
                        <wpg:grpSp>
                          <wpg:cNvPr id="2105" name="Group 1121"/>
                          <wpg:cNvGrpSpPr/>
                          <wpg:grpSpPr>
                            <a:xfrm>
                              <a:off x="3811255" y="0"/>
                              <a:ext cx="2318684" cy="505839"/>
                              <a:chOff x="2708195" y="0"/>
                              <a:chExt cx="3382716" cy="711023"/>
                            </a:xfrm>
                          </wpg:grpSpPr>
                          <wps:wsp>
                            <wps:cNvPr id="2106"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2708195" y="0"/>
                                <a:ext cx="3382716"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F3161D" w:rsidRDefault="00693FEF"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أدوات تحديد المشكلة:</w:t>
                                  </w:r>
                                </w:p>
                              </w:txbxContent>
                            </wps:txbx>
                            <wps:bodyPr tIns="36000" bIns="36000" rtlCol="0" anchor="ctr"/>
                          </wps:wsp>
                          <wps:wsp>
                            <wps:cNvPr id="2107"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08"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109" name="Google Shape;200;p17"/>
                        <wpg:cNvGrpSpPr/>
                        <wpg:grpSpPr>
                          <a:xfrm>
                            <a:off x="5716078" y="117534"/>
                            <a:ext cx="224378" cy="267181"/>
                            <a:chOff x="0" y="0"/>
                            <a:chExt cx="273780" cy="327013"/>
                          </a:xfrm>
                          <a:solidFill>
                            <a:schemeClr val="bg1"/>
                          </a:solidFill>
                        </wpg:grpSpPr>
                        <wps:wsp>
                          <wps:cNvPr id="2110"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11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984"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985" name="Google Shape;204;p17"/>
                          <wpg:cNvGrpSpPr/>
                          <wpg:grpSpPr>
                            <a:xfrm>
                              <a:off x="0" y="0"/>
                              <a:ext cx="273780" cy="105078"/>
                              <a:chOff x="0" y="0"/>
                              <a:chExt cx="273780" cy="105078"/>
                            </a:xfrm>
                            <a:grpFill/>
                          </wpg:grpSpPr>
                          <wps:wsp>
                            <wps:cNvPr id="1991"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997"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998"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999"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000"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517" style="width:451.15pt;height:35.65pt;mso-position-horizontal-relative:char;mso-position-vertical-relative:line" coordsize="6129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">
                <v:group id="Group 1120" o:spid="_x0000_s2518" style="position:absolute;width:61293;height:5054" coordsize="6129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od7MUAAADdAAAADwAAAGRycy9kb3ducmV2LnhtbESPQYvCMBSE78L+h/AW&#10;vGlaVxepRhHZFQ8iqAvi7dE822LzUppsW/+9EQSPw8x8w8yXnSlFQ7UrLCuIhxEI4tTqgjMFf6ff&#10;wRSE88gaS8uk4E4OlouP3hwTbVs+UHP0mQgQdgkqyL2vEildmpNBN7QVcfCutjbog6wzqWtsA9yU&#10;chRF39JgwWEhx4rWOaW3479RsGmxXX3FP83udl3fL6fJ/ryLSan+Z7eagfDU+Xf41d5qBaM4G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8qHezFAAAA3QAA&#10;AA8AAAAAAAAAAAAAAAAAqgIAAGRycy9kb3ducmV2LnhtbFBLBQYAAAAABAAEAPoAAACcAwAAAAA=&#10;">
                  <v:group id="Group 1121" o:spid="_x0000_s2519" style="position:absolute;left:38112;width:23187;height:5058" coordorigin="27081" coordsize="33827,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a4d8UAAADdAAAADwAAAGRycy9kb3ducmV2LnhtbESPQYvCMBSE74L/ITzB&#10;m6ZVFKlGEdldPMiCdWHx9miebbF5KU22rf/eLAgeh5n5htnselOJlhpXWlYQTyMQxJnVJecKfi6f&#10;kxUI55E1VpZJwYMc7LbDwQYTbTs+U5v6XAQIuwQVFN7XiZQuK8igm9qaOHg32xj0QTa51A12AW4q&#10;OYuipTRYclgosKZDQdk9/TMKvjrs9vP4oz3db4fH9bL4/j3FpNR41O/XIDz1/h1+tY9awSyOFv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muHfFAAAA3QAA&#10;AA8AAAAAAAAAAAAAAAAAqgIAAGRycy9kb3ducmV2LnhtbFBLBQYAAAAABAAEAPoAAACcAwAAAAA=&#10;">
                    <v:roundrect id="Rectangle: Rounded Corners 55" o:spid="_x0000_s2520" style="position:absolute;left:27081;width:33828;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IhTsQA&#10;AADdAAAADwAAAGRycy9kb3ducmV2LnhtbESPQWvCQBSE7wX/w/KE3uqugUqI2UhRCx6r0YO3R/aZ&#10;Dc2+Ddmtpv++Wyj0OMzMN0y5mVwv7jSGzrOG5UKBIG686bjVcK7fX3IQISIb7D2Thm8KsKlmTyUW&#10;xj/4SPdTbEWCcChQg41xKKQMjSWHYeEH4uTd/OgwJjm20oz4SHDXy0yplXTYcVqwONDWUvN5+nIa&#10;1GG3r/ma0cXk8UivWH/ku1rr5/n0tgYRaYr/4b/2wWjIlmoFv2/SE5D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SIU7EAAAA3QAAAA8AAAAAAAAAAAAAAAAAmAIAAGRycy9k&#10;b3ducmV2LnhtbFBLBQYAAAAABAAEAPUAAACJAwAAAAA=&#10;" fillcolor="#0070c0" stroked="f" strokeweight="1pt">
                      <v:stroke joinstyle="miter"/>
                      <v:textbox inset=",1mm,,1mm">
                        <w:txbxContent>
                          <w:p w:rsidR="00693FEF" w:rsidRPr="00F3161D" w:rsidRDefault="00693FEF"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أدوات تحديد المشكلة:</w:t>
                            </w:r>
                          </w:p>
                        </w:txbxContent>
                      </v:textbox>
                    </v:roundrect>
                    <v:oval id="Oval 61" o:spid="_x0000_s2521"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Lj6sQA&#10;AADdAAAADwAAAGRycy9kb3ducmV2LnhtbESP0UoDMRRE3wX/IVzBN5u0Dypr01JaCtIWxK0fcNlc&#10;N4vJTUhiu+3XG0HwcZiZM8x8OXonTpTyEFjDdKJAEHfBDNxr+DhuH55B5IJs0AUmDRfKsFzc3syx&#10;MeHM73RqSy8qhHODGmwpsZEyd5Y85kmIxNX7DMljqTL10iQ8V7h3cqbUo/Q4cF2wGGltqftqv72G&#10;nYo2p8P+ejnI9u24iW5XktP6/m5cvYAoNJb/8F/71WiYTdUT/L6pT0A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C4+rEAAAA3QAAAA8AAAAAAAAAAAAAAAAAmAIAAGRycy9k&#10;b3ducmV2LnhtbFBLBQYAAAAABAAEAPUAAACJAwAAAAA=&#10;" fillcolor="#272727 [2749]" stroked="f" strokeweight="1pt">
                      <v:stroke joinstyle="miter"/>
                      <v:shadow on="t" color="black" opacity="26214f" origin=",-.5" offset="0,3pt"/>
                    </v:oval>
                  </v:group>
                  <v:rect id="Rectangle 1124" o:spid="_x0000_s2522"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gP78QA&#10;AADdAAAADwAAAGRycy9kb3ducmV2LnhtbERPy2oCMRTdF/yHcAU3ohmliIxGsYXaLnzgA3F5mVxn&#10;xk5uhiTV8e/NQujycN7TeWMqcSPnS8sKBv0EBHFmdcm5guPhqzcG4QOyxsoyKXiQh/ms9TbFVNs7&#10;7+i2D7mIIexTVFCEUKdS+qwgg75va+LIXawzGCJ0udQO7zHcVHKYJCNpsOTYUGBNnwVlv/s/o+B8&#10;PKzfP9z2er4sV6eR3dC3z7tKddrNYgIiUBP+xS/3j1YwHCRxbnwTn4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oD+/EAAAA3QAAAA8AAAAAAAAAAAAAAAAAmAIAAGRycy9k&#10;b3ducmV2LnhtbFBLBQYAAAAABAAEAPUAAACJAwAAAAA=&#10;" fillcolor="#0070c0" stroked="f" strokeweight="1pt"/>
                </v:group>
                <v:group id="Google Shape;200;p17" o:spid="_x0000_s2523"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SuycsUAAADdAAAADwAAAGRycy9kb3ducmV2LnhtbESPQYvCMBSE78L+h/AW&#10;vGlaF2WtRhHZFQ8iqAvi7dE822LzUppsW/+9EQSPw8x8w8yXnSlFQ7UrLCuIhxEI4tTqgjMFf6ff&#10;wTcI55E1lpZJwZ0cLBcfvTkm2rZ8oOboMxEg7BJUkHtfJVK6NCeDbmgr4uBdbW3QB1lnUtfYBrgp&#10;5SiKJtJgwWEhx4rWOaW3479RsGmxXX3FP83udl3fL6fx/ryLSan+Z7eagfDU+Xf41d5qBaM4ms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ErsnLFAAAA3QAA&#10;AA8AAAAAAAAAAAAAAAAAqgIAAGRycy9kb3ducmV2LnhtbFBLBQYAAAAABAAEAPoAAACcAwAAAAA=&#10;">
                  <v:shape id="Google Shape;201;p17" o:spid="_x0000_s2524"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xfdsMA&#10;AADdAAAADwAAAGRycy9kb3ducmV2LnhtbERPTWuDQBC9F/Iflgn0VldzsMZkE0qgEHoo1ARzHdyp&#10;2rqzxt2o+ffZQ6HHx/ve7mfTiZEG11pWkEQxCOLK6pZrBefT+0sGwnlkjZ1lUnAnB/vd4mmLubYT&#10;f9FY+FqEEHY5Kmi873MpXdWQQRfZnjhw33Yw6AMcaqkHnEK46eQqjlNpsOXQ0GBPh4aq3+JmFHze&#10;Mn/U5TX7eL2U6c96Ks6nqlXqeTm/bUB4mv2/+M991ApWSRL2hzfhCcjd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xfdsMAAADdAAAADwAAAAAAAAAAAAAAAACYAgAAZHJzL2Rv&#10;d25yZXYueG1sUEsFBgAAAAAEAAQA9QAAAIg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525"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aC8MYA&#10;AADdAAAADwAAAGRycy9kb3ducmV2LnhtbESPQWvCQBSE74X+h+UVvIhuEqlIdJVSFIpSxCh4fWSf&#10;2WD2bciumv57t1DocZiZb5jFqreNuFPna8cK0nECgrh0uuZKwem4Gc1A+ICssXFMCn7Iw2r5+rLA&#10;XLsHH+hehEpECPscFZgQ2lxKXxqy6MeuJY7exXUWQ5RdJXWHjwi3jcySZCot1hwXDLb0aai8Fjer&#10;oDnuv3fr4XtxHmKRTbzZXnfVVqnBW/8xBxGoD//hv/aXVpClaQq/b+ITk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aC8M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2526"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OxVsMA&#10;AADdAAAADwAAAGRycy9kb3ducmV2LnhtbERPTWvCQBC9F/oflil4qxuNiI2uIqJF8NSoYG9jdpoN&#10;zc6G7Fbjv3cLgrd5vM+ZLTpbiwu1vnKsYNBPQBAXTldcKjjsN+8TED4ga6wdk4IbeVjMX19mmGl3&#10;5S+65KEUMYR9hgpMCE0mpS8MWfR91xBH7se1FkOEbSl1i9cYbms5TJKxtFhxbDDY0MpQ8Zv/WQWp&#10;P5nv9HNz1uWQT7v14Zjmo4FSvbduOQURqAtP8cO91XH+x2QE/9/EE+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OxVsMAAADdAAAADwAAAAAAAAAAAAAAAACYAgAAZHJzL2Rv&#10;d25yZXYueG1sUEsFBgAAAAAEAAQA9QAAAIgDAAAAAA==&#10;" path="m1976,l417,c191,,,131,,369,,596,191,739,417,739r1559,c2203,739,2393,596,2393,369,2393,131,2203,,1976,xe" filled="f" strokecolor="white [3212]">
                    <v:path arrowok="t" o:extrusionok="f"/>
                  </v:shape>
                  <v:group id="Google Shape;204;p17" o:spid="_x0000_s2527"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GfD8UAAADdAAAADwAAAGRycy9kb3ducmV2LnhtbERPS2vCQBC+F/wPyxS8&#10;1U2UFE1dRaRKD1JoIpTehuyYBLOzIbvN4993C4Xe5uN7znY/mkb01LnasoJ4EYEgLqyuuVRwzU9P&#10;axDOI2tsLJOCiRzsd7OHLabaDvxBfeZLEULYpaig8r5NpXRFRQbdwrbEgbvZzqAPsCul7nAI4aaR&#10;yyh6lgZrDg0VtnSsqLhn30bBecDhsIpf+8v9dpy+8uT98xKTUvPH8fACwtPo/8V/7jcd5m/W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Bnw/FAAAA3QAA&#10;AA8AAAAAAAAAAAAAAAAAqgIAAGRycy9kb3ducmV2LnhtbFBLBQYAAAAABAAEAPoAAACcAwAAAAA=&#10;">
                    <v:shape id="Google Shape;205;p17" o:spid="_x0000_s2528"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qa5MIA&#10;AADdAAAADwAAAGRycy9kb3ducmV2LnhtbERPTWvCQBC9F/wPywi9FN1oiybRVUQo9FhTvY/ZMYlm&#10;Z8PuGtN/3y0UepvH+5z1djCt6Mn5xrKC2TQBQVxa3XCl4Pj1PklB+ICssbVMCr7Jw3Yzelpjru2D&#10;D9QXoRIxhH2OCuoQulxKX9Zk0E9tRxy5i3UGQ4SuktrhI4abVs6TZCENNhwbauxoX1N5K+5GwXU5&#10;pO7l8JmdX4v09FYd+y7Ii1LP42G3AhFoCP/iP/eHjvOzbAa/38QT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KprkwgAAAN0AAAAPAAAAAAAAAAAAAAAAAJgCAABkcnMvZG93&#10;bnJldi54bWxQSwUGAAAAAAQABAD1AAAAhwMAAAAA&#10;" path="m227,1501v107,,226,-72,226,-167l453,167c453,84,322,1,227,1,144,1,1,84,1,167r,1167c1,1429,144,1501,227,1501xe" filled="f" stroked="f">
                      <v:path arrowok="t" o:extrusionok="f"/>
                    </v:shape>
                    <v:shape id="Google Shape;206;p17" o:spid="_x0000_s2529"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VoR8IA&#10;AADdAAAADwAAAGRycy9kb3ducmV2LnhtbERPTU/CQBC9m/AfNkPiTbZwUCksxEIgcLR68Dh0x7ba&#10;nW12Byj/3jUx8TYv73OW68F16kIhtp4NTCcZKOLK25ZrA+9vu4dnUFGQLXaeycCNIqxXo7sl5tZf&#10;+ZUupdQqhXDM0UAj0udax6ohh3Hie+LEffrgUBIMtbYBryncdXqWZY/aYcupocGeNg1V3+XZGSjK&#10;WXH8wOM0yFfcHlwhbn+yxtyPh5cFKKFB/sV/7oNN8+fzJ/j9Jp2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xWhH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2530"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QMYA&#10;AADdAAAADwAAAGRycy9kb3ducmV2LnhtbESPzW7CQAyE70i8w8pIvZVNf4QgZUEVUKmiB0TgAUzW&#10;TaJmvSG7he3b1wckbrZmPPN5vkyuVRfqQ+PZwNM4A0VcettwZeB4+HicggoR2WLrmQz8UYDlYjiY&#10;Y279lfd0KWKlJIRDjgbqGLtc61DW5DCMfUcs2rfvHUZZ+0rbHq8S7lr9nGUT7bBhaaixo1VN5U/x&#10;6wzQl9+c2lS8rnmySofdeutfjmdjHkbp/Q1UpBTv5tv1pxX82Uxw5RsZQ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tQMYAAADdAAAADwAAAAAAAAAAAAAAAACYAgAAZHJz&#10;L2Rvd25yZXYueG1sUEsFBgAAAAAEAAQA9QAAAIsDAAAAAA==&#10;" path="m822,1346v24,,60,-12,83,-35c989,1263,1013,1156,953,1072l334,108c286,25,179,1,96,48,12,108,1,215,48,298r619,965c703,1322,763,1346,822,1346xe" filled="f" stroked="f">
                      <v:path arrowok="t" o:extrusionok="f"/>
                    </v:shape>
                    <v:shape id="Google Shape;208;p17" o:spid="_x0000_s2531"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NIF8IA&#10;AADdAAAADwAAAGRycy9kb3ducmV2LnhtbERPzWrCQBC+C32HZQpeRHe1oE3qJpSGFj2qfYAxOyZp&#10;s7Mhu9X07V1B8DYf3++s88G24ky9bxxrmM8UCOLSmYYrDd+Hz+krCB+QDbaOScM/ecizp9EaU+Mu&#10;vKPzPlQihrBPUUMdQpdK6cuaLPqZ64gjd3K9xRBhX0nT4yWG21YulFpKiw3Hhho7+qip/N3/WQ1H&#10;ki+BylOhVpu2UNt5MTl8/Wg9fh7e30AEGsJDfHdvTJyfJAncvoknyOw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Q0gXwgAAAN0AAAAPAAAAAAAAAAAAAAAAAJgCAABkcnMvZG93&#10;bnJldi54bWxQSwUGAAAAAAQABAD1AAAAhwMAAAAA&#10;" path="m1287,596l275,48c191,1,84,36,48,120,1,191,25,310,120,346l1132,894v24,11,48,23,71,23c1263,917,1322,882,1358,822v36,-71,12,-190,-71,-226xe" filled="f" stroked="f">
                      <v:path arrowok="t" o:extrusionok="f"/>
                    </v:shape>
                    <v:shape id="Google Shape;209;p17" o:spid="_x0000_s2532"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rx2McA&#10;AADdAAAADwAAAGRycy9kb3ducmV2LnhtbESPwWrCQBCG7wXfYRmhl6Kb9FBCdBUrCKUUpLFUj2N2&#10;TEKzsyG7NbFP3zkUehz++b+Zb7keXauu1IfGs4F0noAiLr1tuDLwcdjNMlAhIltsPZOBGwVYryZ3&#10;S8ytH/idrkWslEA45GigjrHLtQ5lTQ7D3HfEkl187zDK2Ffa9jgI3LX6MUmetMOG5UKNHW1rKr+K&#10;b2dgT/pn2Mfz8+n185a9FVl6PD2kxtxPx80CVKQx/i//tV+sASHK/2IjJq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a8djHAAAA3Q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Default="00A5444F" w:rsidP="00A5444F">
      <w:pPr>
        <w:rPr>
          <w:rFonts w:cstheme="minorBidi"/>
          <w:color w:val="auto"/>
        </w:rPr>
      </w:pPr>
      <w:r>
        <w:rPr>
          <w:rtl/>
        </w:rPr>
        <w:t xml:space="preserve">الهدف الرئيسي من ذلك إثبات أن السبب الرئيسي الكامن وراء تلك المشكلة هو سبب فعلي أدى لظهور تلك المشكلة. وتبدأ آلية العمل باستعراض كافة الأسباب المحتملة ومن ثم توجيه السؤال التالي: كيف يمكن أن يفسر ذلك السبب المحتمل بشكل علمي ومنطقي </w:t>
      </w:r>
      <w:r>
        <w:rPr>
          <w:rFonts w:hint="cs"/>
          <w:rtl/>
        </w:rPr>
        <w:t>و</w:t>
      </w:r>
      <w:r>
        <w:rPr>
          <w:rtl/>
        </w:rPr>
        <w:t>حدوث المشكلة في كل مكون من مكونات المشكلة الرئيسية وينفي عدم حدوثها في المكونات الأخرى؟</w:t>
      </w:r>
    </w:p>
    <w:p w:rsidR="00A5444F" w:rsidRDefault="00A5444F" w:rsidP="00A5444F">
      <w:pPr>
        <w:rPr>
          <w:rtl/>
        </w:rPr>
      </w:pPr>
      <w:r>
        <w:rPr>
          <w:noProof/>
          <w:rtl/>
        </w:rPr>
        <w:drawing>
          <wp:anchor distT="0" distB="0" distL="114300" distR="114300" simplePos="0" relativeHeight="252333056" behindDoc="0" locked="0" layoutInCell="1" allowOverlap="1" wp14:anchorId="0A6DF70D" wp14:editId="37AB677E">
            <wp:simplePos x="0" y="0"/>
            <wp:positionH relativeFrom="margin">
              <wp:posOffset>0</wp:posOffset>
            </wp:positionH>
            <wp:positionV relativeFrom="paragraph">
              <wp:posOffset>67310</wp:posOffset>
            </wp:positionV>
            <wp:extent cx="3082290" cy="2679700"/>
            <wp:effectExtent l="0" t="0" r="0" b="6350"/>
            <wp:wrapSquare wrapText="bothSides"/>
            <wp:docPr id="7169" name="صورة 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 name="Creativity-amico.png"/>
                    <pic:cNvPicPr/>
                  </pic:nvPicPr>
                  <pic:blipFill rotWithShape="1">
                    <a:blip r:embed="rId123" cstate="print">
                      <a:extLst>
                        <a:ext uri="{28A0092B-C50C-407E-A947-70E740481C1C}">
                          <a14:useLocalDpi xmlns:a14="http://schemas.microsoft.com/office/drawing/2010/main" val="0"/>
                        </a:ext>
                      </a:extLst>
                    </a:blip>
                    <a:srcRect t="4092" b="8948"/>
                    <a:stretch/>
                  </pic:blipFill>
                  <pic:spPr bwMode="auto">
                    <a:xfrm>
                      <a:off x="0" y="0"/>
                      <a:ext cx="3082290" cy="2679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tl/>
        </w:rPr>
        <w:t>وبعد ذلك نقوم باستعراض كافة الأسباب المحتملة على كافة المكونات وستجد أن السبب الرئيسي الكامن هو القادر على تقديم تفسير علمي ومنطقي لكافة مكونات حدوث المشكلة وينفي عناصر عدم الحدوث ومن ثم نقوم بالتحقق من السبب الرئيسي الكامن على أرض الواقع من خلال تصحيح ذلك الخلل ومتابعة اختفاء تلك المشكلة.</w:t>
      </w:r>
    </w:p>
    <w:p w:rsidR="00A5444F" w:rsidRDefault="00A5444F" w:rsidP="00A5444F">
      <w:pPr>
        <w:pageBreakBefore/>
        <w:rPr>
          <w:rtl/>
        </w:rPr>
      </w:pPr>
      <w:r>
        <w:rPr>
          <w:noProof/>
          <w:rtl/>
        </w:rPr>
        <w:lastRenderedPageBreak/>
        <mc:AlternateContent>
          <mc:Choice Requires="wpg">
            <w:drawing>
              <wp:inline distT="0" distB="0" distL="0" distR="0" wp14:anchorId="45AE2856" wp14:editId="2F911B8F">
                <wp:extent cx="5729605" cy="452755"/>
                <wp:effectExtent l="0" t="0" r="4445" b="61595"/>
                <wp:docPr id="2001" name="Group 1119"/>
                <wp:cNvGraphicFramePr/>
                <a:graphic xmlns:a="http://schemas.openxmlformats.org/drawingml/2006/main">
                  <a:graphicData uri="http://schemas.microsoft.com/office/word/2010/wordprocessingGroup">
                    <wpg:wgp>
                      <wpg:cNvGrpSpPr/>
                      <wpg:grpSpPr>
                        <a:xfrm>
                          <a:off x="0" y="0"/>
                          <a:ext cx="5729605" cy="452755"/>
                          <a:chOff x="0" y="0"/>
                          <a:chExt cx="6129305" cy="505460"/>
                        </a:xfrm>
                      </wpg:grpSpPr>
                      <wpg:grpSp>
                        <wpg:cNvPr id="2002" name="Group 1120"/>
                        <wpg:cNvGrpSpPr/>
                        <wpg:grpSpPr>
                          <a:xfrm>
                            <a:off x="0" y="0"/>
                            <a:ext cx="6129305" cy="505460"/>
                            <a:chOff x="0" y="0"/>
                            <a:chExt cx="6129938" cy="505879"/>
                          </a:xfrm>
                        </wpg:grpSpPr>
                        <wpg:grpSp>
                          <wpg:cNvPr id="2003" name="Group 1121"/>
                          <wpg:cNvGrpSpPr/>
                          <wpg:grpSpPr>
                            <a:xfrm>
                              <a:off x="3852017" y="0"/>
                              <a:ext cx="2277921" cy="505839"/>
                              <a:chOff x="2767663" y="0"/>
                              <a:chExt cx="3323248" cy="711023"/>
                            </a:xfrm>
                          </wpg:grpSpPr>
                          <wps:wsp>
                            <wps:cNvPr id="2004"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2767663" y="0"/>
                                <a:ext cx="332324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F3161D" w:rsidRDefault="00693FEF"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خطوات حل المشكلات:</w:t>
                                  </w:r>
                                </w:p>
                              </w:txbxContent>
                            </wps:txbx>
                            <wps:bodyPr tIns="36000" bIns="36000" rtlCol="0" anchor="ctr"/>
                          </wps:wsp>
                          <wps:wsp>
                            <wps:cNvPr id="2005"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006"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007" name="Google Shape;200;p17"/>
                        <wpg:cNvGrpSpPr/>
                        <wpg:grpSpPr>
                          <a:xfrm>
                            <a:off x="5716078" y="117534"/>
                            <a:ext cx="224378" cy="267181"/>
                            <a:chOff x="0" y="0"/>
                            <a:chExt cx="273780" cy="327013"/>
                          </a:xfrm>
                          <a:solidFill>
                            <a:schemeClr val="bg1"/>
                          </a:solidFill>
                        </wpg:grpSpPr>
                        <wps:wsp>
                          <wps:cNvPr id="2008"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009"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010"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011" name="Google Shape;204;p17"/>
                          <wpg:cNvGrpSpPr/>
                          <wpg:grpSpPr>
                            <a:xfrm>
                              <a:off x="0" y="0"/>
                              <a:ext cx="273780" cy="105078"/>
                              <a:chOff x="0" y="0"/>
                              <a:chExt cx="273780" cy="105078"/>
                            </a:xfrm>
                            <a:grpFill/>
                          </wpg:grpSpPr>
                          <wps:wsp>
                            <wps:cNvPr id="2012"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013"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014"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015"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7168"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533" style="width:451.15pt;height:35.65pt;mso-position-horizontal-relative:char;mso-position-vertical-relative:line" coordsize="6129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">
                <v:group id="Group 1120" o:spid="_x0000_s2534" style="position:absolute;width:61293;height:5054" coordsize="6129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W4vnsQAAADdAAAA&#10;DwAAAAAAAAAAAAAAAACqAgAAZHJzL2Rvd25yZXYueG1sUEsFBgAAAAAEAAQA+gAAAJsDAAAAAA==&#10;">
                  <v:group id="Group 1121" o:spid="_x0000_s2535" style="position:absolute;left:38520;width:22779;height:5058" coordorigin="27676" coordsize="3323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IooFxgAAAN0A&#10;AAAPAAAAAAAAAAAAAAAAAKoCAABkcnMvZG93bnJldi54bWxQSwUGAAAAAAQABAD6AAAAnQMAAAAA&#10;">
                    <v:roundrect id="Rectangle: Rounded Corners 55" o:spid="_x0000_s2536" style="position:absolute;left:27676;width:3323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0VP8IA&#10;AADdAAAADwAAAGRycy9kb3ducmV2LnhtbESPQWvCQBSE7wX/w/IEb3WjWAlpNiJGwWM17aG3R/Y1&#10;Cc2+Ddk1xn/vCoLHYWa+YdLNaFoxUO8aywoW8wgEcWl1w5WC7+LwHoNwHllja5kU3MjBJpu8pZho&#10;e+UTDWdfiQBhl6CC2vsukdKVNRl0c9sRB+/P9gZ9kH0ldY/XADetXEbRWhpsOCzU2NGupvL/fDEK&#10;omO+L/h3ST869if6wOIrzgulZtNx+wnC0+hf4Wf7qBUE4goeb8ITk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rRU/wgAAAN0AAAAPAAAAAAAAAAAAAAAAAJgCAABkcnMvZG93&#10;bnJldi54bWxQSwUGAAAAAAQABAD1AAAAhwMAAAAA&#10;" fillcolor="#0070c0" stroked="f" strokeweight="1pt">
                      <v:stroke joinstyle="miter"/>
                      <v:textbox inset=",1mm,,1mm">
                        <w:txbxContent>
                          <w:p w:rsidR="00693FEF" w:rsidRPr="00F3161D" w:rsidRDefault="00693FEF"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خطوات حل المشكلات:</w:t>
                            </w:r>
                          </w:p>
                        </w:txbxContent>
                      </v:textbox>
                    </v:roundrect>
                    <v:oval id="Oval 61" o:spid="_x0000_s2537"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3Xm8MA&#10;AADdAAAADwAAAGRycy9kb3ducmV2LnhtbESP0WoCMRRE3wv+Q7iCbzVrQSlbo5RKoaggXfsBl83t&#10;ZmlyE5JUV7/eFAo+DjNzhlmuB2fFiWLqPSuYTSsQxK3XPXcKvo7vj88gUkbWaD2TggslWK9GD0us&#10;tT/zJ52a3IkC4VSjApNzqKVMrSGHaeoDcfG+fXSYi4yd1BHPBe6sfKqqhXTYc1kwGOjNUPvT/DoF&#10;2yqYFPe762Uvm8NxE+w2R6vUZDy8voDINOR7+L/9oRUU4hz+3pQn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73Xm8MAAADdAAAADwAAAAAAAAAAAAAAAACYAgAAZHJzL2Rv&#10;d25yZXYueG1sUEsFBgAAAAAEAAQA9QAAAIgDAAAAAA==&#10;" fillcolor="#272727 [2749]" stroked="f" strokeweight="1pt">
                      <v:stroke joinstyle="miter"/>
                      <v:shadow on="t" color="black" opacity="26214f" origin=",-.5" offset="0,3pt"/>
                    </v:oval>
                  </v:group>
                  <v:rect id="Rectangle 1124" o:spid="_x0000_s2538"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oxm8YA&#10;AADdAAAADwAAAGRycy9kb3ducmV2LnhtbESPT2sCMRTE74LfIbxCL6VmW0TKalZqQevBWqoiHh+b&#10;t39087Ikqa7fvhEKHoeZ+Q0zmXamEWdyvras4GWQgCDOra65VLDbzp/fQPiArLGxTAqu5GGa9XsT&#10;TLW98A+dN6EUEcI+RQVVCG0qpc8rMugHtiWOXmGdwRClK6V2eIlw08jXJBlJgzXHhQpb+qgoP21+&#10;jYLDbvs1nLnv46FYrPYju6ZPXz4p9fjQvY9BBOrCPfzfXmoFNyLc3sQn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oxm8YAAADdAAAADwAAAAAAAAAAAAAAAACYAgAAZHJz&#10;L2Rvd25yZXYueG1sUEsFBgAAAAAEAAQA9QAAAIsDAAAAAA==&#10;" fillcolor="#0070c0" stroked="f" strokeweight="1pt"/>
                </v:group>
                <v:group id="Google Shape;200;p17" o:spid="_x0000_s2539"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mMBsQAAADdAAAADwAAAGRycy9kb3ducmV2LnhtbESPQYvCMBSE78L+h/AW&#10;vGnaXdSlaxQRVzyIoC6It0fzbIvNS2liW/+9EQSPw8x8w0znnSlFQ7UrLCuIhxEI4tTqgjMF/8e/&#10;wQ8I55E1lpZJwZ0czGcfvSkm2ra8p+bgMxEg7BJUkHtfJVK6NCeDbmgr4uBdbG3QB1lnUtfYBrgp&#10;5VcUjaXBgsNCjhUtc0qvh5tRsG6xXXzHq2Z7vSzv5+Nod9rGpFT/s1v8gvDU+Xf41d5oBYE4ge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RmMBsQAAADdAAAA&#10;DwAAAAAAAAAAAAAAAACqAgAAZHJzL2Rvd25yZXYueG1sUEsFBgAAAAAEAAQA+gAAAJsDAAAAAA==&#10;">
                  <v:shape id="Google Shape;201;p17" o:spid="_x0000_s2540"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LKMMYA&#10;AADdAAAADwAAAGRycy9kb3ducmV2LnhtbESPwWrCQBCG70LfYRmhN93Yg43RTSgFQXooNIpeh+w0&#10;SZudjdnVpG/fORR6HP75v5lvV0yuU3caQuvZwGqZgCKuvG25NnA67hcpqBCRLXaeycAPBSjyh9kO&#10;M+tH/qB7GWslEA4ZGmhi7DOtQ9WQw7D0PbFkn35wGGUcam0HHAXuOv2UJGvtsGW50GBPrw1V3+XN&#10;GXi/pfFgz9f07flyXn9txvJ0rFpjHufTyxZUpCn+L/+1D9aAEOVdsRET0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LKMMYAAADd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541"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gXtsUA&#10;AADdAAAADwAAAGRycy9kb3ducmV2LnhtbESPQWvCQBSE7wX/w/IEL6IbFaVN3YiUFooi0ij0+si+&#10;ZkOyb0N21fjvuwWhx2FmvmHWm9424kqdrxwrmE0TEMSF0xWXCs6nj8kzCB+QNTaOScGdPGyywdMa&#10;U+1u/EXXPJQiQtinqMCE0KZS+sKQRT91LXH0flxnMUTZlVJ3eItw28h5kqykxYrjgsGW3gwVdX6x&#10;CprT8bB/Hy/z7zHm84U3u3pf7pQaDfvtK4hAffgPP9qfWkEkvsDfm/gE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KBe2xQAAAN0AAAAPAAAAAAAAAAAAAAAAAJgCAABkcnMv&#10;ZG93bnJldi54bWxQSwUGAAAAAAQABAD1AAAAigMAAAAA&#10;" path="m2643,1l417,1c191,1,,143,,370,,608,191,751,417,751r2214,c2870,751,3060,608,3060,370,3060,143,2870,1,2643,1xe" filled="f" strokecolor="white [3212]">
                    <v:path arrowok="t" o:extrusionok="f"/>
                  </v:shape>
                  <v:shape id="Google Shape;203;p17" o:spid="_x0000_s2542"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cJbcMA&#10;AADdAAAADwAAAGRycy9kb3ducmV2LnhtbERPy2rCQBTdC/7DcIXudPIoIqmTUEotha4aFezumrlm&#10;QjN3Qmaq6d93FgWXh/PeVpPtxZVG3zlWkK4SEMSN0x23Cg773XIDwgdkjb1jUvBLHqpyPttiod2N&#10;P+lah1bEEPYFKjAhDIWUvjFk0a/cQBy5ixsthgjHVuoRbzHc9jJLkrW02HFsMDjQi6Hmu/6xCnJ/&#10;Ml/52+6s24xPH6+HY14/pko9LKbnJxCBpnAX/7vftYIsSeP++CY+AV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cJbcMAAADdAAAADwAAAAAAAAAAAAAAAACYAgAAZHJzL2Rv&#10;d25yZXYueG1sUEsFBgAAAAAEAAQA9QAAAIgDAAAAAA==&#10;" path="m1976,l417,c191,,,131,,369,,596,191,739,417,739r1559,c2203,739,2393,596,2393,369,2393,131,2203,,1976,xe" filled="f" strokecolor="white [3212]">
                    <v:path arrowok="t" o:extrusionok="f"/>
                  </v:shape>
                  <v:group id="Google Shape;204;p17" o:spid="_x0000_s2543"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lJzTFAAAA3QAA&#10;AA8AAAAAAAAAAAAAAAAAqgIAAGRycy9kb3ducmV2LnhtbFBLBQYAAAAABAAEAPoAAACcAwAAAAA=&#10;">
                    <v:shape id="Google Shape;205;p17" o:spid="_x0000_s2544"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4sdsUA&#10;AADdAAAADwAAAGRycy9kb3ducmV2LnhtbESPQWvCQBSE74X+h+UJvZS6MS1tTF2lCAWPGtP7M/tM&#10;UrNvw+4a47/vCgWPw8x8wyxWo+nEQM63lhXMpgkI4srqlmsF5f77JQPhA7LGzjIpuJKH1fLxYYG5&#10;thfe0VCEWkQI+xwVNCH0uZS+asign9qeOHpH6wyGKF0ttcNLhJtOpknyLg22HBca7GndUHUqzkbB&#10;78eYuefddn54LbKft7oc+iCPSj1Nxq9PEIHGcA//tzdaQZrMUri9i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vix2xQAAAN0AAAAPAAAAAAAAAAAAAAAAAJgCAABkcnMv&#10;ZG93bnJldi54bWxQSwUGAAAAAAQABAD1AAAAigMAAAAA&#10;" path="m227,1501v107,,226,-72,226,-167l453,167c453,84,322,1,227,1,144,1,1,84,1,167r,1167c1,1429,144,1501,227,1501xe" filled="f" stroked="f">
                      <v:path arrowok="t" o:extrusionok="f"/>
                    </v:shape>
                    <v:shape id="Google Shape;206;p17" o:spid="_x0000_s2545"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hGocQA&#10;AADdAAAADwAAAGRycy9kb3ducmV2LnhtbESPQUvDQBSE74L/YXlCb3aTFERit8UolvZo9ODxNfua&#10;pM2+Dbuvbfz3riB4HGbmG2a5ntygLhRi79lAPs9AETfe9twa+Px4u38EFQXZ4uCZDHxThPXq9maJ&#10;pfVXfqdLLa1KEI4lGuhExlLr2HTkMM79SJy8gw8OJcnQahvwmuBu0EWWPWiHPaeFDkd66ag51Wdn&#10;oKqLaveFuzzIMb5uXSVus7fGzO6m5ydQQpP8h//aW2ugyPIF/L5JT0C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4RqHEAAAA3Q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2546"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DPoMYA&#10;AADdAAAADwAAAGRycy9kb3ducmV2LnhtbESP0WrCQBRE3wv+w3KFvtWNNohEV5FoobQPpdEPuGav&#10;STB7N2a3yfbvu4VCH4eZOcNsdsG0YqDeNZYVzGcJCOLS6oYrBefTy9MKhPPIGlvLpOCbHOy2k4cN&#10;ZtqO/ElD4SsRIewyVFB732VSurImg25mO+LoXW1v0EfZV1L3OEa4aeUiSZbSYMNxocaO8prKW/Fl&#10;FNC7PV7aUKQHXubh9HF4s8/nu1KP07Bfg/AU/H/4r/2qFSySeQq/b+IT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DPoMYAAADdAAAADwAAAAAAAAAAAAAAAACYAgAAZHJz&#10;L2Rvd25yZXYueG1sUEsFBgAAAAAEAAQA9QAAAIsDAAAAAA==&#10;" path="m822,1346v24,,60,-12,83,-35c989,1263,1013,1156,953,1072l334,108c286,25,179,1,96,48,12,108,1,215,48,298r619,965c703,1322,763,1346,822,1346xe" filled="f" stroked="f">
                      <v:path arrowok="t" o:extrusionok="f"/>
                    </v:shape>
                    <v:shape id="Google Shape;208;p17" o:spid="_x0000_s2547"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hq98UA&#10;AADdAAAADwAAAGRycy9kb3ducmV2LnhtbESP3WrCQBSE74W+w3IKvRHdjaItaVYpDRW9NPYBjtmT&#10;nzZ7NmS3mr59tyB4OczMN0y2HW0nLjT41rGGZK5AEJfOtFxr+Dx9zF5A+IBssHNMGn7Jw3bzMMkw&#10;Ne7KR7oUoRYRwj5FDU0IfSqlLxuy6OeuJ45e5QaLIcqhlmbAa4TbTi6UWkuLLceFBnt6b6j8Ln6s&#10;hjPJZaCyytXzvsvVIcmnp92X1k+P49sriEBjuIdv7b3RsFDJCv7fxCc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SGr3xQAAAN0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2548"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yQ0MQA&#10;AADdAAAADwAAAGRycy9kb3ducmV2LnhtbERPTWvCQBC9C/0PyxS8SN3Eg4bUVaogiAhiWlqP0+w0&#10;Cc3Ohuxqor/ePQgeH+97vuxNLS7UusqygngcgSDOra64UPD1uXlLQDiPrLG2TAqu5GC5eBnMMdW2&#10;4yNdMl+IEMIuRQWl900qpctLMujGtiEO3J9tDfoA20LqFrsQbmo5iaKpNFhxaCixoXVJ+X92NgoO&#10;JG/dwf+uTrvva7LPkvjnNIqVGr72H+8gPPX+KX64t1rBLJ6GueFNeAJ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skNDEAAAA3QAAAA8AAAAAAAAAAAAAAAAAmAIAAGRycy9k&#10;b3ducmV2LnhtbFBLBQYAAAAABAAEAPUAAACJ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Pr="00623AB4" w:rsidRDefault="00693FEF" w:rsidP="00A5444F">
      <w:pPr>
        <w:rPr>
          <w:b/>
          <w:bCs/>
          <w:color w:val="C00000"/>
          <w:rtl/>
        </w:rPr>
      </w:pPr>
      <w:hyperlink r:id="rId124" w:history="1">
        <w:r w:rsidR="00A5444F" w:rsidRPr="00693FEF">
          <w:rPr>
            <w:rStyle w:val="Hyperlink"/>
            <w:b/>
            <w:bCs/>
            <w:rtl/>
          </w:rPr>
          <w:t>تتضمّن عملية حلّ المشكلات الخطوات التالية:</w:t>
        </w:r>
      </w:hyperlink>
    </w:p>
    <w:p w:rsidR="00A5444F" w:rsidRDefault="00A5444F" w:rsidP="00A5444F">
      <w:pPr>
        <w:rPr>
          <w:rtl/>
        </w:rPr>
      </w:pPr>
      <w:r>
        <w:rPr>
          <w:noProof/>
        </w:rPr>
        <mc:AlternateContent>
          <mc:Choice Requires="wpg">
            <w:drawing>
              <wp:inline distT="0" distB="0" distL="0" distR="0" wp14:anchorId="66894AA0" wp14:editId="3C00D955">
                <wp:extent cx="5731510" cy="3657600"/>
                <wp:effectExtent l="0" t="0" r="2540" b="0"/>
                <wp:docPr id="2141" name="مجموعة 2141"/>
                <wp:cNvGraphicFramePr/>
                <a:graphic xmlns:a="http://schemas.openxmlformats.org/drawingml/2006/main">
                  <a:graphicData uri="http://schemas.microsoft.com/office/word/2010/wordprocessingGroup">
                    <wpg:wgp>
                      <wpg:cNvGrpSpPr/>
                      <wpg:grpSpPr bwMode="auto">
                        <a:xfrm>
                          <a:off x="0" y="0"/>
                          <a:ext cx="5731510" cy="3657600"/>
                          <a:chOff x="0" y="0"/>
                          <a:chExt cx="65044" cy="41273"/>
                        </a:xfrm>
                      </wpg:grpSpPr>
                      <wpg:grpSp>
                        <wpg:cNvPr id="2031" name="Google Shape;1373;p43"/>
                        <wpg:cNvGrpSpPr>
                          <a:grpSpLocks/>
                        </wpg:cNvGrpSpPr>
                        <wpg:grpSpPr bwMode="auto">
                          <a:xfrm>
                            <a:off x="0" y="0"/>
                            <a:ext cx="55293" cy="9432"/>
                            <a:chOff x="0" y="0"/>
                            <a:chExt cx="55293" cy="9432"/>
                          </a:xfrm>
                        </wpg:grpSpPr>
                        <wps:wsp>
                          <wps:cNvPr id="2056" name="Google Shape;1374;p43"/>
                          <wps:cNvSpPr>
                            <a:spLocks noChangeArrowheads="1"/>
                          </wps:cNvSpPr>
                          <wps:spPr bwMode="auto">
                            <a:xfrm>
                              <a:off x="5145" y="983"/>
                              <a:ext cx="48746" cy="7467"/>
                            </a:xfrm>
                            <a:prstGeom prst="rect">
                              <a:avLst/>
                            </a:prstGeom>
                            <a:noFill/>
                            <a:ln w="9525">
                              <a:solidFill>
                                <a:srgbClr val="00B0F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25" tIns="91425" rIns="91425" bIns="91425" anchor="ctr" anchorCtr="0" upright="1">
                            <a:noAutofit/>
                          </wps:bodyPr>
                        </wps:wsp>
                        <wps:wsp>
                          <wps:cNvPr id="2057" name="Google Shape;1375;p43"/>
                          <wps:cNvSpPr>
                            <a:spLocks/>
                          </wps:cNvSpPr>
                          <wps:spPr bwMode="auto">
                            <a:xfrm>
                              <a:off x="7441" y="1773"/>
                              <a:ext cx="3709" cy="5885"/>
                            </a:xfrm>
                            <a:custGeom>
                              <a:avLst/>
                              <a:gdLst>
                                <a:gd name="T0" fmla="*/ 1 w 21968"/>
                                <a:gd name="T1" fmla="*/ 1 h 34851"/>
                                <a:gd name="T2" fmla="*/ 1 w 21968"/>
                                <a:gd name="T3" fmla="*/ 34850 h 34851"/>
                                <a:gd name="T4" fmla="*/ 11907 w 21968"/>
                                <a:gd name="T5" fmla="*/ 34850 h 34851"/>
                                <a:gd name="T6" fmla="*/ 21968 w 21968"/>
                                <a:gd name="T7" fmla="*/ 17432 h 34851"/>
                                <a:gd name="T8" fmla="*/ 11907 w 21968"/>
                                <a:gd name="T9" fmla="*/ 1 h 34851"/>
                                <a:gd name="T10" fmla="*/ 1 w 21968"/>
                                <a:gd name="T11" fmla="*/ 1 h 34851"/>
                              </a:gdLst>
                              <a:ahLst/>
                              <a:cxnLst>
                                <a:cxn ang="0">
                                  <a:pos x="T0" y="T1"/>
                                </a:cxn>
                                <a:cxn ang="0">
                                  <a:pos x="T2" y="T3"/>
                                </a:cxn>
                                <a:cxn ang="0">
                                  <a:pos x="T4" y="T5"/>
                                </a:cxn>
                                <a:cxn ang="0">
                                  <a:pos x="T6" y="T7"/>
                                </a:cxn>
                                <a:cxn ang="0">
                                  <a:pos x="T8" y="T9"/>
                                </a:cxn>
                                <a:cxn ang="0">
                                  <a:pos x="T10" y="T11"/>
                                </a:cxn>
                              </a:cxnLst>
                              <a:rect l="0" t="0" r="r" b="b"/>
                              <a:pathLst>
                                <a:path w="21968" h="34851" extrusionOk="0">
                                  <a:moveTo>
                                    <a:pt x="1" y="1"/>
                                  </a:moveTo>
                                  <a:lnTo>
                                    <a:pt x="1" y="34850"/>
                                  </a:lnTo>
                                  <a:lnTo>
                                    <a:pt x="11907" y="34850"/>
                                  </a:lnTo>
                                  <a:lnTo>
                                    <a:pt x="21968" y="17432"/>
                                  </a:lnTo>
                                  <a:lnTo>
                                    <a:pt x="11907" y="1"/>
                                  </a:lnTo>
                                  <a:lnTo>
                                    <a:pt x="1" y="1"/>
                                  </a:lnTo>
                                  <a:close/>
                                </a:path>
                              </a:pathLst>
                            </a:custGeom>
                            <a:solidFill>
                              <a:srgbClr val="4685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58" name="Google Shape;1376;p43"/>
                          <wps:cNvSpPr>
                            <a:spLocks/>
                          </wps:cNvSpPr>
                          <wps:spPr bwMode="auto">
                            <a:xfrm>
                              <a:off x="0" y="0"/>
                              <a:ext cx="8189" cy="9432"/>
                            </a:xfrm>
                            <a:custGeom>
                              <a:avLst/>
                              <a:gdLst>
                                <a:gd name="T0" fmla="*/ 16300 w 48495"/>
                                <a:gd name="T1" fmla="*/ 0 h 55853"/>
                                <a:gd name="T2" fmla="*/ 15979 w 48495"/>
                                <a:gd name="T3" fmla="*/ 191 h 55853"/>
                                <a:gd name="T4" fmla="*/ 72 w 48495"/>
                                <a:gd name="T5" fmla="*/ 27742 h 55853"/>
                                <a:gd name="T6" fmla="*/ 72 w 48495"/>
                                <a:gd name="T7" fmla="*/ 28123 h 55853"/>
                                <a:gd name="T8" fmla="*/ 15979 w 48495"/>
                                <a:gd name="T9" fmla="*/ 55662 h 55853"/>
                                <a:gd name="T10" fmla="*/ 16300 w 48495"/>
                                <a:gd name="T11" fmla="*/ 55853 h 55853"/>
                                <a:gd name="T12" fmla="*/ 48114 w 48495"/>
                                <a:gd name="T13" fmla="*/ 55853 h 55853"/>
                                <a:gd name="T14" fmla="*/ 48495 w 48495"/>
                                <a:gd name="T15" fmla="*/ 55472 h 55853"/>
                                <a:gd name="T16" fmla="*/ 48114 w 48495"/>
                                <a:gd name="T17" fmla="*/ 55091 h 55853"/>
                                <a:gd name="T18" fmla="*/ 16526 w 48495"/>
                                <a:gd name="T19" fmla="*/ 55091 h 55853"/>
                                <a:gd name="T20" fmla="*/ 846 w 48495"/>
                                <a:gd name="T21" fmla="*/ 27933 h 55853"/>
                                <a:gd name="T22" fmla="*/ 16526 w 48495"/>
                                <a:gd name="T23" fmla="*/ 762 h 55853"/>
                                <a:gd name="T24" fmla="*/ 48114 w 48495"/>
                                <a:gd name="T25" fmla="*/ 762 h 55853"/>
                                <a:gd name="T26" fmla="*/ 48495 w 48495"/>
                                <a:gd name="T27" fmla="*/ 381 h 55853"/>
                                <a:gd name="T28" fmla="*/ 48114 w 48495"/>
                                <a:gd name="T29" fmla="*/ 0 h 55853"/>
                                <a:gd name="T30" fmla="*/ 16300 w 48495"/>
                                <a:gd name="T31" fmla="*/ 0 h 558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48495" h="55853" extrusionOk="0">
                                  <a:moveTo>
                                    <a:pt x="16300" y="0"/>
                                  </a:moveTo>
                                  <a:cubicBezTo>
                                    <a:pt x="16169" y="0"/>
                                    <a:pt x="16050" y="72"/>
                                    <a:pt x="15979" y="191"/>
                                  </a:cubicBezTo>
                                  <a:lnTo>
                                    <a:pt x="72" y="27742"/>
                                  </a:lnTo>
                                  <a:cubicBezTo>
                                    <a:pt x="1" y="27849"/>
                                    <a:pt x="1" y="28004"/>
                                    <a:pt x="72" y="28123"/>
                                  </a:cubicBezTo>
                                  <a:lnTo>
                                    <a:pt x="15979" y="55662"/>
                                  </a:lnTo>
                                  <a:cubicBezTo>
                                    <a:pt x="16050" y="55781"/>
                                    <a:pt x="16169" y="55853"/>
                                    <a:pt x="16300" y="55853"/>
                                  </a:cubicBezTo>
                                  <a:lnTo>
                                    <a:pt x="48114" y="55853"/>
                                  </a:lnTo>
                                  <a:cubicBezTo>
                                    <a:pt x="48316" y="55853"/>
                                    <a:pt x="48495" y="55686"/>
                                    <a:pt x="48495" y="55472"/>
                                  </a:cubicBezTo>
                                  <a:cubicBezTo>
                                    <a:pt x="48495" y="55257"/>
                                    <a:pt x="48316" y="55091"/>
                                    <a:pt x="48114" y="55091"/>
                                  </a:cubicBezTo>
                                  <a:lnTo>
                                    <a:pt x="16526" y="55091"/>
                                  </a:lnTo>
                                  <a:lnTo>
                                    <a:pt x="846" y="27933"/>
                                  </a:lnTo>
                                  <a:lnTo>
                                    <a:pt x="16526" y="762"/>
                                  </a:lnTo>
                                  <a:lnTo>
                                    <a:pt x="48114" y="762"/>
                                  </a:lnTo>
                                  <a:cubicBezTo>
                                    <a:pt x="48316" y="762"/>
                                    <a:pt x="48495" y="596"/>
                                    <a:pt x="48495" y="381"/>
                                  </a:cubicBezTo>
                                  <a:cubicBezTo>
                                    <a:pt x="48495" y="179"/>
                                    <a:pt x="48316" y="0"/>
                                    <a:pt x="48114" y="0"/>
                                  </a:cubicBezTo>
                                  <a:lnTo>
                                    <a:pt x="16300" y="0"/>
                                  </a:lnTo>
                                  <a:close/>
                                </a:path>
                              </a:pathLst>
                            </a:custGeom>
                            <a:solidFill>
                              <a:srgbClr val="5EB2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59" name="Google Shape;1377;p43"/>
                          <wps:cNvSpPr>
                            <a:spLocks/>
                          </wps:cNvSpPr>
                          <wps:spPr bwMode="auto">
                            <a:xfrm>
                              <a:off x="1127" y="983"/>
                              <a:ext cx="8622" cy="7465"/>
                            </a:xfrm>
                            <a:custGeom>
                              <a:avLst/>
                              <a:gdLst>
                                <a:gd name="T0" fmla="*/ 12764 w 51055"/>
                                <a:gd name="T1" fmla="*/ 1 h 44209"/>
                                <a:gd name="T2" fmla="*/ 1 w 51055"/>
                                <a:gd name="T3" fmla="*/ 22111 h 44209"/>
                                <a:gd name="T4" fmla="*/ 12764 w 51055"/>
                                <a:gd name="T5" fmla="*/ 44208 h 44209"/>
                                <a:gd name="T6" fmla="*/ 38291 w 51055"/>
                                <a:gd name="T7" fmla="*/ 44208 h 44209"/>
                                <a:gd name="T8" fmla="*/ 51055 w 51055"/>
                                <a:gd name="T9" fmla="*/ 22111 h 44209"/>
                                <a:gd name="T10" fmla="*/ 38291 w 51055"/>
                                <a:gd name="T11" fmla="*/ 1 h 44209"/>
                                <a:gd name="T12" fmla="*/ 12764 w 51055"/>
                                <a:gd name="T13" fmla="*/ 1 h 44209"/>
                                <a:gd name="T14" fmla="*/ 0 w 51055"/>
                                <a:gd name="T15" fmla="*/ 0 h 44209"/>
                                <a:gd name="T16" fmla="*/ 51055 w 51055"/>
                                <a:gd name="T17" fmla="*/ 44209 h 44209"/>
                              </a:gdLst>
                              <a:ahLst/>
                              <a:cxnLst>
                                <a:cxn ang="0">
                                  <a:pos x="T0" y="T1"/>
                                </a:cxn>
                                <a:cxn ang="0">
                                  <a:pos x="T2" y="T3"/>
                                </a:cxn>
                                <a:cxn ang="0">
                                  <a:pos x="T4" y="T5"/>
                                </a:cxn>
                                <a:cxn ang="0">
                                  <a:pos x="T6" y="T7"/>
                                </a:cxn>
                                <a:cxn ang="0">
                                  <a:pos x="T8" y="T9"/>
                                </a:cxn>
                                <a:cxn ang="0">
                                  <a:pos x="T10" y="T11"/>
                                </a:cxn>
                                <a:cxn ang="0">
                                  <a:pos x="T12" y="T13"/>
                                </a:cxn>
                              </a:cxnLst>
                              <a:rect l="T14" t="T15" r="T16" b="T17"/>
                              <a:pathLst>
                                <a:path w="51055" h="44209" extrusionOk="0">
                                  <a:moveTo>
                                    <a:pt x="12764" y="1"/>
                                  </a:moveTo>
                                  <a:lnTo>
                                    <a:pt x="1" y="22111"/>
                                  </a:lnTo>
                                  <a:lnTo>
                                    <a:pt x="12764" y="44208"/>
                                  </a:lnTo>
                                  <a:lnTo>
                                    <a:pt x="38291" y="44208"/>
                                  </a:lnTo>
                                  <a:lnTo>
                                    <a:pt x="51055" y="22111"/>
                                  </a:lnTo>
                                  <a:lnTo>
                                    <a:pt x="38291" y="1"/>
                                  </a:lnTo>
                                  <a:lnTo>
                                    <a:pt x="12764"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bidi w:val="0"/>
                                  <w:jc w:val="center"/>
                                  <w:rPr>
                                    <w:color w:val="4472C4" w:themeColor="accent1"/>
                                    <w:sz w:val="70"/>
                                    <w:szCs w:val="70"/>
                                    <w:lang w:bidi="ar-SY"/>
                                  </w:rPr>
                                </w:pPr>
                                <w:r>
                                  <w:rPr>
                                    <w:color w:val="4472C4" w:themeColor="accent1"/>
                                    <w:sz w:val="70"/>
                                    <w:szCs w:val="70"/>
                                    <w:rtl/>
                                    <w:lang w:bidi="ar-SY"/>
                                  </w:rPr>
                                  <w:t>1</w:t>
                                </w:r>
                              </w:p>
                            </w:txbxContent>
                          </wps:txbx>
                          <wps:bodyPr rot="0" vert="horz" wrap="square" lIns="91425" tIns="91425" rIns="91425" bIns="91425" anchor="ctr" anchorCtr="0" upright="1">
                            <a:noAutofit/>
                          </wps:bodyPr>
                        </wps:wsp>
                        <wps:wsp>
                          <wps:cNvPr id="2060" name="Google Shape;1380;p43"/>
                          <wps:cNvSpPr txBox="1">
                            <a:spLocks noChangeArrowheads="1"/>
                          </wps:cNvSpPr>
                          <wps:spPr bwMode="auto">
                            <a:xfrm>
                              <a:off x="11887" y="1248"/>
                              <a:ext cx="43406" cy="7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Pr="00B67D85" w:rsidRDefault="00693FEF" w:rsidP="00A5444F">
                                <w:pPr>
                                  <w:spacing w:before="240"/>
                                  <w:jc w:val="center"/>
                                  <w:rPr>
                                    <w:color w:val="auto"/>
                                    <w:sz w:val="30"/>
                                  </w:rPr>
                                </w:pPr>
                                <w:r w:rsidRPr="00B67D85">
                                  <w:rPr>
                                    <w:sz w:val="30"/>
                                    <w:rtl/>
                                  </w:rPr>
                                  <w:t>تعريف المشكلة وتحديدها.</w:t>
                                </w:r>
                              </w:p>
                              <w:p w:rsidR="00693FEF" w:rsidRDefault="00693FEF" w:rsidP="00A5444F">
                                <w:pPr>
                                  <w:spacing w:after="160" w:line="240" w:lineRule="auto"/>
                                  <w:ind w:left="360"/>
                                  <w:rPr>
                                    <w:rFonts w:asciiTheme="majorBidi" w:eastAsia="Calibri" w:hAnsiTheme="majorBidi" w:cstheme="majorBidi"/>
                                    <w:b/>
                                    <w:bCs/>
                                    <w:szCs w:val="28"/>
                                    <w:lang w:bidi="ar-SY"/>
                                  </w:rPr>
                                </w:pPr>
                              </w:p>
                            </w:txbxContent>
                          </wps:txbx>
                          <wps:bodyPr rot="0" vert="horz" wrap="square" lIns="72000" tIns="36000" rIns="0" bIns="36000" anchor="ctr" anchorCtr="0" upright="1">
                            <a:noAutofit/>
                          </wps:bodyPr>
                        </wps:wsp>
                      </wpg:grpSp>
                      <wpg:grpSp>
                        <wpg:cNvPr id="2032" name="Google Shape;1381;p43"/>
                        <wpg:cNvGrpSpPr>
                          <a:grpSpLocks/>
                        </wpg:cNvGrpSpPr>
                        <wpg:grpSpPr bwMode="auto">
                          <a:xfrm>
                            <a:off x="0" y="15923"/>
                            <a:ext cx="56739" cy="9430"/>
                            <a:chOff x="0" y="15923"/>
                            <a:chExt cx="46259" cy="9430"/>
                          </a:xfrm>
                        </wpg:grpSpPr>
                        <wps:wsp>
                          <wps:cNvPr id="2051" name="Google Shape;1382;p43"/>
                          <wps:cNvSpPr>
                            <a:spLocks noChangeArrowheads="1"/>
                          </wps:cNvSpPr>
                          <wps:spPr bwMode="auto">
                            <a:xfrm>
                              <a:off x="5145" y="16905"/>
                              <a:ext cx="39936" cy="7467"/>
                            </a:xfrm>
                            <a:prstGeom prst="rect">
                              <a:avLst/>
                            </a:prstGeom>
                            <a:noFill/>
                            <a:ln w="9525">
                              <a:solidFill>
                                <a:srgbClr val="92D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25" tIns="91425" rIns="91425" bIns="91425" anchor="ctr" anchorCtr="0" upright="1">
                            <a:noAutofit/>
                          </wps:bodyPr>
                        </wps:wsp>
                        <wps:wsp>
                          <wps:cNvPr id="2052" name="Google Shape;1383;p43"/>
                          <wps:cNvSpPr>
                            <a:spLocks/>
                          </wps:cNvSpPr>
                          <wps:spPr bwMode="auto">
                            <a:xfrm>
                              <a:off x="5962" y="17695"/>
                              <a:ext cx="3710" cy="5887"/>
                            </a:xfrm>
                            <a:custGeom>
                              <a:avLst/>
                              <a:gdLst>
                                <a:gd name="T0" fmla="*/ 1 w 21968"/>
                                <a:gd name="T1" fmla="*/ 0 h 34862"/>
                                <a:gd name="T2" fmla="*/ 1 w 21968"/>
                                <a:gd name="T3" fmla="*/ 34862 h 34862"/>
                                <a:gd name="T4" fmla="*/ 11907 w 21968"/>
                                <a:gd name="T5" fmla="*/ 34862 h 34862"/>
                                <a:gd name="T6" fmla="*/ 21968 w 21968"/>
                                <a:gd name="T7" fmla="*/ 17431 h 34862"/>
                                <a:gd name="T8" fmla="*/ 11907 w 21968"/>
                                <a:gd name="T9" fmla="*/ 0 h 34862"/>
                                <a:gd name="T10" fmla="*/ 1 w 21968"/>
                                <a:gd name="T11" fmla="*/ 0 h 34862"/>
                              </a:gdLst>
                              <a:ahLst/>
                              <a:cxnLst>
                                <a:cxn ang="0">
                                  <a:pos x="T0" y="T1"/>
                                </a:cxn>
                                <a:cxn ang="0">
                                  <a:pos x="T2" y="T3"/>
                                </a:cxn>
                                <a:cxn ang="0">
                                  <a:pos x="T4" y="T5"/>
                                </a:cxn>
                                <a:cxn ang="0">
                                  <a:pos x="T6" y="T7"/>
                                </a:cxn>
                                <a:cxn ang="0">
                                  <a:pos x="T8" y="T9"/>
                                </a:cxn>
                                <a:cxn ang="0">
                                  <a:pos x="T10" y="T11"/>
                                </a:cxn>
                              </a:cxnLst>
                              <a:rect l="0" t="0" r="r" b="b"/>
                              <a:pathLst>
                                <a:path w="21968" h="34862" extrusionOk="0">
                                  <a:moveTo>
                                    <a:pt x="1" y="0"/>
                                  </a:moveTo>
                                  <a:lnTo>
                                    <a:pt x="1" y="34862"/>
                                  </a:lnTo>
                                  <a:lnTo>
                                    <a:pt x="11907" y="34862"/>
                                  </a:lnTo>
                                  <a:lnTo>
                                    <a:pt x="21968" y="17431"/>
                                  </a:lnTo>
                                  <a:lnTo>
                                    <a:pt x="11907" y="0"/>
                                  </a:lnTo>
                                  <a:lnTo>
                                    <a:pt x="1" y="0"/>
                                  </a:lnTo>
                                  <a:close/>
                                </a:path>
                              </a:pathLst>
                            </a:custGeom>
                            <a:solidFill>
                              <a:srgbClr val="2FC94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53" name="Google Shape;1384;p43"/>
                          <wps:cNvSpPr>
                            <a:spLocks/>
                          </wps:cNvSpPr>
                          <wps:spPr bwMode="auto">
                            <a:xfrm>
                              <a:off x="0" y="15923"/>
                              <a:ext cx="8189" cy="9430"/>
                            </a:xfrm>
                            <a:custGeom>
                              <a:avLst/>
                              <a:gdLst>
                                <a:gd name="T0" fmla="*/ 16300 w 48495"/>
                                <a:gd name="T1" fmla="*/ 1 h 55841"/>
                                <a:gd name="T2" fmla="*/ 15979 w 48495"/>
                                <a:gd name="T3" fmla="*/ 191 h 55841"/>
                                <a:gd name="T4" fmla="*/ 72 w 48495"/>
                                <a:gd name="T5" fmla="*/ 27730 h 55841"/>
                                <a:gd name="T6" fmla="*/ 72 w 48495"/>
                                <a:gd name="T7" fmla="*/ 28111 h 55841"/>
                                <a:gd name="T8" fmla="*/ 15979 w 48495"/>
                                <a:gd name="T9" fmla="*/ 55650 h 55841"/>
                                <a:gd name="T10" fmla="*/ 16300 w 48495"/>
                                <a:gd name="T11" fmla="*/ 55841 h 55841"/>
                                <a:gd name="T12" fmla="*/ 48114 w 48495"/>
                                <a:gd name="T13" fmla="*/ 55841 h 55841"/>
                                <a:gd name="T14" fmla="*/ 48495 w 48495"/>
                                <a:gd name="T15" fmla="*/ 55460 h 55841"/>
                                <a:gd name="T16" fmla="*/ 48114 w 48495"/>
                                <a:gd name="T17" fmla="*/ 55079 h 55841"/>
                                <a:gd name="T18" fmla="*/ 16526 w 48495"/>
                                <a:gd name="T19" fmla="*/ 55079 h 55841"/>
                                <a:gd name="T20" fmla="*/ 846 w 48495"/>
                                <a:gd name="T21" fmla="*/ 27921 h 55841"/>
                                <a:gd name="T22" fmla="*/ 16526 w 48495"/>
                                <a:gd name="T23" fmla="*/ 751 h 55841"/>
                                <a:gd name="T24" fmla="*/ 48114 w 48495"/>
                                <a:gd name="T25" fmla="*/ 751 h 55841"/>
                                <a:gd name="T26" fmla="*/ 48495 w 48495"/>
                                <a:gd name="T27" fmla="*/ 382 h 55841"/>
                                <a:gd name="T28" fmla="*/ 48114 w 48495"/>
                                <a:gd name="T29" fmla="*/ 1 h 55841"/>
                                <a:gd name="T30" fmla="*/ 16300 w 48495"/>
                                <a:gd name="T31" fmla="*/ 1 h 558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48495" h="55841" extrusionOk="0">
                                  <a:moveTo>
                                    <a:pt x="16300" y="1"/>
                                  </a:moveTo>
                                  <a:cubicBezTo>
                                    <a:pt x="16169" y="1"/>
                                    <a:pt x="16050" y="72"/>
                                    <a:pt x="15979" y="191"/>
                                  </a:cubicBezTo>
                                  <a:lnTo>
                                    <a:pt x="72" y="27730"/>
                                  </a:lnTo>
                                  <a:cubicBezTo>
                                    <a:pt x="1" y="27849"/>
                                    <a:pt x="1" y="27992"/>
                                    <a:pt x="72" y="28111"/>
                                  </a:cubicBezTo>
                                  <a:lnTo>
                                    <a:pt x="15979" y="55650"/>
                                  </a:lnTo>
                                  <a:cubicBezTo>
                                    <a:pt x="16050" y="55770"/>
                                    <a:pt x="16169" y="55841"/>
                                    <a:pt x="16300" y="55841"/>
                                  </a:cubicBezTo>
                                  <a:lnTo>
                                    <a:pt x="48114" y="55841"/>
                                  </a:lnTo>
                                  <a:cubicBezTo>
                                    <a:pt x="48316" y="55841"/>
                                    <a:pt x="48495" y="55674"/>
                                    <a:pt x="48495" y="55460"/>
                                  </a:cubicBezTo>
                                  <a:cubicBezTo>
                                    <a:pt x="48495" y="55258"/>
                                    <a:pt x="48316" y="55079"/>
                                    <a:pt x="48114" y="55079"/>
                                  </a:cubicBezTo>
                                  <a:lnTo>
                                    <a:pt x="16526" y="55079"/>
                                  </a:lnTo>
                                  <a:lnTo>
                                    <a:pt x="846" y="27921"/>
                                  </a:lnTo>
                                  <a:lnTo>
                                    <a:pt x="16526" y="751"/>
                                  </a:lnTo>
                                  <a:lnTo>
                                    <a:pt x="48114" y="751"/>
                                  </a:lnTo>
                                  <a:cubicBezTo>
                                    <a:pt x="48316" y="751"/>
                                    <a:pt x="48495" y="584"/>
                                    <a:pt x="48495" y="382"/>
                                  </a:cubicBezTo>
                                  <a:cubicBezTo>
                                    <a:pt x="48495" y="167"/>
                                    <a:pt x="48316" y="1"/>
                                    <a:pt x="48114" y="1"/>
                                  </a:cubicBezTo>
                                  <a:lnTo>
                                    <a:pt x="16300" y="1"/>
                                  </a:lnTo>
                                  <a:close/>
                                </a:path>
                              </a:pathLst>
                            </a:custGeom>
                            <a:solidFill>
                              <a:srgbClr val="69E78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54" name="Google Shape;1385;p43"/>
                          <wps:cNvSpPr>
                            <a:spLocks/>
                          </wps:cNvSpPr>
                          <wps:spPr bwMode="auto">
                            <a:xfrm>
                              <a:off x="1127" y="16904"/>
                              <a:ext cx="7231" cy="7468"/>
                            </a:xfrm>
                            <a:custGeom>
                              <a:avLst/>
                              <a:gdLst>
                                <a:gd name="T0" fmla="*/ 12764 w 51055"/>
                                <a:gd name="T1" fmla="*/ 0 h 44220"/>
                                <a:gd name="T2" fmla="*/ 1 w 51055"/>
                                <a:gd name="T3" fmla="*/ 22110 h 44220"/>
                                <a:gd name="T4" fmla="*/ 12764 w 51055"/>
                                <a:gd name="T5" fmla="*/ 44220 h 44220"/>
                                <a:gd name="T6" fmla="*/ 38291 w 51055"/>
                                <a:gd name="T7" fmla="*/ 44220 h 44220"/>
                                <a:gd name="T8" fmla="*/ 51055 w 51055"/>
                                <a:gd name="T9" fmla="*/ 22110 h 44220"/>
                                <a:gd name="T10" fmla="*/ 38291 w 51055"/>
                                <a:gd name="T11" fmla="*/ 0 h 44220"/>
                                <a:gd name="T12" fmla="*/ 12764 w 51055"/>
                                <a:gd name="T13" fmla="*/ 0 h 44220"/>
                                <a:gd name="T14" fmla="*/ 0 w 51055"/>
                                <a:gd name="T15" fmla="*/ 0 h 44220"/>
                                <a:gd name="T16" fmla="*/ 51055 w 51055"/>
                                <a:gd name="T17" fmla="*/ 44220 h 44220"/>
                              </a:gdLst>
                              <a:ahLst/>
                              <a:cxnLst>
                                <a:cxn ang="0">
                                  <a:pos x="T0" y="T1"/>
                                </a:cxn>
                                <a:cxn ang="0">
                                  <a:pos x="T2" y="T3"/>
                                </a:cxn>
                                <a:cxn ang="0">
                                  <a:pos x="T4" y="T5"/>
                                </a:cxn>
                                <a:cxn ang="0">
                                  <a:pos x="T6" y="T7"/>
                                </a:cxn>
                                <a:cxn ang="0">
                                  <a:pos x="T8" y="T9"/>
                                </a:cxn>
                                <a:cxn ang="0">
                                  <a:pos x="T10" y="T11"/>
                                </a:cxn>
                                <a:cxn ang="0">
                                  <a:pos x="T12" y="T13"/>
                                </a:cxn>
                              </a:cxnLst>
                              <a:rect l="T14" t="T15" r="T16" b="T17"/>
                              <a:pathLst>
                                <a:path w="51055" h="44220" extrusionOk="0">
                                  <a:moveTo>
                                    <a:pt x="12764" y="0"/>
                                  </a:moveTo>
                                  <a:lnTo>
                                    <a:pt x="1" y="22110"/>
                                  </a:lnTo>
                                  <a:lnTo>
                                    <a:pt x="12764" y="44220"/>
                                  </a:lnTo>
                                  <a:lnTo>
                                    <a:pt x="38291" y="44220"/>
                                  </a:lnTo>
                                  <a:lnTo>
                                    <a:pt x="51055" y="22110"/>
                                  </a:lnTo>
                                  <a:lnTo>
                                    <a:pt x="38291" y="0"/>
                                  </a:lnTo>
                                  <a:lnTo>
                                    <a:pt x="12764" y="0"/>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bidi w:val="0"/>
                                  <w:jc w:val="center"/>
                                  <w:rPr>
                                    <w:color w:val="92D050"/>
                                    <w:sz w:val="70"/>
                                    <w:szCs w:val="70"/>
                                    <w:lang w:bidi="ar-SY"/>
                                  </w:rPr>
                                </w:pPr>
                                <w:r>
                                  <w:rPr>
                                    <w:color w:val="92D050"/>
                                    <w:sz w:val="70"/>
                                    <w:szCs w:val="70"/>
                                    <w:rtl/>
                                    <w:lang w:bidi="ar-SY"/>
                                  </w:rPr>
                                  <w:t>3</w:t>
                                </w:r>
                              </w:p>
                            </w:txbxContent>
                          </wps:txbx>
                          <wps:bodyPr rot="0" vert="horz" wrap="square" lIns="91425" tIns="91425" rIns="91425" bIns="91425" anchor="ctr" anchorCtr="0" upright="1">
                            <a:noAutofit/>
                          </wps:bodyPr>
                        </wps:wsp>
                        <wps:wsp>
                          <wps:cNvPr id="2055" name="Google Shape;1388;p43"/>
                          <wps:cNvSpPr txBox="1">
                            <a:spLocks noChangeArrowheads="1"/>
                          </wps:cNvSpPr>
                          <wps:spPr bwMode="auto">
                            <a:xfrm>
                              <a:off x="11150" y="16901"/>
                              <a:ext cx="35109" cy="7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jc w:val="center"/>
                                  <w:rPr>
                                    <w:rFonts w:asciiTheme="majorBidi" w:eastAsia="Calibri" w:hAnsiTheme="majorBidi" w:cstheme="majorBidi"/>
                                    <w:b/>
                                    <w:bCs/>
                                    <w:szCs w:val="28"/>
                                  </w:rPr>
                                </w:pPr>
                                <w:r>
                                  <w:rPr>
                                    <w:rtl/>
                                  </w:rPr>
                                  <w:t>تقييم واختيار الحلول المناسبة لحلّ المشكلة.</w:t>
                                </w:r>
                              </w:p>
                            </w:txbxContent>
                          </wps:txbx>
                          <wps:bodyPr rot="0" vert="horz" wrap="square" lIns="0" tIns="0" rIns="0" bIns="0" anchor="ctr" anchorCtr="0" upright="1">
                            <a:noAutofit/>
                          </wps:bodyPr>
                        </wps:wsp>
                      </wpg:grpSp>
                      <wpg:grpSp>
                        <wpg:cNvPr id="2033" name="Google Shape;1389;p43"/>
                        <wpg:cNvGrpSpPr>
                          <a:grpSpLocks/>
                        </wpg:cNvGrpSpPr>
                        <wpg:grpSpPr bwMode="auto">
                          <a:xfrm>
                            <a:off x="10485" y="7961"/>
                            <a:ext cx="54559" cy="9434"/>
                            <a:chOff x="10485" y="7961"/>
                            <a:chExt cx="54558" cy="9433"/>
                          </a:xfrm>
                        </wpg:grpSpPr>
                        <wps:wsp>
                          <wps:cNvPr id="2046" name="Google Shape;1390;p43"/>
                          <wps:cNvSpPr>
                            <a:spLocks noChangeArrowheads="1"/>
                          </wps:cNvSpPr>
                          <wps:spPr bwMode="auto">
                            <a:xfrm>
                              <a:off x="10485" y="8943"/>
                              <a:ext cx="49413" cy="7467"/>
                            </a:xfrm>
                            <a:prstGeom prst="rect">
                              <a:avLst/>
                            </a:prstGeom>
                            <a:noFill/>
                            <a:ln w="9525">
                              <a:solidFill>
                                <a:srgbClr val="FFC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25" tIns="91425" rIns="91425" bIns="91425" anchor="ctr" anchorCtr="0" upright="1">
                            <a:noAutofit/>
                          </wps:bodyPr>
                        </wps:wsp>
                        <wps:wsp>
                          <wps:cNvPr id="2047" name="Google Shape;1391;p43"/>
                          <wps:cNvSpPr>
                            <a:spLocks/>
                          </wps:cNvSpPr>
                          <wps:spPr bwMode="auto">
                            <a:xfrm>
                              <a:off x="53891" y="9735"/>
                              <a:ext cx="3710" cy="5885"/>
                            </a:xfrm>
                            <a:custGeom>
                              <a:avLst/>
                              <a:gdLst>
                                <a:gd name="T0" fmla="*/ 10061 w 21968"/>
                                <a:gd name="T1" fmla="*/ 0 h 34850"/>
                                <a:gd name="T2" fmla="*/ 1 w 21968"/>
                                <a:gd name="T3" fmla="*/ 17419 h 34850"/>
                                <a:gd name="T4" fmla="*/ 10061 w 21968"/>
                                <a:gd name="T5" fmla="*/ 34850 h 34850"/>
                                <a:gd name="T6" fmla="*/ 21968 w 21968"/>
                                <a:gd name="T7" fmla="*/ 34850 h 34850"/>
                                <a:gd name="T8" fmla="*/ 21968 w 21968"/>
                                <a:gd name="T9" fmla="*/ 0 h 34850"/>
                                <a:gd name="T10" fmla="*/ 10061 w 21968"/>
                                <a:gd name="T11" fmla="*/ 0 h 34850"/>
                              </a:gdLst>
                              <a:ahLst/>
                              <a:cxnLst>
                                <a:cxn ang="0">
                                  <a:pos x="T0" y="T1"/>
                                </a:cxn>
                                <a:cxn ang="0">
                                  <a:pos x="T2" y="T3"/>
                                </a:cxn>
                                <a:cxn ang="0">
                                  <a:pos x="T4" y="T5"/>
                                </a:cxn>
                                <a:cxn ang="0">
                                  <a:pos x="T6" y="T7"/>
                                </a:cxn>
                                <a:cxn ang="0">
                                  <a:pos x="T8" y="T9"/>
                                </a:cxn>
                                <a:cxn ang="0">
                                  <a:pos x="T10" y="T11"/>
                                </a:cxn>
                              </a:cxnLst>
                              <a:rect l="0" t="0" r="r" b="b"/>
                              <a:pathLst>
                                <a:path w="21968" h="34850" extrusionOk="0">
                                  <a:moveTo>
                                    <a:pt x="10061" y="0"/>
                                  </a:moveTo>
                                  <a:lnTo>
                                    <a:pt x="1" y="17419"/>
                                  </a:lnTo>
                                  <a:lnTo>
                                    <a:pt x="10061" y="34850"/>
                                  </a:lnTo>
                                  <a:lnTo>
                                    <a:pt x="21968" y="34850"/>
                                  </a:lnTo>
                                  <a:lnTo>
                                    <a:pt x="21968" y="0"/>
                                  </a:lnTo>
                                  <a:lnTo>
                                    <a:pt x="10061"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48" name="Google Shape;1392;p43"/>
                          <wps:cNvSpPr>
                            <a:spLocks/>
                          </wps:cNvSpPr>
                          <wps:spPr bwMode="auto">
                            <a:xfrm>
                              <a:off x="56853" y="7961"/>
                              <a:ext cx="8190" cy="9433"/>
                            </a:xfrm>
                            <a:custGeom>
                              <a:avLst/>
                              <a:gdLst>
                                <a:gd name="T0" fmla="*/ 382 w 48495"/>
                                <a:gd name="T1" fmla="*/ 0 h 55853"/>
                                <a:gd name="T2" fmla="*/ 1 w 48495"/>
                                <a:gd name="T3" fmla="*/ 381 h 55853"/>
                                <a:gd name="T4" fmla="*/ 382 w 48495"/>
                                <a:gd name="T5" fmla="*/ 762 h 55853"/>
                                <a:gd name="T6" fmla="*/ 31969 w 48495"/>
                                <a:gd name="T7" fmla="*/ 762 h 55853"/>
                                <a:gd name="T8" fmla="*/ 47649 w 48495"/>
                                <a:gd name="T9" fmla="*/ 27920 h 55853"/>
                                <a:gd name="T10" fmla="*/ 31969 w 48495"/>
                                <a:gd name="T11" fmla="*/ 55090 h 55853"/>
                                <a:gd name="T12" fmla="*/ 382 w 48495"/>
                                <a:gd name="T13" fmla="*/ 55090 h 55853"/>
                                <a:gd name="T14" fmla="*/ 1 w 48495"/>
                                <a:gd name="T15" fmla="*/ 55471 h 55853"/>
                                <a:gd name="T16" fmla="*/ 382 w 48495"/>
                                <a:gd name="T17" fmla="*/ 55852 h 55853"/>
                                <a:gd name="T18" fmla="*/ 32195 w 48495"/>
                                <a:gd name="T19" fmla="*/ 55852 h 55853"/>
                                <a:gd name="T20" fmla="*/ 32516 w 48495"/>
                                <a:gd name="T21" fmla="*/ 55662 h 55853"/>
                                <a:gd name="T22" fmla="*/ 48423 w 48495"/>
                                <a:gd name="T23" fmla="*/ 28111 h 55853"/>
                                <a:gd name="T24" fmla="*/ 48423 w 48495"/>
                                <a:gd name="T25" fmla="*/ 27730 h 55853"/>
                                <a:gd name="T26" fmla="*/ 32516 w 48495"/>
                                <a:gd name="T27" fmla="*/ 191 h 55853"/>
                                <a:gd name="T28" fmla="*/ 32195 w 48495"/>
                                <a:gd name="T29" fmla="*/ 0 h 55853"/>
                                <a:gd name="T30" fmla="*/ 382 w 48495"/>
                                <a:gd name="T31" fmla="*/ 0 h 558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48495" h="55853" extrusionOk="0">
                                  <a:moveTo>
                                    <a:pt x="382" y="0"/>
                                  </a:moveTo>
                                  <a:cubicBezTo>
                                    <a:pt x="179" y="0"/>
                                    <a:pt x="1" y="167"/>
                                    <a:pt x="1" y="381"/>
                                  </a:cubicBezTo>
                                  <a:cubicBezTo>
                                    <a:pt x="1" y="584"/>
                                    <a:pt x="179" y="762"/>
                                    <a:pt x="382" y="762"/>
                                  </a:cubicBezTo>
                                  <a:lnTo>
                                    <a:pt x="31969" y="762"/>
                                  </a:lnTo>
                                  <a:lnTo>
                                    <a:pt x="47649" y="27920"/>
                                  </a:lnTo>
                                  <a:lnTo>
                                    <a:pt x="31969" y="55090"/>
                                  </a:lnTo>
                                  <a:lnTo>
                                    <a:pt x="382" y="55090"/>
                                  </a:lnTo>
                                  <a:cubicBezTo>
                                    <a:pt x="179" y="55090"/>
                                    <a:pt x="1" y="55257"/>
                                    <a:pt x="1" y="55471"/>
                                  </a:cubicBezTo>
                                  <a:cubicBezTo>
                                    <a:pt x="1" y="55674"/>
                                    <a:pt x="179" y="55852"/>
                                    <a:pt x="382" y="55852"/>
                                  </a:cubicBezTo>
                                  <a:lnTo>
                                    <a:pt x="32195" y="55852"/>
                                  </a:lnTo>
                                  <a:cubicBezTo>
                                    <a:pt x="32326" y="55852"/>
                                    <a:pt x="32457" y="55781"/>
                                    <a:pt x="32516" y="55662"/>
                                  </a:cubicBezTo>
                                  <a:lnTo>
                                    <a:pt x="48423" y="28111"/>
                                  </a:lnTo>
                                  <a:cubicBezTo>
                                    <a:pt x="48495" y="27992"/>
                                    <a:pt x="48495" y="27849"/>
                                    <a:pt x="48423" y="27730"/>
                                  </a:cubicBezTo>
                                  <a:lnTo>
                                    <a:pt x="32516" y="191"/>
                                  </a:lnTo>
                                  <a:cubicBezTo>
                                    <a:pt x="32457" y="72"/>
                                    <a:pt x="32326" y="0"/>
                                    <a:pt x="32195" y="0"/>
                                  </a:cubicBezTo>
                                  <a:lnTo>
                                    <a:pt x="382" y="0"/>
                                  </a:ln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49" name="Google Shape;1393;p43"/>
                          <wps:cNvSpPr>
                            <a:spLocks/>
                          </wps:cNvSpPr>
                          <wps:spPr bwMode="auto">
                            <a:xfrm>
                              <a:off x="55293" y="8942"/>
                              <a:ext cx="8622" cy="7468"/>
                            </a:xfrm>
                            <a:custGeom>
                              <a:avLst/>
                              <a:gdLst>
                                <a:gd name="T0" fmla="*/ 12764 w 51055"/>
                                <a:gd name="T1" fmla="*/ 0 h 44221"/>
                                <a:gd name="T2" fmla="*/ 0 w 51055"/>
                                <a:gd name="T3" fmla="*/ 22110 h 44221"/>
                                <a:gd name="T4" fmla="*/ 12764 w 51055"/>
                                <a:gd name="T5" fmla="*/ 44220 h 44221"/>
                                <a:gd name="T6" fmla="*/ 38291 w 51055"/>
                                <a:gd name="T7" fmla="*/ 44220 h 44221"/>
                                <a:gd name="T8" fmla="*/ 51054 w 51055"/>
                                <a:gd name="T9" fmla="*/ 22110 h 44221"/>
                                <a:gd name="T10" fmla="*/ 38291 w 51055"/>
                                <a:gd name="T11" fmla="*/ 0 h 44221"/>
                                <a:gd name="T12" fmla="*/ 12764 w 51055"/>
                                <a:gd name="T13" fmla="*/ 0 h 44221"/>
                                <a:gd name="T14" fmla="*/ 0 w 51055"/>
                                <a:gd name="T15" fmla="*/ 0 h 44221"/>
                                <a:gd name="T16" fmla="*/ 51055 w 51055"/>
                                <a:gd name="T17" fmla="*/ 44221 h 44221"/>
                              </a:gdLst>
                              <a:ahLst/>
                              <a:cxnLst>
                                <a:cxn ang="0">
                                  <a:pos x="T0" y="T1"/>
                                </a:cxn>
                                <a:cxn ang="0">
                                  <a:pos x="T2" y="T3"/>
                                </a:cxn>
                                <a:cxn ang="0">
                                  <a:pos x="T4" y="T5"/>
                                </a:cxn>
                                <a:cxn ang="0">
                                  <a:pos x="T6" y="T7"/>
                                </a:cxn>
                                <a:cxn ang="0">
                                  <a:pos x="T8" y="T9"/>
                                </a:cxn>
                                <a:cxn ang="0">
                                  <a:pos x="T10" y="T11"/>
                                </a:cxn>
                                <a:cxn ang="0">
                                  <a:pos x="T12" y="T13"/>
                                </a:cxn>
                              </a:cxnLst>
                              <a:rect l="T14" t="T15" r="T16" b="T17"/>
                              <a:pathLst>
                                <a:path w="51055" h="44221" extrusionOk="0">
                                  <a:moveTo>
                                    <a:pt x="12764" y="0"/>
                                  </a:moveTo>
                                  <a:lnTo>
                                    <a:pt x="0" y="22110"/>
                                  </a:lnTo>
                                  <a:lnTo>
                                    <a:pt x="12764" y="44220"/>
                                  </a:lnTo>
                                  <a:lnTo>
                                    <a:pt x="38291" y="44220"/>
                                  </a:lnTo>
                                  <a:lnTo>
                                    <a:pt x="51054" y="22110"/>
                                  </a:lnTo>
                                  <a:lnTo>
                                    <a:pt x="38291" y="0"/>
                                  </a:lnTo>
                                  <a:lnTo>
                                    <a:pt x="12764" y="0"/>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bidi w:val="0"/>
                                  <w:jc w:val="center"/>
                                  <w:rPr>
                                    <w:color w:val="FFC000"/>
                                    <w:sz w:val="70"/>
                                    <w:szCs w:val="70"/>
                                    <w:lang w:bidi="ar-SY"/>
                                  </w:rPr>
                                </w:pPr>
                                <w:r>
                                  <w:rPr>
                                    <w:color w:val="FFC000"/>
                                    <w:sz w:val="70"/>
                                    <w:szCs w:val="70"/>
                                    <w:rtl/>
                                    <w:lang w:bidi="ar-SY"/>
                                  </w:rPr>
                                  <w:t>2</w:t>
                                </w:r>
                              </w:p>
                            </w:txbxContent>
                          </wps:txbx>
                          <wps:bodyPr rot="0" vert="horz" wrap="square" lIns="91425" tIns="91425" rIns="91425" bIns="91425" anchor="ctr" anchorCtr="0" upright="1">
                            <a:noAutofit/>
                          </wps:bodyPr>
                        </wps:wsp>
                        <wps:wsp>
                          <wps:cNvPr id="2050" name="Google Shape;1396;p43"/>
                          <wps:cNvSpPr txBox="1">
                            <a:spLocks noChangeArrowheads="1"/>
                          </wps:cNvSpPr>
                          <wps:spPr bwMode="auto">
                            <a:xfrm>
                              <a:off x="10485" y="8939"/>
                              <a:ext cx="43406" cy="7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jc w:val="center"/>
                                  <w:rPr>
                                    <w:rFonts w:asciiTheme="majorBidi" w:eastAsia="Calibri" w:hAnsiTheme="majorBidi" w:cstheme="majorBidi"/>
                                    <w:b/>
                                    <w:bCs/>
                                    <w:szCs w:val="28"/>
                                    <w:lang w:bidi="ar-SY"/>
                                  </w:rPr>
                                </w:pPr>
                                <w:r>
                                  <w:rPr>
                                    <w:rtl/>
                                  </w:rPr>
                                  <w:t>البحث عن حلول بديلة.</w:t>
                                </w:r>
                              </w:p>
                            </w:txbxContent>
                          </wps:txbx>
                          <wps:bodyPr rot="0" vert="horz" wrap="square" lIns="91425" tIns="0" rIns="0" bIns="0" anchor="ctr" anchorCtr="0" upright="1">
                            <a:noAutofit/>
                          </wps:bodyPr>
                        </wps:wsp>
                      </wpg:grpSp>
                      <wpg:grpSp>
                        <wpg:cNvPr id="2034" name="Google Shape;1397;p43"/>
                        <wpg:cNvGrpSpPr>
                          <a:grpSpLocks/>
                        </wpg:cNvGrpSpPr>
                        <wpg:grpSpPr bwMode="auto">
                          <a:xfrm>
                            <a:off x="13677" y="23883"/>
                            <a:ext cx="51366" cy="9432"/>
                            <a:chOff x="13677" y="23883"/>
                            <a:chExt cx="51366" cy="9432"/>
                          </a:xfrm>
                        </wpg:grpSpPr>
                        <wps:wsp>
                          <wps:cNvPr id="2041" name="Google Shape;1398;p43"/>
                          <wps:cNvSpPr>
                            <a:spLocks noChangeArrowheads="1"/>
                          </wps:cNvSpPr>
                          <wps:spPr bwMode="auto">
                            <a:xfrm>
                              <a:off x="13677" y="24867"/>
                              <a:ext cx="46221" cy="7467"/>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25" tIns="91425" rIns="91425" bIns="91425" anchor="ctr" anchorCtr="0" upright="1">
                            <a:noAutofit/>
                          </wps:bodyPr>
                        </wps:wsp>
                        <wps:wsp>
                          <wps:cNvPr id="2042" name="Google Shape;1399;p43"/>
                          <wps:cNvSpPr>
                            <a:spLocks/>
                          </wps:cNvSpPr>
                          <wps:spPr bwMode="auto">
                            <a:xfrm>
                              <a:off x="53891" y="25656"/>
                              <a:ext cx="3710" cy="5886"/>
                            </a:xfrm>
                            <a:custGeom>
                              <a:avLst/>
                              <a:gdLst>
                                <a:gd name="T0" fmla="*/ 10061 w 21968"/>
                                <a:gd name="T1" fmla="*/ 1 h 34851"/>
                                <a:gd name="T2" fmla="*/ 1 w 21968"/>
                                <a:gd name="T3" fmla="*/ 17432 h 34851"/>
                                <a:gd name="T4" fmla="*/ 10061 w 21968"/>
                                <a:gd name="T5" fmla="*/ 34850 h 34851"/>
                                <a:gd name="T6" fmla="*/ 21968 w 21968"/>
                                <a:gd name="T7" fmla="*/ 34850 h 34851"/>
                                <a:gd name="T8" fmla="*/ 21968 w 21968"/>
                                <a:gd name="T9" fmla="*/ 1 h 34851"/>
                                <a:gd name="T10" fmla="*/ 10061 w 21968"/>
                                <a:gd name="T11" fmla="*/ 1 h 34851"/>
                              </a:gdLst>
                              <a:ahLst/>
                              <a:cxnLst>
                                <a:cxn ang="0">
                                  <a:pos x="T0" y="T1"/>
                                </a:cxn>
                                <a:cxn ang="0">
                                  <a:pos x="T2" y="T3"/>
                                </a:cxn>
                                <a:cxn ang="0">
                                  <a:pos x="T4" y="T5"/>
                                </a:cxn>
                                <a:cxn ang="0">
                                  <a:pos x="T6" y="T7"/>
                                </a:cxn>
                                <a:cxn ang="0">
                                  <a:pos x="T8" y="T9"/>
                                </a:cxn>
                                <a:cxn ang="0">
                                  <a:pos x="T10" y="T11"/>
                                </a:cxn>
                              </a:cxnLst>
                              <a:rect l="0" t="0" r="r" b="b"/>
                              <a:pathLst>
                                <a:path w="21968" h="34851" extrusionOk="0">
                                  <a:moveTo>
                                    <a:pt x="10061" y="1"/>
                                  </a:moveTo>
                                  <a:lnTo>
                                    <a:pt x="1" y="17432"/>
                                  </a:lnTo>
                                  <a:lnTo>
                                    <a:pt x="10061" y="34850"/>
                                  </a:lnTo>
                                  <a:lnTo>
                                    <a:pt x="21968" y="34850"/>
                                  </a:lnTo>
                                  <a:lnTo>
                                    <a:pt x="21968" y="1"/>
                                  </a:lnTo>
                                  <a:lnTo>
                                    <a:pt x="10061" y="1"/>
                                  </a:lnTo>
                                  <a:close/>
                                </a:path>
                              </a:pathLst>
                            </a:custGeom>
                            <a:solidFill>
                              <a:srgbClr val="C6282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43" name="Google Shape;1400;p43"/>
                          <wps:cNvSpPr>
                            <a:spLocks/>
                          </wps:cNvSpPr>
                          <wps:spPr bwMode="auto">
                            <a:xfrm>
                              <a:off x="56853" y="23883"/>
                              <a:ext cx="8190" cy="9432"/>
                            </a:xfrm>
                            <a:custGeom>
                              <a:avLst/>
                              <a:gdLst>
                                <a:gd name="T0" fmla="*/ 382 w 48495"/>
                                <a:gd name="T1" fmla="*/ 1 h 55853"/>
                                <a:gd name="T2" fmla="*/ 1 w 48495"/>
                                <a:gd name="T3" fmla="*/ 382 h 55853"/>
                                <a:gd name="T4" fmla="*/ 382 w 48495"/>
                                <a:gd name="T5" fmla="*/ 763 h 55853"/>
                                <a:gd name="T6" fmla="*/ 31969 w 48495"/>
                                <a:gd name="T7" fmla="*/ 763 h 55853"/>
                                <a:gd name="T8" fmla="*/ 47649 w 48495"/>
                                <a:gd name="T9" fmla="*/ 27933 h 55853"/>
                                <a:gd name="T10" fmla="*/ 31969 w 48495"/>
                                <a:gd name="T11" fmla="*/ 55091 h 55853"/>
                                <a:gd name="T12" fmla="*/ 382 w 48495"/>
                                <a:gd name="T13" fmla="*/ 55091 h 55853"/>
                                <a:gd name="T14" fmla="*/ 1 w 48495"/>
                                <a:gd name="T15" fmla="*/ 55472 h 55853"/>
                                <a:gd name="T16" fmla="*/ 382 w 48495"/>
                                <a:gd name="T17" fmla="*/ 55853 h 55853"/>
                                <a:gd name="T18" fmla="*/ 32195 w 48495"/>
                                <a:gd name="T19" fmla="*/ 55853 h 55853"/>
                                <a:gd name="T20" fmla="*/ 32516 w 48495"/>
                                <a:gd name="T21" fmla="*/ 55662 h 55853"/>
                                <a:gd name="T22" fmla="*/ 48423 w 48495"/>
                                <a:gd name="T23" fmla="*/ 28123 h 55853"/>
                                <a:gd name="T24" fmla="*/ 48423 w 48495"/>
                                <a:gd name="T25" fmla="*/ 27742 h 55853"/>
                                <a:gd name="T26" fmla="*/ 32516 w 48495"/>
                                <a:gd name="T27" fmla="*/ 191 h 55853"/>
                                <a:gd name="T28" fmla="*/ 32195 w 48495"/>
                                <a:gd name="T29" fmla="*/ 1 h 55853"/>
                                <a:gd name="T30" fmla="*/ 382 w 48495"/>
                                <a:gd name="T31" fmla="*/ 1 h 558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48495" h="55853" extrusionOk="0">
                                  <a:moveTo>
                                    <a:pt x="382" y="1"/>
                                  </a:moveTo>
                                  <a:cubicBezTo>
                                    <a:pt x="179" y="1"/>
                                    <a:pt x="1" y="179"/>
                                    <a:pt x="1" y="382"/>
                                  </a:cubicBezTo>
                                  <a:cubicBezTo>
                                    <a:pt x="1" y="596"/>
                                    <a:pt x="179" y="763"/>
                                    <a:pt x="382" y="763"/>
                                  </a:cubicBezTo>
                                  <a:lnTo>
                                    <a:pt x="31969" y="763"/>
                                  </a:lnTo>
                                  <a:lnTo>
                                    <a:pt x="47649" y="27933"/>
                                  </a:lnTo>
                                  <a:lnTo>
                                    <a:pt x="31969" y="55091"/>
                                  </a:lnTo>
                                  <a:lnTo>
                                    <a:pt x="382" y="55091"/>
                                  </a:lnTo>
                                  <a:cubicBezTo>
                                    <a:pt x="179" y="55091"/>
                                    <a:pt x="1" y="55257"/>
                                    <a:pt x="1" y="55472"/>
                                  </a:cubicBezTo>
                                  <a:cubicBezTo>
                                    <a:pt x="1" y="55686"/>
                                    <a:pt x="179" y="55853"/>
                                    <a:pt x="382" y="55853"/>
                                  </a:cubicBezTo>
                                  <a:lnTo>
                                    <a:pt x="32195" y="55853"/>
                                  </a:lnTo>
                                  <a:cubicBezTo>
                                    <a:pt x="32326" y="55853"/>
                                    <a:pt x="32457" y="55781"/>
                                    <a:pt x="32516" y="55662"/>
                                  </a:cubicBezTo>
                                  <a:lnTo>
                                    <a:pt x="48423" y="28123"/>
                                  </a:lnTo>
                                  <a:cubicBezTo>
                                    <a:pt x="48495" y="28004"/>
                                    <a:pt x="48495" y="27861"/>
                                    <a:pt x="48423" y="27742"/>
                                  </a:cubicBezTo>
                                  <a:lnTo>
                                    <a:pt x="32516" y="191"/>
                                  </a:lnTo>
                                  <a:cubicBezTo>
                                    <a:pt x="32457" y="72"/>
                                    <a:pt x="32326" y="1"/>
                                    <a:pt x="32195" y="1"/>
                                  </a:cubicBezTo>
                                  <a:lnTo>
                                    <a:pt x="382" y="1"/>
                                  </a:lnTo>
                                  <a:close/>
                                </a:path>
                              </a:pathLst>
                            </a:custGeom>
                            <a:solidFill>
                              <a:srgbClr val="EC3A3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44" name="Google Shape;1401;p43"/>
                          <wps:cNvSpPr>
                            <a:spLocks/>
                          </wps:cNvSpPr>
                          <wps:spPr bwMode="auto">
                            <a:xfrm>
                              <a:off x="55293" y="24866"/>
                              <a:ext cx="8622" cy="7466"/>
                            </a:xfrm>
                            <a:custGeom>
                              <a:avLst/>
                              <a:gdLst>
                                <a:gd name="T0" fmla="*/ 12764 w 51055"/>
                                <a:gd name="T1" fmla="*/ 1 h 44209"/>
                                <a:gd name="T2" fmla="*/ 0 w 51055"/>
                                <a:gd name="T3" fmla="*/ 22111 h 44209"/>
                                <a:gd name="T4" fmla="*/ 12764 w 51055"/>
                                <a:gd name="T5" fmla="*/ 44209 h 44209"/>
                                <a:gd name="T6" fmla="*/ 38291 w 51055"/>
                                <a:gd name="T7" fmla="*/ 44209 h 44209"/>
                                <a:gd name="T8" fmla="*/ 51054 w 51055"/>
                                <a:gd name="T9" fmla="*/ 22111 h 44209"/>
                                <a:gd name="T10" fmla="*/ 38291 w 51055"/>
                                <a:gd name="T11" fmla="*/ 1 h 44209"/>
                                <a:gd name="T12" fmla="*/ 12764 w 51055"/>
                                <a:gd name="T13" fmla="*/ 1 h 44209"/>
                                <a:gd name="T14" fmla="*/ 0 w 51055"/>
                                <a:gd name="T15" fmla="*/ 0 h 44209"/>
                                <a:gd name="T16" fmla="*/ 51055 w 51055"/>
                                <a:gd name="T17" fmla="*/ 44209 h 44209"/>
                              </a:gdLst>
                              <a:ahLst/>
                              <a:cxnLst>
                                <a:cxn ang="0">
                                  <a:pos x="T0" y="T1"/>
                                </a:cxn>
                                <a:cxn ang="0">
                                  <a:pos x="T2" y="T3"/>
                                </a:cxn>
                                <a:cxn ang="0">
                                  <a:pos x="T4" y="T5"/>
                                </a:cxn>
                                <a:cxn ang="0">
                                  <a:pos x="T6" y="T7"/>
                                </a:cxn>
                                <a:cxn ang="0">
                                  <a:pos x="T8" y="T9"/>
                                </a:cxn>
                                <a:cxn ang="0">
                                  <a:pos x="T10" y="T11"/>
                                </a:cxn>
                                <a:cxn ang="0">
                                  <a:pos x="T12" y="T13"/>
                                </a:cxn>
                              </a:cxnLst>
                              <a:rect l="T14" t="T15" r="T16" b="T17"/>
                              <a:pathLst>
                                <a:path w="51055" h="44209" extrusionOk="0">
                                  <a:moveTo>
                                    <a:pt x="12764" y="1"/>
                                  </a:moveTo>
                                  <a:lnTo>
                                    <a:pt x="0" y="22111"/>
                                  </a:lnTo>
                                  <a:lnTo>
                                    <a:pt x="12764" y="44209"/>
                                  </a:lnTo>
                                  <a:lnTo>
                                    <a:pt x="38291" y="44209"/>
                                  </a:lnTo>
                                  <a:lnTo>
                                    <a:pt x="51054" y="22111"/>
                                  </a:lnTo>
                                  <a:lnTo>
                                    <a:pt x="38291" y="1"/>
                                  </a:lnTo>
                                  <a:lnTo>
                                    <a:pt x="12764"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bidi w:val="0"/>
                                  <w:jc w:val="center"/>
                                  <w:rPr>
                                    <w:color w:val="C00000"/>
                                    <w:sz w:val="70"/>
                                    <w:szCs w:val="70"/>
                                    <w:lang w:bidi="ar-SY"/>
                                  </w:rPr>
                                </w:pPr>
                                <w:r>
                                  <w:rPr>
                                    <w:color w:val="C00000"/>
                                    <w:sz w:val="70"/>
                                    <w:szCs w:val="70"/>
                                    <w:rtl/>
                                    <w:lang w:bidi="ar-SY"/>
                                  </w:rPr>
                                  <w:t>4</w:t>
                                </w:r>
                              </w:p>
                            </w:txbxContent>
                          </wps:txbx>
                          <wps:bodyPr rot="0" vert="horz" wrap="square" lIns="91425" tIns="91425" rIns="91425" bIns="91425" anchor="ctr" anchorCtr="0" upright="1">
                            <a:noAutofit/>
                          </wps:bodyPr>
                        </wps:wsp>
                        <wps:wsp>
                          <wps:cNvPr id="2045" name="Google Shape;1404;p43"/>
                          <wps:cNvSpPr txBox="1">
                            <a:spLocks noChangeArrowheads="1"/>
                          </wps:cNvSpPr>
                          <wps:spPr bwMode="auto">
                            <a:xfrm>
                              <a:off x="14210" y="24539"/>
                              <a:ext cx="42528" cy="7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spacing w:before="240"/>
                                  <w:jc w:val="center"/>
                                  <w:rPr>
                                    <w:color w:val="auto"/>
                                  </w:rPr>
                                </w:pPr>
                                <w:r>
                                  <w:rPr>
                                    <w:rtl/>
                                  </w:rPr>
                                  <w:t>تطبيق الحلّ المناسب على أرض الواقع.</w:t>
                                </w:r>
                              </w:p>
                              <w:p w:rsidR="00693FEF" w:rsidRPr="00B67D85" w:rsidRDefault="00693FEF" w:rsidP="00A5444F">
                                <w:pPr>
                                  <w:rPr>
                                    <w:lang w:bidi="ar-SY"/>
                                  </w:rPr>
                                </w:pPr>
                              </w:p>
                            </w:txbxContent>
                          </wps:txbx>
                          <wps:bodyPr rot="0" vert="horz" wrap="square" lIns="0" tIns="36000" rIns="0" bIns="0" anchor="ctr" anchorCtr="0" upright="1">
                            <a:noAutofit/>
                          </wps:bodyPr>
                        </wps:wsp>
                      </wpg:grpSp>
                      <wpg:grpSp>
                        <wpg:cNvPr id="2035" name="Google Shape;1381;p43"/>
                        <wpg:cNvGrpSpPr>
                          <a:grpSpLocks/>
                        </wpg:cNvGrpSpPr>
                        <wpg:grpSpPr bwMode="auto">
                          <a:xfrm>
                            <a:off x="0" y="31843"/>
                            <a:ext cx="53891" cy="9430"/>
                            <a:chOff x="0" y="31843"/>
                            <a:chExt cx="53891" cy="9430"/>
                          </a:xfrm>
                        </wpg:grpSpPr>
                        <wps:wsp>
                          <wps:cNvPr id="2036" name="Google Shape;1382;p43"/>
                          <wps:cNvSpPr>
                            <a:spLocks noChangeArrowheads="1"/>
                          </wps:cNvSpPr>
                          <wps:spPr bwMode="auto">
                            <a:xfrm>
                              <a:off x="5145" y="32825"/>
                              <a:ext cx="48746" cy="7467"/>
                            </a:xfrm>
                            <a:prstGeom prst="rect">
                              <a:avLst/>
                            </a:prstGeom>
                            <a:noFill/>
                            <a:ln w="9525">
                              <a:solidFill>
                                <a:srgbClr val="7030A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25" tIns="91425" rIns="91425" bIns="91425" anchor="ctr" anchorCtr="0" upright="1">
                            <a:noAutofit/>
                          </wps:bodyPr>
                        </wps:wsp>
                        <wps:wsp>
                          <wps:cNvPr id="2037" name="Google Shape;1383;p43"/>
                          <wps:cNvSpPr>
                            <a:spLocks/>
                          </wps:cNvSpPr>
                          <wps:spPr bwMode="auto">
                            <a:xfrm>
                              <a:off x="7441" y="33614"/>
                              <a:ext cx="3709" cy="5888"/>
                            </a:xfrm>
                            <a:custGeom>
                              <a:avLst/>
                              <a:gdLst>
                                <a:gd name="T0" fmla="*/ 1 w 21968"/>
                                <a:gd name="T1" fmla="*/ 0 h 34862"/>
                                <a:gd name="T2" fmla="*/ 1 w 21968"/>
                                <a:gd name="T3" fmla="*/ 34862 h 34862"/>
                                <a:gd name="T4" fmla="*/ 11907 w 21968"/>
                                <a:gd name="T5" fmla="*/ 34862 h 34862"/>
                                <a:gd name="T6" fmla="*/ 21968 w 21968"/>
                                <a:gd name="T7" fmla="*/ 17431 h 34862"/>
                                <a:gd name="T8" fmla="*/ 11907 w 21968"/>
                                <a:gd name="T9" fmla="*/ 0 h 34862"/>
                                <a:gd name="T10" fmla="*/ 1 w 21968"/>
                                <a:gd name="T11" fmla="*/ 0 h 34862"/>
                              </a:gdLst>
                              <a:ahLst/>
                              <a:cxnLst>
                                <a:cxn ang="0">
                                  <a:pos x="T0" y="T1"/>
                                </a:cxn>
                                <a:cxn ang="0">
                                  <a:pos x="T2" y="T3"/>
                                </a:cxn>
                                <a:cxn ang="0">
                                  <a:pos x="T4" y="T5"/>
                                </a:cxn>
                                <a:cxn ang="0">
                                  <a:pos x="T6" y="T7"/>
                                </a:cxn>
                                <a:cxn ang="0">
                                  <a:pos x="T8" y="T9"/>
                                </a:cxn>
                                <a:cxn ang="0">
                                  <a:pos x="T10" y="T11"/>
                                </a:cxn>
                              </a:cxnLst>
                              <a:rect l="0" t="0" r="r" b="b"/>
                              <a:pathLst>
                                <a:path w="21968" h="34862" extrusionOk="0">
                                  <a:moveTo>
                                    <a:pt x="1" y="0"/>
                                  </a:moveTo>
                                  <a:lnTo>
                                    <a:pt x="1" y="34862"/>
                                  </a:lnTo>
                                  <a:lnTo>
                                    <a:pt x="11907" y="34862"/>
                                  </a:lnTo>
                                  <a:lnTo>
                                    <a:pt x="21968" y="17431"/>
                                  </a:lnTo>
                                  <a:lnTo>
                                    <a:pt x="11907" y="0"/>
                                  </a:lnTo>
                                  <a:lnTo>
                                    <a:pt x="1" y="0"/>
                                  </a:lnTo>
                                  <a:close/>
                                </a:path>
                              </a:pathLst>
                            </a:custGeom>
                            <a:solidFill>
                              <a:srgbClr val="580A8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38" name="Google Shape;1384;p43"/>
                          <wps:cNvSpPr>
                            <a:spLocks/>
                          </wps:cNvSpPr>
                          <wps:spPr bwMode="auto">
                            <a:xfrm>
                              <a:off x="0" y="31843"/>
                              <a:ext cx="8189" cy="9430"/>
                            </a:xfrm>
                            <a:custGeom>
                              <a:avLst/>
                              <a:gdLst>
                                <a:gd name="T0" fmla="*/ 16300 w 48495"/>
                                <a:gd name="T1" fmla="*/ 1 h 55841"/>
                                <a:gd name="T2" fmla="*/ 15979 w 48495"/>
                                <a:gd name="T3" fmla="*/ 191 h 55841"/>
                                <a:gd name="T4" fmla="*/ 72 w 48495"/>
                                <a:gd name="T5" fmla="*/ 27730 h 55841"/>
                                <a:gd name="T6" fmla="*/ 72 w 48495"/>
                                <a:gd name="T7" fmla="*/ 28111 h 55841"/>
                                <a:gd name="T8" fmla="*/ 15979 w 48495"/>
                                <a:gd name="T9" fmla="*/ 55650 h 55841"/>
                                <a:gd name="T10" fmla="*/ 16300 w 48495"/>
                                <a:gd name="T11" fmla="*/ 55841 h 55841"/>
                                <a:gd name="T12" fmla="*/ 48114 w 48495"/>
                                <a:gd name="T13" fmla="*/ 55841 h 55841"/>
                                <a:gd name="T14" fmla="*/ 48495 w 48495"/>
                                <a:gd name="T15" fmla="*/ 55460 h 55841"/>
                                <a:gd name="T16" fmla="*/ 48114 w 48495"/>
                                <a:gd name="T17" fmla="*/ 55079 h 55841"/>
                                <a:gd name="T18" fmla="*/ 16526 w 48495"/>
                                <a:gd name="T19" fmla="*/ 55079 h 55841"/>
                                <a:gd name="T20" fmla="*/ 846 w 48495"/>
                                <a:gd name="T21" fmla="*/ 27921 h 55841"/>
                                <a:gd name="T22" fmla="*/ 16526 w 48495"/>
                                <a:gd name="T23" fmla="*/ 751 h 55841"/>
                                <a:gd name="T24" fmla="*/ 48114 w 48495"/>
                                <a:gd name="T25" fmla="*/ 751 h 55841"/>
                                <a:gd name="T26" fmla="*/ 48495 w 48495"/>
                                <a:gd name="T27" fmla="*/ 382 h 55841"/>
                                <a:gd name="T28" fmla="*/ 48114 w 48495"/>
                                <a:gd name="T29" fmla="*/ 1 h 55841"/>
                                <a:gd name="T30" fmla="*/ 16300 w 48495"/>
                                <a:gd name="T31" fmla="*/ 1 h 558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48495" h="55841" extrusionOk="0">
                                  <a:moveTo>
                                    <a:pt x="16300" y="1"/>
                                  </a:moveTo>
                                  <a:cubicBezTo>
                                    <a:pt x="16169" y="1"/>
                                    <a:pt x="16050" y="72"/>
                                    <a:pt x="15979" y="191"/>
                                  </a:cubicBezTo>
                                  <a:lnTo>
                                    <a:pt x="72" y="27730"/>
                                  </a:lnTo>
                                  <a:cubicBezTo>
                                    <a:pt x="1" y="27849"/>
                                    <a:pt x="1" y="27992"/>
                                    <a:pt x="72" y="28111"/>
                                  </a:cubicBezTo>
                                  <a:lnTo>
                                    <a:pt x="15979" y="55650"/>
                                  </a:lnTo>
                                  <a:cubicBezTo>
                                    <a:pt x="16050" y="55770"/>
                                    <a:pt x="16169" y="55841"/>
                                    <a:pt x="16300" y="55841"/>
                                  </a:cubicBezTo>
                                  <a:lnTo>
                                    <a:pt x="48114" y="55841"/>
                                  </a:lnTo>
                                  <a:cubicBezTo>
                                    <a:pt x="48316" y="55841"/>
                                    <a:pt x="48495" y="55674"/>
                                    <a:pt x="48495" y="55460"/>
                                  </a:cubicBezTo>
                                  <a:cubicBezTo>
                                    <a:pt x="48495" y="55258"/>
                                    <a:pt x="48316" y="55079"/>
                                    <a:pt x="48114" y="55079"/>
                                  </a:cubicBezTo>
                                  <a:lnTo>
                                    <a:pt x="16526" y="55079"/>
                                  </a:lnTo>
                                  <a:lnTo>
                                    <a:pt x="846" y="27921"/>
                                  </a:lnTo>
                                  <a:lnTo>
                                    <a:pt x="16526" y="751"/>
                                  </a:lnTo>
                                  <a:lnTo>
                                    <a:pt x="48114" y="751"/>
                                  </a:lnTo>
                                  <a:cubicBezTo>
                                    <a:pt x="48316" y="751"/>
                                    <a:pt x="48495" y="584"/>
                                    <a:pt x="48495" y="382"/>
                                  </a:cubicBezTo>
                                  <a:cubicBezTo>
                                    <a:pt x="48495" y="167"/>
                                    <a:pt x="48316" y="1"/>
                                    <a:pt x="48114" y="1"/>
                                  </a:cubicBezTo>
                                  <a:lnTo>
                                    <a:pt x="16300" y="1"/>
                                  </a:lnTo>
                                  <a:close/>
                                </a:path>
                              </a:pathLst>
                            </a:custGeom>
                            <a:solidFill>
                              <a:srgbClr val="580A8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39" name="Google Shape;1385;p43"/>
                          <wps:cNvSpPr>
                            <a:spLocks/>
                          </wps:cNvSpPr>
                          <wps:spPr bwMode="auto">
                            <a:xfrm>
                              <a:off x="1127" y="32824"/>
                              <a:ext cx="8622" cy="7468"/>
                            </a:xfrm>
                            <a:custGeom>
                              <a:avLst/>
                              <a:gdLst>
                                <a:gd name="T0" fmla="*/ 12764 w 51055"/>
                                <a:gd name="T1" fmla="*/ 0 h 44220"/>
                                <a:gd name="T2" fmla="*/ 1 w 51055"/>
                                <a:gd name="T3" fmla="*/ 22110 h 44220"/>
                                <a:gd name="T4" fmla="*/ 12764 w 51055"/>
                                <a:gd name="T5" fmla="*/ 44220 h 44220"/>
                                <a:gd name="T6" fmla="*/ 38291 w 51055"/>
                                <a:gd name="T7" fmla="*/ 44220 h 44220"/>
                                <a:gd name="T8" fmla="*/ 51055 w 51055"/>
                                <a:gd name="T9" fmla="*/ 22110 h 44220"/>
                                <a:gd name="T10" fmla="*/ 38291 w 51055"/>
                                <a:gd name="T11" fmla="*/ 0 h 44220"/>
                                <a:gd name="T12" fmla="*/ 12764 w 51055"/>
                                <a:gd name="T13" fmla="*/ 0 h 44220"/>
                                <a:gd name="T14" fmla="*/ 0 w 51055"/>
                                <a:gd name="T15" fmla="*/ 0 h 44220"/>
                                <a:gd name="T16" fmla="*/ 51055 w 51055"/>
                                <a:gd name="T17" fmla="*/ 44220 h 44220"/>
                              </a:gdLst>
                              <a:ahLst/>
                              <a:cxnLst>
                                <a:cxn ang="0">
                                  <a:pos x="T0" y="T1"/>
                                </a:cxn>
                                <a:cxn ang="0">
                                  <a:pos x="T2" y="T3"/>
                                </a:cxn>
                                <a:cxn ang="0">
                                  <a:pos x="T4" y="T5"/>
                                </a:cxn>
                                <a:cxn ang="0">
                                  <a:pos x="T6" y="T7"/>
                                </a:cxn>
                                <a:cxn ang="0">
                                  <a:pos x="T8" y="T9"/>
                                </a:cxn>
                                <a:cxn ang="0">
                                  <a:pos x="T10" y="T11"/>
                                </a:cxn>
                                <a:cxn ang="0">
                                  <a:pos x="T12" y="T13"/>
                                </a:cxn>
                              </a:cxnLst>
                              <a:rect l="T14" t="T15" r="T16" b="T17"/>
                              <a:pathLst>
                                <a:path w="51055" h="44220" extrusionOk="0">
                                  <a:moveTo>
                                    <a:pt x="12764" y="0"/>
                                  </a:moveTo>
                                  <a:lnTo>
                                    <a:pt x="1" y="22110"/>
                                  </a:lnTo>
                                  <a:lnTo>
                                    <a:pt x="12764" y="44220"/>
                                  </a:lnTo>
                                  <a:lnTo>
                                    <a:pt x="38291" y="44220"/>
                                  </a:lnTo>
                                  <a:lnTo>
                                    <a:pt x="51055" y="22110"/>
                                  </a:lnTo>
                                  <a:lnTo>
                                    <a:pt x="38291" y="0"/>
                                  </a:lnTo>
                                  <a:lnTo>
                                    <a:pt x="12764" y="0"/>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bidi w:val="0"/>
                                  <w:jc w:val="center"/>
                                  <w:rPr>
                                    <w:color w:val="7030A0"/>
                                    <w:sz w:val="70"/>
                                    <w:szCs w:val="70"/>
                                    <w:lang w:bidi="ar-SY"/>
                                  </w:rPr>
                                </w:pPr>
                                <w:r>
                                  <w:rPr>
                                    <w:color w:val="7030A0"/>
                                    <w:sz w:val="70"/>
                                    <w:szCs w:val="70"/>
                                    <w:rtl/>
                                    <w:lang w:bidi="ar-SY"/>
                                  </w:rPr>
                                  <w:t>5</w:t>
                                </w:r>
                              </w:p>
                            </w:txbxContent>
                          </wps:txbx>
                          <wps:bodyPr rot="0" vert="horz" wrap="square" lIns="91425" tIns="91425" rIns="91425" bIns="91425" anchor="ctr" anchorCtr="0" upright="1">
                            <a:noAutofit/>
                          </wps:bodyPr>
                        </wps:wsp>
                        <wps:wsp>
                          <wps:cNvPr id="2040" name="Google Shape;1388;p43"/>
                          <wps:cNvSpPr txBox="1">
                            <a:spLocks noChangeArrowheads="1"/>
                          </wps:cNvSpPr>
                          <wps:spPr bwMode="auto">
                            <a:xfrm>
                              <a:off x="10485" y="32821"/>
                              <a:ext cx="43406" cy="7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3FEF" w:rsidRDefault="00693FEF" w:rsidP="00A5444F">
                                <w:pPr>
                                  <w:spacing w:line="192" w:lineRule="auto"/>
                                  <w:jc w:val="left"/>
                                  <w:rPr>
                                    <w:rFonts w:asciiTheme="majorBidi" w:eastAsia="Calibri" w:hAnsiTheme="majorBidi" w:cstheme="majorBidi"/>
                                    <w:b/>
                                    <w:bCs/>
                                    <w:szCs w:val="28"/>
                                    <w:lang w:bidi="ar-SY"/>
                                  </w:rPr>
                                </w:pPr>
                                <w:r>
                                  <w:rPr>
                                    <w:rtl/>
                                  </w:rPr>
                                  <w:t>الحصول على تغذية راجعة والتجاوب معها بالأسلوب المناسب.</w:t>
                                </w:r>
                              </w:p>
                              <w:p w:rsidR="00693FEF" w:rsidRPr="00C97318" w:rsidRDefault="00693FEF" w:rsidP="00A5444F">
                                <w:pPr>
                                  <w:jc w:val="left"/>
                                  <w:rPr>
                                    <w:rFonts w:asciiTheme="majorBidi" w:eastAsia="Calibri" w:hAnsiTheme="majorBidi" w:cstheme="majorBidi"/>
                                    <w:b/>
                                    <w:bCs/>
                                    <w:szCs w:val="28"/>
                                    <w:lang w:bidi="ar-SY"/>
                                  </w:rPr>
                                </w:pPr>
                              </w:p>
                            </w:txbxContent>
                          </wps:txbx>
                          <wps:bodyPr rot="0" vert="horz" wrap="square" lIns="91425" tIns="91425" rIns="91425" bIns="91425" anchor="ctr" anchorCtr="0" upright="1">
                            <a:noAutofit/>
                          </wps:bodyPr>
                        </wps:wsp>
                      </wpg:grpSp>
                    </wpg:wgp>
                  </a:graphicData>
                </a:graphic>
              </wp:inline>
            </w:drawing>
          </mc:Choice>
          <mc:Fallback>
            <w:pict>
              <v:group id="مجموعة 2141" o:spid="_x0000_s2549" style="width:451.3pt;height:4in;mso-position-horizontal-relative:char;mso-position-vertical-relative:line" coordsize="65044,41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">
                <v:group id="Google Shape;1373;p43" o:spid="_x0000_s2550" style="position:absolute;width:55293;height:9432" coordsize="55293,9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B7VMYAAADdAAAADwAAAGRycy9kb3ducmV2LnhtbESPQWvCQBSE74X+h+UV&#10;ems2UVokuoYgWnoQoUYQb4/sMwlm34bsNon/visUehxm5htmlU2mFQP1rrGsIIliEMSl1Q1XCk7F&#10;7m0Bwnlkja1lUnAnB9n6+WmFqbYjf9Nw9JUIEHYpKqi971IpXVmTQRfZjjh4V9sb9EH2ldQ9jgFu&#10;WjmL4w9psOGwUGNHm5rK2/HHKPgcccznyXbY366b+6V4P5z3CSn1+jLlSxCeJv8f/mt/aQWzeJ7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0HtUxgAAAN0A&#10;AAAPAAAAAAAAAAAAAAAAAKoCAABkcnMvZG93bnJldi54bWxQSwUGAAAAAAQABAD6AAAAnQMAAAAA&#10;">
                  <v:rect id="Google Shape;1374;p43" o:spid="_x0000_s2551" style="position:absolute;left:5145;top:983;width:48746;height:7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l0ucYA&#10;AADdAAAADwAAAGRycy9kb3ducmV2LnhtbESPQWvCQBSE74X+h+UVeim6MVDR6CoitLRSEKPen9nX&#10;bGr2bciuMf57t1DocZiZb5j5sre16Kj1lWMFo2ECgrhwuuJSwWH/NpiA8AFZY+2YFNzIw3Lx+DDH&#10;TLsr76jLQykihH2GCkwITSalLwxZ9EPXEEfv27UWQ5RtKXWL1wi3tUyTZCwtVhwXDDa0NlSc84tV&#10;8LMJL+bzaPPObtOvy/QdT9N+o9TzU7+agQjUh//wX/tDK0iT1zH8vo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l0ucYAAADdAAAADwAAAAAAAAAAAAAAAACYAgAAZHJz&#10;L2Rvd25yZXYueG1sUEsFBgAAAAAEAAQA9QAAAIsDAAAAAA==&#10;" filled="f" strokecolor="#00b0f0">
                    <v:textbox inset="2.53958mm,2.53958mm,2.53958mm,2.53958mm"/>
                  </v:rect>
                  <v:shape id="Google Shape;1375;p43" o:spid="_x0000_s2552" style="position:absolute;left:7441;top:1773;width:3709;height:5885;visibility:visible;mso-wrap-style:square;v-text-anchor:middle" coordsize="21968,34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unUcYA&#10;AADdAAAADwAAAGRycy9kb3ducmV2LnhtbESP3WrCQBSE7wu+w3IKvasbhSY1uooIpaFgoVHw9pA9&#10;JrHZsyG7+enbu4VCL4eZ+YbZ7CbTiIE6V1tWsJhHIIgLq2suFZxPb8+vIJxH1thYJgU/5GC3nT1s&#10;MNV25C8acl+KAGGXooLK+zaV0hUVGXRz2xIH72o7gz7IrpS6wzHATSOXURRLgzWHhQpbOlRUfOe9&#10;UXBK4vjmFh/vWfK5Z31pVjn3R6WeHqf9GoSnyf+H/9qZVrCMXhL4fROegN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unUcYAAADdAAAADwAAAAAAAAAAAAAAAACYAgAAZHJz&#10;L2Rvd25yZXYueG1sUEsFBgAAAAAEAAQA9QAAAIsDAAAAAA==&#10;" path="m1,1r,34849l11907,34850,21968,17432,11907,1,1,1xe" fillcolor="#4685bc" stroked="f">
                    <v:path arrowok="t" o:extrusionok="f" o:connecttype="custom" o:connectlocs="0,0;0,5885;2010,5885;3709,2944;2010,0;0,0" o:connectangles="0,0,0,0,0,0"/>
                  </v:shape>
                  <v:shape id="Google Shape;1376;p43" o:spid="_x0000_s2553" style="position:absolute;width:8189;height:9432;visibility:visible;mso-wrap-style:square;v-text-anchor:middle" coordsize="48495,55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b+fcIA&#10;AADdAAAADwAAAGRycy9kb3ducmV2LnhtbERPPWvDMBDdA/0P4grdYrmmCcGJYkJLoUOH2vHS7Wpd&#10;LBHrZCw1cf99NQQyPt73rprdIC40BetZwXOWgyDuvLbcK2iP78sNiBCRNQ6eScEfBaj2D4sdltpf&#10;uaZLE3uRQjiUqMDEOJZShs6Qw5D5kThxJz85jAlOvdQTXlO4G2SR52vp0HJqMDjSq6Hu3Pw6Bbat&#10;Wx84vnx9m9q+rT/tj1k1Sj09zoctiEhzvItv7g+toMhXaW56k56A3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hv59wgAAAN0AAAAPAAAAAAAAAAAAAAAAAJgCAABkcnMvZG93&#10;bnJldi54bWxQSwUGAAAAAAQABAD1AAAAhwMAAAAA&#10;" path="m16300,v-131,,-250,72,-321,191l72,27742v-71,107,-71,262,,381l15979,55662v71,119,190,191,321,191l48114,55853v202,,381,-167,381,-381c48495,55257,48316,55091,48114,55091r-31588,l846,27933,16526,762r31588,c48316,762,48495,596,48495,381,48495,179,48316,,48114,l16300,xe" fillcolor="#5eb2fc" stroked="f">
                    <v:path arrowok="t" o:extrusionok="f" o:connecttype="custom" o:connectlocs="2752,0;2698,32;12,4685;12,4749;2698,9400;2752,9432;8125,9432;8189,9368;8125,9303;2791,9303;143,4717;2791,129;8125,129;8189,64;8125,0;2752,0" o:connectangles="0,0,0,0,0,0,0,0,0,0,0,0,0,0,0,0"/>
                  </v:shape>
                  <v:shape id="Google Shape;1377;p43" o:spid="_x0000_s2554" style="position:absolute;left:1127;top:983;width:8622;height:7465;visibility:visible;mso-wrap-style:square;v-text-anchor:middle" coordsize="51055,44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c2cYA&#10;AADdAAAADwAAAGRycy9kb3ducmV2LnhtbESPQWvCQBSE70L/w/IKvemmKYpGVymCRQoetCIeH9ln&#10;Esy+XbKvmvbXdwuFHoeZ+YZZrHrXqht1sfFs4HmUgSIuvW24MnD82AynoKIgW2w9k4EvirBaPgwW&#10;WFh/5z3dDlKpBOFYoIFaJBRax7Imh3HkA3HyLr5zKEl2lbYd3hPctTrPsol22HBaqDHQuqbyevh0&#10;Bl767fdbyGXCezk3u9MsvJ92Y2OeHvvXOSihXv7Df+2tNZBn4xn8vk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c2cYAAADdAAAADwAAAAAAAAAAAAAAAACYAgAAZHJz&#10;L2Rvd25yZXYueG1sUEsFBgAAAAAEAAQA9QAAAIsDAAAAAA==&#10;" adj="-11796480,,5400" path="m12764,1l1,22111,12764,44208r25527,l51055,22111,38291,1,12764,1xe" fillcolor="#eee" stroked="f">
                    <v:stroke joinstyle="miter"/>
                    <v:formulas/>
                    <v:path arrowok="t" o:extrusionok="f" o:connecttype="custom" o:connectlocs="2156,0;0,3734;2156,7465;6466,7465;8622,3734;6466,0;2156,0" o:connectangles="0,0,0,0,0,0,0" textboxrect="0,0,51055,44209"/>
                    <v:textbox inset="2.53958mm,2.53958mm,2.53958mm,2.53958mm">
                      <w:txbxContent>
                        <w:p w:rsidR="00693FEF" w:rsidRDefault="00693FEF" w:rsidP="00A5444F">
                          <w:pPr>
                            <w:bidi w:val="0"/>
                            <w:jc w:val="center"/>
                            <w:rPr>
                              <w:color w:val="4472C4" w:themeColor="accent1"/>
                              <w:sz w:val="70"/>
                              <w:szCs w:val="70"/>
                              <w:lang w:bidi="ar-SY"/>
                            </w:rPr>
                          </w:pPr>
                          <w:r>
                            <w:rPr>
                              <w:color w:val="4472C4" w:themeColor="accent1"/>
                              <w:sz w:val="70"/>
                              <w:szCs w:val="70"/>
                              <w:rtl/>
                              <w:lang w:bidi="ar-SY"/>
                            </w:rPr>
                            <w:t>1</w:t>
                          </w:r>
                        </w:p>
                      </w:txbxContent>
                    </v:textbox>
                  </v:shape>
                  <v:shape id="Google Shape;1380;p43" o:spid="_x0000_s2555" type="#_x0000_t202" style="position:absolute;left:11887;top:1248;width:43406;height:74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ctT8MA&#10;AADdAAAADwAAAGRycy9kb3ducmV2LnhtbERPu2rDMBTdC/kHcQtdSi03gwmOlVAKKaWLadKS9WJd&#10;P4h1ZSQ5UfP10VDIeDjvahvNKM7k/GBZwWuWgyBurB64U/Bz2L2sQPiArHG0TAr+yMN2s3iosNT2&#10;wt903odOpBD2JSroQ5hKKX3Tk0Gf2Yk4ca11BkOCrpPa4SWFm1Eu87yQBgdODT1O9N5Tc9rPRsH8&#10;jF91+3GNx+j0bzuv2lGfaqWeHuPbGkSgGO7if/enVrDMi7Q/vUlPQG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ctT8MAAADdAAAADwAAAAAAAAAAAAAAAACYAgAAZHJzL2Rv&#10;d25yZXYueG1sUEsFBgAAAAAEAAQA9QAAAIgDAAAAAA==&#10;" filled="f" stroked="f">
                    <v:textbox inset="2mm,1mm,0,1mm">
                      <w:txbxContent>
                        <w:p w:rsidR="00693FEF" w:rsidRPr="00B67D85" w:rsidRDefault="00693FEF" w:rsidP="00A5444F">
                          <w:pPr>
                            <w:spacing w:before="240"/>
                            <w:jc w:val="center"/>
                            <w:rPr>
                              <w:color w:val="auto"/>
                              <w:sz w:val="30"/>
                            </w:rPr>
                          </w:pPr>
                          <w:r w:rsidRPr="00B67D85">
                            <w:rPr>
                              <w:sz w:val="30"/>
                              <w:rtl/>
                            </w:rPr>
                            <w:t>تعريف المشكلة وتحديدها.</w:t>
                          </w:r>
                        </w:p>
                        <w:p w:rsidR="00693FEF" w:rsidRDefault="00693FEF" w:rsidP="00A5444F">
                          <w:pPr>
                            <w:spacing w:after="160" w:line="240" w:lineRule="auto"/>
                            <w:ind w:left="360"/>
                            <w:rPr>
                              <w:rFonts w:asciiTheme="majorBidi" w:eastAsia="Calibri" w:hAnsiTheme="majorBidi" w:cstheme="majorBidi"/>
                              <w:b/>
                              <w:bCs/>
                              <w:szCs w:val="28"/>
                              <w:lang w:bidi="ar-SY"/>
                            </w:rPr>
                          </w:pPr>
                        </w:p>
                      </w:txbxContent>
                    </v:textbox>
                  </v:shape>
                </v:group>
                <v:group id="Google Shape;1381;p43" o:spid="_x0000_s2556" style="position:absolute;top:15923;width:56739;height:9430" coordorigin=",15923" coordsize="46259,9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LlI8UAAADdAAAADwAAAGRycy9kb3ducmV2LnhtbESPQYvCMBSE7wv+h/AE&#10;b2vaiotUo4jo4kGEVUG8PZpnW2xeSpNt6783wsIeh5n5hlmselOJlhpXWlYQjyMQxJnVJecKLufd&#10;5wyE88gaK8uk4EkOVsvBxwJTbTv+ofbkcxEg7FJUUHhfp1K6rCCDbmxr4uDdbWPQB9nkUjfYBbip&#10;ZBJFX9JgyWGhwJo2BWWP069R8N1ht57E2/bwuG+et/P0eD3EpNRo2K/nIDz1/j/8195rBUk0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C5SPFAAAA3QAA&#10;AA8AAAAAAAAAAAAAAAAAqgIAAGRycy9kb3ducmV2LnhtbFBLBQYAAAAABAAEAPoAAACcAwAAAAA=&#10;">
                  <v:rect id="Google Shape;1382;p43" o:spid="_x0000_s2557" style="position:absolute;left:5145;top:16905;width:39936;height:7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vSTcQA&#10;AADdAAAADwAAAGRycy9kb3ducmV2LnhtbESPzWrDMBCE74W8g9hAL6WRYmgJbpQQAoG0Jzs/98Xa&#10;2m6slZEU2337qlDocZiZb5j1drKdGMiH1rGG5UKBIK6cabnWcDkfnlcgQkQ22DkmDd8UYLuZPawx&#10;N27kkoZTrEWCcMhRQxNjn0sZqoYshoXriZP36bzFmKSvpfE4JrjtZKbUq7TYclposKd9Q9XtdLca&#10;rlNx6Yqv+KEyZcp3n92f9i1p/Tifdm8gIk3xP/zXPhoNmXpZwu+b9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L0k3EAAAA3QAAAA8AAAAAAAAAAAAAAAAAmAIAAGRycy9k&#10;b3ducmV2LnhtbFBLBQYAAAAABAAEAPUAAACJAwAAAAA=&#10;" filled="f" strokecolor="#92d050">
                    <v:textbox inset="2.53958mm,2.53958mm,2.53958mm,2.53958mm"/>
                  </v:rect>
                  <v:shape id="Google Shape;1383;p43" o:spid="_x0000_s2558" style="position:absolute;left:5962;top:17695;width:3710;height:5887;visibility:visible;mso-wrap-style:square;v-text-anchor:middle" coordsize="21968,34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1rMQA&#10;AADdAAAADwAAAGRycy9kb3ducmV2LnhtbESPQWvCQBSE74L/YXlCb7rbgMWmrlIFQfAgWjXXR/Y1&#10;CWbfhuw2xn/vFgSPw8x8w8yXva1FR62vHGt4nygQxLkzFRcaTj+b8QyED8gGa8ek4U4elovhYI6p&#10;cTc+UHcMhYgQ9ilqKENoUil9XpJFP3ENcfR+XWsxRNkW0rR4i3Bby0SpD2mx4rhQYkPrkvLr8c9q&#10;uO725nN6tvUqyy4n1WXbFeZO67dR//0FIlAfXuFne2s0JGqawP+b+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8NazEAAAA3QAAAA8AAAAAAAAAAAAAAAAAmAIAAGRycy9k&#10;b3ducmV2LnhtbFBLBQYAAAAABAAEAPUAAACJAwAAAAA=&#10;" path="m1,r,34862l11907,34862,21968,17431,11907,,1,xe" fillcolor="#2fc948" stroked="f">
                    <v:path arrowok="t" o:extrusionok="f" o:connecttype="custom" o:connectlocs="0,0;0,5887;2011,5887;3710,2944;2011,0;0,0" o:connectangles="0,0,0,0,0,0"/>
                  </v:shape>
                  <v:shape id="Google Shape;1384;p43" o:spid="_x0000_s2559" style="position:absolute;top:15923;width:8189;height:9430;visibility:visible;mso-wrap-style:square;v-text-anchor:middle" coordsize="48495,55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ccI8gA&#10;AADdAAAADwAAAGRycy9kb3ducmV2LnhtbESPQWvCQBSE7wX/w/IEL1I3Rtra1FWqYBHaS1Xo9ZF9&#10;zcZk36bZVaO/vlsQehxm5htmtuhsLU7U+tKxgvEoAUGcO11yoWC/W99PQfiArLF2TAou5GEx793N&#10;MNPuzJ902oZCRAj7DBWYEJpMSp8bsuhHriGO3rdrLYYo20LqFs8RbmuZJsmjtFhyXDDY0MpQXm2P&#10;VsFT9T4sf5rn3dflUK0/0usyfZsYpQb97vUFRKAu/Idv7Y1WkCYPE/h7E5+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NxwjyAAAAN0AAAAPAAAAAAAAAAAAAAAAAJgCAABk&#10;cnMvZG93bnJldi54bWxQSwUGAAAAAAQABAD1AAAAjQMAAAAA&#10;" path="m16300,1v-131,,-250,71,-321,190l72,27730v-71,119,-71,262,,381l15979,55650v71,120,190,191,321,191l48114,55841v202,,381,-167,381,-381c48495,55258,48316,55079,48114,55079r-31588,l846,27921,16526,751r31588,c48316,751,48495,584,48495,382,48495,167,48316,1,48114,1l16300,1xe" fillcolor="#69e781" stroked="f">
                    <v:path arrowok="t" o:extrusionok="f" o:connecttype="custom" o:connectlocs="2752,0;2698,32;12,4683;12,4747;2698,9398;2752,9430;8125,9430;8189,9366;8125,9301;2791,9301;143,4715;2791,127;8125,127;8189,65;8125,0;2752,0" o:connectangles="0,0,0,0,0,0,0,0,0,0,0,0,0,0,0,0"/>
                  </v:shape>
                  <v:shape id="Google Shape;1385;p43" o:spid="_x0000_s2560" style="position:absolute;left:1127;top:16904;width:7231;height:7468;visibility:visible;mso-wrap-style:square;v-text-anchor:middle" coordsize="51055,442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3go8cA&#10;AADdAAAADwAAAGRycy9kb3ducmV2LnhtbESPQWvCQBSE70L/w/IEb2ajra1JXaWUFgTBUluE3h7Z&#10;ZxLMvg3Z1U3/vSsIHoeZ+YZZrHrTiDN1rrasYJKkIIgLq2suFfz+fI7nIJxH1thYJgX/5GC1fBgs&#10;MNc28Dedd74UEcIuRwWV920upSsqMugS2xJH72A7gz7KrpS6wxDhppHTNH2WBmuOCxW29F5Rcdyd&#10;jIJHrbOP0H9lh304vvz5bbZZh0yp0bB/ewXhqff38K291gqm6ewJrm/iE5D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N4KPHAAAA3QAAAA8AAAAAAAAAAAAAAAAAmAIAAGRy&#10;cy9kb3ducmV2LnhtbFBLBQYAAAAABAAEAPUAAACMAwAAAAA=&#10;" adj="-11796480,,5400" path="m12764,l1,22110,12764,44220r25527,l51055,22110,38291,,12764,xe" fillcolor="#eee" stroked="f">
                    <v:stroke joinstyle="miter"/>
                    <v:formulas/>
                    <v:path arrowok="t" o:extrusionok="f" o:connecttype="custom" o:connectlocs="1808,0;0,3734;1808,7468;5423,7468;7231,3734;5423,0;1808,0" o:connectangles="0,0,0,0,0,0,0" textboxrect="0,0,51055,44220"/>
                    <v:textbox inset="2.53958mm,2.53958mm,2.53958mm,2.53958mm">
                      <w:txbxContent>
                        <w:p w:rsidR="00693FEF" w:rsidRDefault="00693FEF" w:rsidP="00A5444F">
                          <w:pPr>
                            <w:bidi w:val="0"/>
                            <w:jc w:val="center"/>
                            <w:rPr>
                              <w:color w:val="92D050"/>
                              <w:sz w:val="70"/>
                              <w:szCs w:val="70"/>
                              <w:lang w:bidi="ar-SY"/>
                            </w:rPr>
                          </w:pPr>
                          <w:r>
                            <w:rPr>
                              <w:color w:val="92D050"/>
                              <w:sz w:val="70"/>
                              <w:szCs w:val="70"/>
                              <w:rtl/>
                              <w:lang w:bidi="ar-SY"/>
                            </w:rPr>
                            <w:t>3</w:t>
                          </w:r>
                        </w:p>
                      </w:txbxContent>
                    </v:textbox>
                  </v:shape>
                  <v:shape id="Google Shape;1388;p43" o:spid="_x0000_s2561" type="#_x0000_t202" style="position:absolute;left:11150;top:16901;width:35109;height:7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NdsMA&#10;AADdAAAADwAAAGRycy9kb3ducmV2LnhtbESPzarCMBSE94LvEI7gRjRV8CLVKP6g3s1dtPoAh+bY&#10;FpuT0kStPr25ILgcZuYbZrFqTSXu1LjSsoLxKAJBnFldcq7gfNoPZyCcR9ZYWSYFT3KwWnY7C4y1&#10;fXBC99TnIkDYxaig8L6OpXRZQQbdyNbEwbvYxqAPssmlbvAR4KaSkyj6kQZLDgsF1rQtKLumN6OA&#10;1ol9/V3dwSSb3fZwKZkG8qhUv9eu5yA8tf4b/rR/tYJJNJ3C/5vwBOTy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e/NdsMAAADdAAAADwAAAAAAAAAAAAAAAACYAgAAZHJzL2Rv&#10;d25yZXYueG1sUEsFBgAAAAAEAAQA9QAAAIgDAAAAAA==&#10;" filled="f" stroked="f">
                    <v:textbox inset="0,0,0,0">
                      <w:txbxContent>
                        <w:p w:rsidR="00693FEF" w:rsidRDefault="00693FEF" w:rsidP="00A5444F">
                          <w:pPr>
                            <w:jc w:val="center"/>
                            <w:rPr>
                              <w:rFonts w:asciiTheme="majorBidi" w:eastAsia="Calibri" w:hAnsiTheme="majorBidi" w:cstheme="majorBidi"/>
                              <w:b/>
                              <w:bCs/>
                              <w:szCs w:val="28"/>
                            </w:rPr>
                          </w:pPr>
                          <w:r>
                            <w:rPr>
                              <w:rtl/>
                            </w:rPr>
                            <w:t>تقييم واختيار الحلول المناسبة لحلّ المشكلة.</w:t>
                          </w:r>
                        </w:p>
                      </w:txbxContent>
                    </v:textbox>
                  </v:shape>
                </v:group>
                <v:group id="Google Shape;1389;p43" o:spid="_x0000_s2562" style="position:absolute;left:10485;top:7961;width:54559;height:9434" coordorigin="10485,7961" coordsize="54558,9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5AuMUAAADdAAAADwAAAGRycy9kb3ducmV2LnhtbESPQYvCMBSE7wv+h/AE&#10;b2tayy5SjSKi4kEWVgXx9miebbF5KU1s67/fLAgeh5n5hpkve1OJlhpXWlYQjyMQxJnVJecKzqft&#10;5xSE88gaK8uk4EkOlovBxxxTbTv+pfbocxEg7FJUUHhfp1K6rCCDbmxr4uDdbGPQB9nkUjfYBbip&#10;5CSKvqXBksNCgTWtC8rux4dRsOuwWyXxpj3cb+vn9fT1cznEpNRo2K9mIDz1/h1+tfdawSRK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hOQLjFAAAA3QAA&#10;AA8AAAAAAAAAAAAAAAAAqgIAAGRycy9kb3ducmV2LnhtbFBLBQYAAAAABAAEAPoAAACcAwAAAAA=&#10;">
                  <v:rect id="Google Shape;1390;p43" o:spid="_x0000_s2563" style="position:absolute;left:10485;top:8943;width:49413;height:7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3xsUA&#10;AADdAAAADwAAAGRycy9kb3ducmV2LnhtbESPQWsCMRSE7wX/Q3hCb5pUdJHVKKVV20sFtdTrY/Pc&#10;LG5elk3U9d83BaHHYWa+YebLztXiSm2oPGt4GSoQxIU3FZcavg/rwRREiMgGa8+k4U4Blove0xxz&#10;42+8o+s+liJBOOSowcbY5FKGwpLDMPQNcfJOvnUYk2xLaVq8Jbir5UipTDqsOC1YbOjNUnHeX5wG&#10;Znv+UpePFU822/Xx/fSTZW6j9XO/e52BiNTF//Cj/Wk0jNQ4g7836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KzfGxQAAAN0AAAAPAAAAAAAAAAAAAAAAAJgCAABkcnMv&#10;ZG93bnJldi54bWxQSwUGAAAAAAQABAD1AAAAigMAAAAA&#10;" filled="f" strokecolor="#ffc000">
                    <v:textbox inset="2.53958mm,2.53958mm,2.53958mm,2.53958mm"/>
                  </v:rect>
                  <v:shape id="Google Shape;1391;p43" o:spid="_x0000_s2564" style="position:absolute;left:53891;top:9735;width:3710;height:5885;visibility:visible;mso-wrap-style:square;v-text-anchor:middle" coordsize="21968,34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beeMYA&#10;AADdAAAADwAAAGRycy9kb3ducmV2LnhtbESPQWvCQBSE74X+h+UVequbimiJrqEtSD2IWvXi7bH7&#10;moRk34bsNon+elco9DjMzDfMIhtsLTpqfelYwesoAUGsnSk5V3A6rl7eQPiAbLB2TAou5CFbPj4s&#10;MDWu52/qDiEXEcI+RQVFCE0qpdcFWfQj1xBH78e1FkOUbS5Ni32E21qOk2QqLZYcFwps6LMgXR1+&#10;rYLzdb/6mvUfFfKkm5ptrTd+p5V6fhre5yACDeE//NdeGwXjZDKD+5v4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beeMYAAADdAAAADwAAAAAAAAAAAAAAAACYAgAAZHJz&#10;L2Rvd25yZXYueG1sUEsFBgAAAAAEAAQA9QAAAIsDAAAAAA==&#10;" path="m10061,l1,17419,10061,34850r11907,l21968,,10061,xe" fillcolor="#e09214" stroked="f">
                    <v:path arrowok="t" o:extrusionok="f" o:connecttype="custom" o:connectlocs="1699,0;0,2941;1699,5885;3710,5885;3710,0;1699,0" o:connectangles="0,0,0,0,0,0"/>
                  </v:shape>
                  <v:shape id="Google Shape;1392;p43" o:spid="_x0000_s2565" style="position:absolute;left:56853;top:7961;width:8190;height:9433;visibility:visible;mso-wrap-style:square;v-text-anchor:middle" coordsize="48495,55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1LesMA&#10;AADdAAAADwAAAGRycy9kb3ducmV2LnhtbERPTWvCQBC9F/oflin0VjcV22p0lSLYeimoFcHbkB2z&#10;wexsyK4x/nvnUOjx8b5ni97XqqM2VoENvA4yUMRFsBWXBva/q5cxqJiQLdaBycCNIizmjw8zzG24&#10;8pa6XSqVhHDM0YBLqcm1joUjj3EQGmLhTqH1mAS2pbYtXiXc13qYZe/aY8XS4LChpaPivLt4A8O3&#10;7vLzcTgWrlmd15vDxG/L7y9jnp/6zymoRH36F/+511Z82Ujmyht5Anp+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1LesMAAADdAAAADwAAAAAAAAAAAAAAAACYAgAAZHJzL2Rv&#10;d25yZXYueG1sUEsFBgAAAAAEAAQA9QAAAIgDAAAAAA==&#10;" path="m382,c179,,1,167,1,381v,203,178,381,381,381l31969,762,47649,27920,31969,55090r-31587,c179,55090,1,55257,1,55471v,203,178,381,381,381l32195,55852v131,,262,-71,321,-190l48423,28111v72,-119,72,-262,,-381l32516,191c32457,72,32326,,32195,l382,xe" fillcolor="#fcbd24" stroked="f">
                    <v:path arrowok="t" o:extrusionok="f" o:connecttype="custom" o:connectlocs="65,0;0,64;65,129;5399,129;8047,4715;5399,9304;65,9304;0,9368;65,9433;5437,9433;5491,9401;8178,4748;8178,4683;5491,32;5437,0;65,0" o:connectangles="0,0,0,0,0,0,0,0,0,0,0,0,0,0,0,0"/>
                  </v:shape>
                  <v:shape id="Google Shape;1393;p43" o:spid="_x0000_s2566" style="position:absolute;left:55293;top:8942;width:8622;height:7468;visibility:visible;mso-wrap-style:square;v-text-anchor:middle" coordsize="51055,442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dG/MYA&#10;AADdAAAADwAAAGRycy9kb3ducmV2LnhtbESP3WrCQBSE74W+w3IKvZG6aaiSRjehFFoKglLtAxyy&#10;xySYPZtmNz++fVcQvBxm5htmk0+mEQN1rras4GURgSAurK65VPB7/HxOQDiPrLGxTAou5CDPHmYb&#10;TLUd+YeGgy9FgLBLUUHlfZtK6YqKDLqFbYmDd7KdQR9kV0rd4RjgppFxFK2kwZrDQoUtfVRUnA+9&#10;UUCX/dc2Tjj5W1ozXx1tP06nnVJPj9P7GoSnyd/Dt/a3VhBHr29wfROe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OdG/MYAAADdAAAADwAAAAAAAAAAAAAAAACYAgAAZHJz&#10;L2Rvd25yZXYueG1sUEsFBgAAAAAEAAQA9QAAAIsDAAAAAA==&#10;" adj="-11796480,,5400" path="m12764,l,22110,12764,44220r25527,l51054,22110,38291,,12764,xe" fillcolor="#eee" stroked="f">
                    <v:stroke joinstyle="miter"/>
                    <v:formulas/>
                    <v:path arrowok="t" o:extrusionok="f" o:connecttype="custom" o:connectlocs="2156,0;0,3734;2156,7468;6466,7468;8622,3734;6466,0;2156,0" o:connectangles="0,0,0,0,0,0,0" textboxrect="0,0,51055,44221"/>
                    <v:textbox inset="2.53958mm,2.53958mm,2.53958mm,2.53958mm">
                      <w:txbxContent>
                        <w:p w:rsidR="00693FEF" w:rsidRDefault="00693FEF" w:rsidP="00A5444F">
                          <w:pPr>
                            <w:bidi w:val="0"/>
                            <w:jc w:val="center"/>
                            <w:rPr>
                              <w:color w:val="FFC000"/>
                              <w:sz w:val="70"/>
                              <w:szCs w:val="70"/>
                              <w:lang w:bidi="ar-SY"/>
                            </w:rPr>
                          </w:pPr>
                          <w:r>
                            <w:rPr>
                              <w:color w:val="FFC000"/>
                              <w:sz w:val="70"/>
                              <w:szCs w:val="70"/>
                              <w:rtl/>
                              <w:lang w:bidi="ar-SY"/>
                            </w:rPr>
                            <w:t>2</w:t>
                          </w:r>
                        </w:p>
                      </w:txbxContent>
                    </v:textbox>
                  </v:shape>
                  <v:shape id="Google Shape;1396;p43" o:spid="_x0000_s2567" type="#_x0000_t202" style="position:absolute;left:10485;top:8939;width:43406;height:72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aSwsMA&#10;AADdAAAADwAAAGRycy9kb3ducmV2LnhtbERPz2vCMBS+C/sfwhN208TOyVaNMoQNDz2oG+z6aN6a&#10;YvNSkqx2/705CDt+fL83u9F1YqAQW88aFnMFgrj2puVGw9fn++wFREzIBjvPpOGPIuy2D5MNlsZf&#10;+UTDOTUih3AsUYNNqS+ljLUlh3Hue+LM/fjgMGUYGmkCXnO462Sh1Eo6bDk3WOxpb6m+nH+dhv1r&#10;VYTl8FR9fK+8rY7NIRzVUuvH6fi2BpFoTP/iu/tgNBTqOe/Pb/ITkN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aSwsMAAADdAAAADwAAAAAAAAAAAAAAAACYAgAAZHJzL2Rv&#10;d25yZXYueG1sUEsFBgAAAAAEAAQA9QAAAIgDAAAAAA==&#10;" filled="f" stroked="f">
                    <v:textbox inset="2.53958mm,0,0,0">
                      <w:txbxContent>
                        <w:p w:rsidR="00693FEF" w:rsidRDefault="00693FEF" w:rsidP="00A5444F">
                          <w:pPr>
                            <w:jc w:val="center"/>
                            <w:rPr>
                              <w:rFonts w:asciiTheme="majorBidi" w:eastAsia="Calibri" w:hAnsiTheme="majorBidi" w:cstheme="majorBidi"/>
                              <w:b/>
                              <w:bCs/>
                              <w:szCs w:val="28"/>
                              <w:lang w:bidi="ar-SY"/>
                            </w:rPr>
                          </w:pPr>
                          <w:r>
                            <w:rPr>
                              <w:rtl/>
                            </w:rPr>
                            <w:t>البحث عن حلول بديلة.</w:t>
                          </w:r>
                        </w:p>
                      </w:txbxContent>
                    </v:textbox>
                  </v:shape>
                </v:group>
                <v:group id="Google Shape;1397;p43" o:spid="_x0000_s2568" style="position:absolute;left:13677;top:23883;width:51366;height:9432" coordorigin="13677,23883" coordsize="51366,9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fYzMUAAADdAAAADwAAAGRycy9kb3ducmV2LnhtbESPQYvCMBSE78L+h/AE&#10;b5pWV1mqUURW2YMsqAvi7dE822LzUprY1n9vhAWPw8x8wyxWnSlFQ7UrLCuIRxEI4tTqgjMFf6ft&#10;8AuE88gaS8uk4EEOVsuP3gITbVs+UHP0mQgQdgkqyL2vEildmpNBN7IVcfCutjbog6wzqWtsA9yU&#10;chxFM2mw4LCQY0WbnNLb8W4U7Fps15P4u9nfrpvH5TT9Pe9jUmrQ79ZzEJ46/w7/t3+0gnE0+Y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n2MzFAAAA3QAA&#10;AA8AAAAAAAAAAAAAAAAAqgIAAGRycy9kb3ducmV2LnhtbFBLBQYAAAAABAAEAPoAAACcAwAAAAA=&#10;">
                  <v:rect id="Google Shape;1398;p43" o:spid="_x0000_s2569" style="position:absolute;left:13677;top:24867;width:46221;height:7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Fq8MA&#10;AADdAAAADwAAAGRycy9kb3ducmV2LnhtbESPzYoCMRCE74LvEFrwpom6LDIaRUXRyx78uzeTdjI4&#10;6QyTqLM+/WZhYY9FVX1FzZetq8STmlB61jAaKhDEuTclFxou591gCiJEZIOVZ9LwTQGWi25njpnx&#10;Lz7S8xQLkSAcMtRgY6wzKUNuyWEY+po4eTffOIxJNoU0Db4S3FVyrNSndFhyWrBY08ZSfj89nAZ6&#10;X9fqa7+9ny+4OqCdTI7vuNe632tXMxCR2vgf/msfjIax+hjB75v0BO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Fq8MAAADdAAAADwAAAAAAAAAAAAAAAACYAgAAZHJzL2Rv&#10;d25yZXYueG1sUEsFBgAAAAAEAAQA9QAAAIgDAAAAAA==&#10;" filled="f" strokecolor="red">
                    <v:textbox inset="2.53958mm,2.53958mm,2.53958mm,2.53958mm"/>
                  </v:rect>
                  <v:shape id="Google Shape;1399;p43" o:spid="_x0000_s2570" style="position:absolute;left:53891;top:25656;width:3710;height:5886;visibility:visible;mso-wrap-style:square;v-text-anchor:middle" coordsize="21968,34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aD78YA&#10;AADdAAAADwAAAGRycy9kb3ducmV2LnhtbESPQWsCMRSE74L/ITzBW01cxZatUWy14Km0tii9vW5e&#10;N4ubl2UTdfvvG6HgcZiZb5j5snO1OFMbKs8axiMFgrjwpuJSw+fHy90DiBCRDdaeScMvBVgu+r05&#10;5sZf+J3Ou1iKBOGQowYbY5NLGQpLDsPIN8TJ+/Gtw5hkW0rT4iXBXS0zpWbSYcVpwWJDz5aK4+7k&#10;NKi1mz5lrzLY7+3bYT+5X31NNqXWw0G3egQRqYu38H97azRkaprB9U16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aD78YAAADdAAAADwAAAAAAAAAAAAAAAACYAgAAZHJz&#10;L2Rvd25yZXYueG1sUEsFBgAAAAAEAAQA9QAAAIsDAAAAAA==&#10;" path="m10061,1l1,17432,10061,34850r11907,l21968,1,10061,1xe" fillcolor="#c6282f" stroked="f">
                    <v:path arrowok="t" o:extrusionok="f" o:connecttype="custom" o:connectlocs="1699,0;0,2944;1699,5886;3710,5886;3710,0;1699,0" o:connectangles="0,0,0,0,0,0"/>
                  </v:shape>
                  <v:shape id="Google Shape;1400;p43" o:spid="_x0000_s2571" style="position:absolute;left:56853;top:23883;width:8190;height:9432;visibility:visible;mso-wrap-style:square;v-text-anchor:middle" coordsize="48495,55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IaMcgA&#10;AADdAAAADwAAAGRycy9kb3ducmV2LnhtbESPQWvCQBSE74X+h+UVeim60apIdJUiWKSgwaiH3B7Z&#10;1yRt9m3Irhr/fVcoeBxm5htmvuxMLS7UusqygkE/AkGcW11xoeB4WPemIJxH1lhbJgU3crBcPD/N&#10;Mdb2ynu6pL4QAcIuRgWl900spctLMuj6tiEO3rdtDfog20LqFq8Bbmo5jKKJNFhxWCixoVVJ+W96&#10;NgqSZLvfJj/F+jMbpaevcTZ9y3ZOqdeX7mMGwlPnH+H/9kYrGEajd7i/CU9AL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whoxyAAAAN0AAAAPAAAAAAAAAAAAAAAAAJgCAABk&#10;cnMvZG93bnJldi54bWxQSwUGAAAAAAQABAD1AAAAjQMAAAAA&#10;" path="m382,1c179,1,1,179,1,382v,214,178,381,381,381l31969,763,47649,27933,31969,55091r-31587,c179,55091,1,55257,1,55472v,214,178,381,381,381l32195,55853v131,,262,-72,321,-191l48423,28123v72,-119,72,-262,,-381l32516,191c32457,72,32326,1,32195,1l382,1xe" fillcolor="#ec3a3b" stroked="f">
                    <v:path arrowok="t" o:extrusionok="f" o:connecttype="custom" o:connectlocs="65,0;0,65;65,129;5399,129;8047,4717;5399,9303;65,9303;0,9368;65,9432;5437,9432;5491,9400;8178,4749;8178,4685;5491,32;5437,0;65,0" o:connectangles="0,0,0,0,0,0,0,0,0,0,0,0,0,0,0,0"/>
                  </v:shape>
                  <v:shape id="Google Shape;1401;p43" o:spid="_x0000_s2572" style="position:absolute;left:55293;top:24866;width:8622;height:7466;visibility:visible;mso-wrap-style:square;v-text-anchor:middle" coordsize="51055,44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flmsYA&#10;AADdAAAADwAAAGRycy9kb3ducmV2LnhtbESPQWvCQBSE74X+h+UVvNVNUxWbukoRKiJ40Bbx+Mi+&#10;JqHZt0v2qWl/vSsUehxm5htmtuhdq87UxcazgadhBoq49LbhysDnx/vjFFQUZIutZzLwQxEW8/u7&#10;GRbWX3hH571UKkE4FmigFgmF1rGsyWEc+kCcvC/fOZQku0rbDi8J7lqdZ9lEO2w4LdQYaFlT+b0/&#10;OQPP/fp3FXKZ8E6OzfbwEjaH7diYwUP/9gpKqJf/8F97bQ3k2WgEtzfpCe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flmsYAAADdAAAADwAAAAAAAAAAAAAAAACYAgAAZHJz&#10;L2Rvd25yZXYueG1sUEsFBgAAAAAEAAQA9QAAAIsDAAAAAA==&#10;" adj="-11796480,,5400" path="m12764,1l,22111,12764,44209r25527,l51054,22111,38291,1,12764,1xe" fillcolor="#eee" stroked="f">
                    <v:stroke joinstyle="miter"/>
                    <v:formulas/>
                    <v:path arrowok="t" o:extrusionok="f" o:connecttype="custom" o:connectlocs="2156,0;0,3734;2156,7466;6466,7466;8622,3734;6466,0;2156,0" o:connectangles="0,0,0,0,0,0,0" textboxrect="0,0,51055,44209"/>
                    <v:textbox inset="2.53958mm,2.53958mm,2.53958mm,2.53958mm">
                      <w:txbxContent>
                        <w:p w:rsidR="00693FEF" w:rsidRDefault="00693FEF" w:rsidP="00A5444F">
                          <w:pPr>
                            <w:bidi w:val="0"/>
                            <w:jc w:val="center"/>
                            <w:rPr>
                              <w:color w:val="C00000"/>
                              <w:sz w:val="70"/>
                              <w:szCs w:val="70"/>
                              <w:lang w:bidi="ar-SY"/>
                            </w:rPr>
                          </w:pPr>
                          <w:r>
                            <w:rPr>
                              <w:color w:val="C00000"/>
                              <w:sz w:val="70"/>
                              <w:szCs w:val="70"/>
                              <w:rtl/>
                              <w:lang w:bidi="ar-SY"/>
                            </w:rPr>
                            <w:t>4</w:t>
                          </w:r>
                        </w:p>
                      </w:txbxContent>
                    </v:textbox>
                  </v:shape>
                  <v:shape id="Google Shape;1404;p43" o:spid="_x0000_s2573" type="#_x0000_t202" style="position:absolute;left:14210;top:24539;width:42528;height:76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FML8cA&#10;AADdAAAADwAAAGRycy9kb3ducmV2LnhtbESPW2vCQBCF3wX/wzJCX6RuGlRK6iptvVD6VG2h+DZk&#10;xyQ2Oxuyo6b/vlsQfDycy8eZLTpXqzO1ofJs4GGUgCLOva24MPD1ub5/BBUE2WLtmQz8UoDFvN+b&#10;YWb9hbd03kmh4giHDA2UIk2mdchLchhGviGO3sG3DiXKttC2xUscd7VOk2SqHVYcCSU29FpS/rM7&#10;uch9X73w5nv5sT/sSdLh8biZyNKYu0H3/ARKqJNb+Np+swbSZDyB/zfxCe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BTC/HAAAA3QAAAA8AAAAAAAAAAAAAAAAAmAIAAGRy&#10;cy9kb3ducmV2LnhtbFBLBQYAAAAABAAEAPUAAACMAwAAAAA=&#10;" filled="f" stroked="f">
                    <v:textbox inset="0,1mm,0,0">
                      <w:txbxContent>
                        <w:p w:rsidR="00693FEF" w:rsidRDefault="00693FEF" w:rsidP="00A5444F">
                          <w:pPr>
                            <w:spacing w:before="240"/>
                            <w:jc w:val="center"/>
                            <w:rPr>
                              <w:color w:val="auto"/>
                            </w:rPr>
                          </w:pPr>
                          <w:r>
                            <w:rPr>
                              <w:rtl/>
                            </w:rPr>
                            <w:t>تطبيق الحلّ المناسب على أرض الواقع.</w:t>
                          </w:r>
                        </w:p>
                        <w:p w:rsidR="00693FEF" w:rsidRPr="00B67D85" w:rsidRDefault="00693FEF" w:rsidP="00A5444F">
                          <w:pPr>
                            <w:rPr>
                              <w:lang w:bidi="ar-SY"/>
                            </w:rPr>
                          </w:pPr>
                        </w:p>
                      </w:txbxContent>
                    </v:textbox>
                  </v:shape>
                </v:group>
                <v:group id="Google Shape;1381;p43" o:spid="_x0000_s2574" style="position:absolute;top:31843;width:53891;height:9430" coordorigin=",31843" coordsize="53891,9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t9V8UAAADdAAAADwAAAGRycy9kb3ducmV2LnhtbESPQYvCMBSE74L/ITxh&#10;b5pWUaQaRUSXPciCVVj29miebbF5KU1s67/fLAgeh5n5hllve1OJlhpXWlYQTyIQxJnVJecKrpfj&#10;eAnCeWSNlWVS8CQH281wsMZE247P1KY+FwHCLkEFhfd1IqXLCjLoJrYmDt7NNgZ9kE0udYNdgJtK&#10;TqNoIQ2WHBYKrGlfUHZPH0bBZ4fdbhYf2tP9tn/+XubfP6eYlPoY9bsVCE+9f4df7S+tYBrN5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rfVfFAAAA3QAA&#10;AA8AAAAAAAAAAAAAAAAAqgIAAGRycy9kb3ducmV2LnhtbFBLBQYAAAAABAAEAPoAAACcAwAAAAA=&#10;">
                  <v:rect id="Google Shape;1382;p43" o:spid="_x0000_s2575" style="position:absolute;left:5145;top:32825;width:48746;height:7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AaSMUA&#10;AADdAAAADwAAAGRycy9kb3ducmV2LnhtbESPQWsCMRSE70L/Q3iCF6lJV5CyNYoKLUs9de3F22Pz&#10;3CxuXpZN1PXfN4LQ4zAz3zDL9eBacaU+NJ41vM0UCOLKm4ZrDb+Hz9d3ECEiG2w9k4Y7BVivXkZL&#10;zI2/8Q9dy1iLBOGQowYbY5dLGSpLDsPMd8TJO/neYUyyr6Xp8ZbgrpWZUgvpsOG0YLGjnaXqXF6c&#10;hvLbf+2L7Y5sWxyPJzM9Z5et0noyHjYfICIN8T/8bBdGQ6bmC3i8SU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MBpIxQAAAN0AAAAPAAAAAAAAAAAAAAAAAJgCAABkcnMv&#10;ZG93bnJldi54bWxQSwUGAAAAAAQABAD1AAAAigMAAAAA&#10;" filled="f" strokecolor="#7030a0">
                    <v:textbox inset="2.53958mm,2.53958mm,2.53958mm,2.53958mm"/>
                  </v:rect>
                  <v:shape id="Google Shape;1383;p43" o:spid="_x0000_s2576" style="position:absolute;left:7441;top:33614;width:3709;height:5888;visibility:visible;mso-wrap-style:square;v-text-anchor:middle" coordsize="21968,34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fYx8UA&#10;AADdAAAADwAAAGRycy9kb3ducmV2LnhtbESPT2vCQBTE70K/w/IKXqRujNBq6ipFVBRP/r8+sq9J&#10;aPZtyK6afHtXKHgcZuY3zGTWmFLcqHaFZQWDfgSCOLW64EzB8bD8GIFwHlljaZkUtORgNn3rTDDR&#10;9s47uu19JgKEXYIKcu+rREqX5mTQ9W1FHLxfWxv0QdaZ1DXeA9yUMo6iT2mw4LCQY0XznNK//dUo&#10;wN5ls1q08XK8i+V5ezrbw6hdK9V9b36+QXhq/Cv8315rBXE0/ILnm/AE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99jHxQAAAN0AAAAPAAAAAAAAAAAAAAAAAJgCAABkcnMv&#10;ZG93bnJldi54bWxQSwUGAAAAAAQABAD1AAAAigMAAAAA&#10;" path="m1,r,34862l11907,34862,21968,17431,11907,,1,xe" fillcolor="#580a84" stroked="f">
                    <v:path arrowok="t" o:extrusionok="f" o:connecttype="custom" o:connectlocs="0,0;0,5888;2010,5888;3709,2944;2010,0;0,0" o:connectangles="0,0,0,0,0,0"/>
                  </v:shape>
                  <v:shape id="Google Shape;1384;p43" o:spid="_x0000_s2577" style="position:absolute;top:31843;width:8189;height:9430;visibility:visible;mso-wrap-style:square;v-text-anchor:middle" coordsize="48495,55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CiX8EA&#10;AADdAAAADwAAAGRycy9kb3ducmV2LnhtbERPzWqDQBC+B/oOyxRyi2sVbbWuEkIDPRVq+gCDO1XR&#10;nRV3m5i37x4KPX58/1WzmVlcaXWjZQVPUQyCuLN65F7B1+V8eAHhPLLG2TIpuJODpn7YVVhqe+NP&#10;ura+FyGEXYkKBu+XUkrXDWTQRXYhDty3XQ36ANde6hVvIdzMMonjXBocOTQMuNBpoG5qf4yC9Lh4&#10;KjCf8vNbVpye06z7SDKl9o/b8RWEp83/i//c71pBEqdhbngTnoCs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8Aol/BAAAA3QAAAA8AAAAAAAAAAAAAAAAAmAIAAGRycy9kb3du&#10;cmV2LnhtbFBLBQYAAAAABAAEAPUAAACGAwAAAAA=&#10;" path="m16300,1v-131,,-250,71,-321,190l72,27730v-71,119,-71,262,,381l15979,55650v71,120,190,191,321,191l48114,55841v202,,381,-167,381,-381c48495,55258,48316,55079,48114,55079r-31588,l846,27921,16526,751r31588,c48316,751,48495,584,48495,382,48495,167,48316,1,48114,1l16300,1xe" fillcolor="#580a84" stroked="f">
                    <v:path arrowok="t" o:extrusionok="f" o:connecttype="custom" o:connectlocs="2752,0;2698,32;12,4683;12,4747;2698,9398;2752,9430;8125,9430;8189,9366;8125,9301;2791,9301;143,4715;2791,127;8125,127;8189,65;8125,0;2752,0" o:connectangles="0,0,0,0,0,0,0,0,0,0,0,0,0,0,0,0"/>
                  </v:shape>
                  <v:shape id="Google Shape;1385;p43" o:spid="_x0000_s2578" style="position:absolute;left:1127;top:32824;width:8622;height:7468;visibility:visible;mso-wrap-style:square;v-text-anchor:middle" coordsize="51055,442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OqncUA&#10;AADdAAAADwAAAGRycy9kb3ducmV2LnhtbESPQWsCMRSE74X+h/AK3jRbBW22RilFQRAstUXw9tg8&#10;dxc3L8smmvXfG6HQ4zAz3zDzZW8bcaXO1441vI4yEMSFMzWXGn5/1sM3ED4gG2wck4YbeVgunp/m&#10;mBsX+Zuu+1CKBGGfo4YqhDaX0hcVWfQj1xIn7+Q6iyHJrpSmw5jgtpHjLJtKizWnhQpb+qyoOO8v&#10;VsPEGLWK/Zc6HeJ5dgw7td1EpfXgpf94BxGoD//hv/bGaBhnEwWPN+k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06qdxQAAAN0AAAAPAAAAAAAAAAAAAAAAAJgCAABkcnMv&#10;ZG93bnJldi54bWxQSwUGAAAAAAQABAD1AAAAigMAAAAA&#10;" adj="-11796480,,5400" path="m12764,l1,22110,12764,44220r25527,l51055,22110,38291,,12764,xe" fillcolor="#eee" stroked="f">
                    <v:stroke joinstyle="miter"/>
                    <v:formulas/>
                    <v:path arrowok="t" o:extrusionok="f" o:connecttype="custom" o:connectlocs="2156,0;0,3734;2156,7468;6466,7468;8622,3734;6466,0;2156,0" o:connectangles="0,0,0,0,0,0,0" textboxrect="0,0,51055,44220"/>
                    <v:textbox inset="2.53958mm,2.53958mm,2.53958mm,2.53958mm">
                      <w:txbxContent>
                        <w:p w:rsidR="00693FEF" w:rsidRDefault="00693FEF" w:rsidP="00A5444F">
                          <w:pPr>
                            <w:bidi w:val="0"/>
                            <w:jc w:val="center"/>
                            <w:rPr>
                              <w:color w:val="7030A0"/>
                              <w:sz w:val="70"/>
                              <w:szCs w:val="70"/>
                              <w:lang w:bidi="ar-SY"/>
                            </w:rPr>
                          </w:pPr>
                          <w:r>
                            <w:rPr>
                              <w:color w:val="7030A0"/>
                              <w:sz w:val="70"/>
                              <w:szCs w:val="70"/>
                              <w:rtl/>
                              <w:lang w:bidi="ar-SY"/>
                            </w:rPr>
                            <w:t>5</w:t>
                          </w:r>
                        </w:p>
                      </w:txbxContent>
                    </v:textbox>
                  </v:shape>
                  <v:shape id="Google Shape;1388;p43" o:spid="_x0000_s2579" type="#_x0000_t202" style="position:absolute;left:10485;top:32821;width:43406;height:7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jUXsEA&#10;AADdAAAADwAAAGRycy9kb3ducmV2LnhtbERPy2oCMRTdF/yHcAtuSk0qRcvUKCIUdNGFD1xfkjsP&#10;nNwMSUbHvzcLweXhvBerwbXiSiE2njV8TRQIYuNtw5WG0/Hv8wdETMgWW8+k4U4RVsvR2wIL62+8&#10;p+shVSKHcCxQQ51SV0gZTU0O48R3xJkrfXCYMgyVtAFvOdy1cqrUTDpsODfU2NGmJnM59E7Dh6l2&#10;81Jt+kvbh2MiY8vz7l/r8fuw/gWRaEgv8dO9tRqm6jvvz2/yE5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o1F7BAAAA3QAAAA8AAAAAAAAAAAAAAAAAmAIAAGRycy9kb3du&#10;cmV2LnhtbFBLBQYAAAAABAAEAPUAAACGAwAAAAA=&#10;" filled="f" stroked="f">
                    <v:textbox inset="2.53958mm,2.53958mm,2.53958mm,2.53958mm">
                      <w:txbxContent>
                        <w:p w:rsidR="00693FEF" w:rsidRDefault="00693FEF" w:rsidP="00A5444F">
                          <w:pPr>
                            <w:spacing w:line="192" w:lineRule="auto"/>
                            <w:jc w:val="left"/>
                            <w:rPr>
                              <w:rFonts w:asciiTheme="majorBidi" w:eastAsia="Calibri" w:hAnsiTheme="majorBidi" w:cstheme="majorBidi"/>
                              <w:b/>
                              <w:bCs/>
                              <w:szCs w:val="28"/>
                              <w:lang w:bidi="ar-SY"/>
                            </w:rPr>
                          </w:pPr>
                          <w:r>
                            <w:rPr>
                              <w:rtl/>
                            </w:rPr>
                            <w:t>الحصول على تغذية راجعة والتجاوب معها بالأسلوب المناسب.</w:t>
                          </w:r>
                        </w:p>
                        <w:p w:rsidR="00693FEF" w:rsidRPr="00C97318" w:rsidRDefault="00693FEF" w:rsidP="00A5444F">
                          <w:pPr>
                            <w:jc w:val="left"/>
                            <w:rPr>
                              <w:rFonts w:asciiTheme="majorBidi" w:eastAsia="Calibri" w:hAnsiTheme="majorBidi" w:cstheme="majorBidi"/>
                              <w:b/>
                              <w:bCs/>
                              <w:szCs w:val="28"/>
                              <w:lang w:bidi="ar-SY"/>
                            </w:rPr>
                          </w:pPr>
                        </w:p>
                      </w:txbxContent>
                    </v:textbox>
                  </v:shape>
                </v:group>
                <w10:wrap anchorx="page"/>
                <w10:anchorlock/>
              </v:group>
            </w:pict>
          </mc:Fallback>
        </mc:AlternateContent>
      </w:r>
    </w:p>
    <w:p w:rsidR="00A5444F" w:rsidRDefault="00A5444F" w:rsidP="00A5444F">
      <w:pPr>
        <w:rPr>
          <w:rtl/>
        </w:rPr>
      </w:pPr>
      <w:r>
        <w:rPr>
          <w:noProof/>
          <w:rtl/>
        </w:rPr>
        <mc:AlternateContent>
          <mc:Choice Requires="wpg">
            <w:drawing>
              <wp:inline distT="0" distB="0" distL="0" distR="0" wp14:anchorId="079E595D" wp14:editId="1B4CFA7A">
                <wp:extent cx="5728970" cy="452755"/>
                <wp:effectExtent l="0" t="0" r="5080" b="61595"/>
                <wp:docPr id="7170" name="Group 1119"/>
                <wp:cNvGraphicFramePr/>
                <a:graphic xmlns:a="http://schemas.openxmlformats.org/drawingml/2006/main">
                  <a:graphicData uri="http://schemas.microsoft.com/office/word/2010/wordprocessingGroup">
                    <wpg:wgp>
                      <wpg:cNvGrpSpPr/>
                      <wpg:grpSpPr>
                        <a:xfrm>
                          <a:off x="0" y="0"/>
                          <a:ext cx="5728970" cy="452755"/>
                          <a:chOff x="0" y="0"/>
                          <a:chExt cx="6128626" cy="505460"/>
                        </a:xfrm>
                      </wpg:grpSpPr>
                      <wpg:grpSp>
                        <wpg:cNvPr id="7171" name="Group 1120"/>
                        <wpg:cNvGrpSpPr/>
                        <wpg:grpSpPr>
                          <a:xfrm>
                            <a:off x="0" y="0"/>
                            <a:ext cx="6128626" cy="505460"/>
                            <a:chOff x="0" y="0"/>
                            <a:chExt cx="6129259" cy="505879"/>
                          </a:xfrm>
                        </wpg:grpSpPr>
                        <wpg:grpSp>
                          <wpg:cNvPr id="7172" name="Group 1121"/>
                          <wpg:cNvGrpSpPr/>
                          <wpg:grpSpPr>
                            <a:xfrm>
                              <a:off x="3926748" y="0"/>
                              <a:ext cx="2202511" cy="505839"/>
                              <a:chOff x="2876688" y="0"/>
                              <a:chExt cx="3213233" cy="711023"/>
                            </a:xfrm>
                          </wpg:grpSpPr>
                          <wps:wsp>
                            <wps:cNvPr id="7173"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2876688" y="0"/>
                                <a:ext cx="3213233"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F3161D" w:rsidRDefault="00693FEF"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مهارات حل المشكلات:</w:t>
                                  </w:r>
                                </w:p>
                              </w:txbxContent>
                            </wps:txbx>
                            <wps:bodyPr tIns="36000" bIns="36000" rtlCol="0" anchor="ctr"/>
                          </wps:wsp>
                          <wps:wsp>
                            <wps:cNvPr id="7183"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184"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185" name="Google Shape;200;p17"/>
                        <wpg:cNvGrpSpPr/>
                        <wpg:grpSpPr>
                          <a:xfrm>
                            <a:off x="5716078" y="117534"/>
                            <a:ext cx="224378" cy="267181"/>
                            <a:chOff x="0" y="0"/>
                            <a:chExt cx="273780" cy="327013"/>
                          </a:xfrm>
                          <a:solidFill>
                            <a:schemeClr val="bg1"/>
                          </a:solidFill>
                        </wpg:grpSpPr>
                        <wps:wsp>
                          <wps:cNvPr id="718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718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718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7189" name="Google Shape;204;p17"/>
                          <wpg:cNvGrpSpPr/>
                          <wpg:grpSpPr>
                            <a:xfrm>
                              <a:off x="0" y="0"/>
                              <a:ext cx="273780" cy="105078"/>
                              <a:chOff x="0" y="0"/>
                              <a:chExt cx="273780" cy="105078"/>
                            </a:xfrm>
                            <a:grpFill/>
                          </wpg:grpSpPr>
                          <wps:wsp>
                            <wps:cNvPr id="719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7191"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7192"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7193"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719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580" style="width:451.1pt;height:35.65pt;mso-position-horizontal-relative:char;mso-position-vertical-relative:line" coordsize="61286,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">
                <v:group id="Group 1120" o:spid="_x0000_s2581" style="position:absolute;width:61286;height:5054" coordsize="6129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VKOsYAAADdAAAADwAAAGRycy9kb3ducmV2LnhtbESPT2vCQBTE7wW/w/IE&#10;b3WzSmtJXUVExYMU/AOlt0f2mQSzb0N2TeK37xYKHoeZ+Q0zX/a2Ei01vnSsQY0TEMSZMyXnGi7n&#10;7esHCB+QDVaOScODPCwXg5c5psZ1fKT2FHIRIexT1FCEUKdS+qwgi37sauLoXV1jMUTZ5NI02EW4&#10;reQkSd6lxZLjQoE1rQvKbqe71bDrsFtN1aY93K7rx8/57ev7oEjr0bBffYII1Idn+L+9Nxpmaqb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5Uo6xgAAAN0A&#10;AAAPAAAAAAAAAAAAAAAAAKoCAABkcnMvZG93bnJldi54bWxQSwUGAAAAAAQABAD6AAAAnQMAAAAA&#10;">
                  <v:group id="Group 1121" o:spid="_x0000_s2582" style="position:absolute;left:39267;width:22025;height:5058" coordorigin="28766" coordsize="3213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fUTcUAAADdAAAADwAAAGRycy9kb3ducmV2LnhtbESPQYvCMBSE78L+h/CE&#10;vWlaF3WpRhFZlz2IoC6It0fzbIvNS2liW/+9EQSPw8x8w8yXnSlFQ7UrLCuIhxEI4tTqgjMF/8fN&#10;4BuE88gaS8uk4E4OlouP3hwTbVveU3PwmQgQdgkqyL2vEildmpNBN7QVcfAutjbog6wzqWtsA9yU&#10;chRFE2mw4LCQY0XrnNLr4WYU/LbYrr7in2Z7vazv5+N4d9rGpNRnv1vNQHjq/Dv8av9pBdN4Oo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w31E3FAAAA3QAA&#10;AA8AAAAAAAAAAAAAAAAAqgIAAGRycy9kb3ducmV2LnhtbFBLBQYAAAAABAAEAPoAAACcAwAAAAA=&#10;">
                    <v:roundrect id="Rectangle: Rounded Corners 55" o:spid="_x0000_s2583" style="position:absolute;left:28766;width:3213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12mMMA&#10;AADdAAAADwAAAGRycy9kb3ducmV2LnhtbESPQYvCMBSE74L/IbyFvWlaRS1dU5HVBY9q9eDt0bxt&#10;yzYvpclq/fdGEDwOM/MNs1z1phFX6lxtWUE8jkAQF1bXXCo45T+jBITzyBoby6TgTg5W2XCwxFTb&#10;Gx/oevSlCBB2KSqovG9TKV1RkUE3ti1x8H5tZ9AH2ZVSd3gLcNPISRTNpcGaw0KFLX1XVPwd/42C&#10;aLfZ5nyZ0Fkn/kAzzPfJJlfq86Nff4Hw1Pt3+NXeaQWLeDGF55vwBGT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12mMMAAADdAAAADwAAAAAAAAAAAAAAAACYAgAAZHJzL2Rv&#10;d25yZXYueG1sUEsFBgAAAAAEAAQA9QAAAIgDAAAAAA==&#10;" fillcolor="#0070c0" stroked="f" strokeweight="1pt">
                      <v:stroke joinstyle="miter"/>
                      <v:textbox inset=",1mm,,1mm">
                        <w:txbxContent>
                          <w:p w:rsidR="00693FEF" w:rsidRPr="00F3161D" w:rsidRDefault="00693FEF"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مهارات حل المشكلات:</w:t>
                            </w:r>
                          </w:p>
                        </w:txbxContent>
                      </v:textbox>
                    </v:roundrect>
                    <v:oval id="Oval 61" o:spid="_x0000_s2584"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RhgMUA&#10;AADdAAAADwAAAGRycy9kb3ducmV2LnhtbESP0UoDMRRE3wv+Q7iCb222CnZZmxZRBKmF0q0fcNlc&#10;N4vJTUhiu/XrjVDo4zAzZ5jlenRWHCmmwbOC+awCQdx5PXCv4PPwNq1BpIys0XomBWdKsF7dTJbY&#10;aH/iPR3b3IsC4dSgApNzaKRMnSGHaeYDcfG+fHSYi4y91BFPBe6svK+qR+lw4LJgMNCLoe67/XEK&#10;NlUwKW4/fs9b2e4Or8FucrRK3d2Oz08gMo35Gr6037WCxbx+gP835Qn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lGGAxQAAAN0AAAAPAAAAAAAAAAAAAAAAAJgCAABkcnMv&#10;ZG93bnJldi54bWxQSwUGAAAAAAQABAD1AAAAigMAAAAA&#10;" fillcolor="#272727 [2749]" stroked="f" strokeweight="1pt">
                      <v:stroke joinstyle="miter"/>
                      <v:shadow on="t" color="black" opacity="26214f" origin=",-.5" offset="0,3pt"/>
                    </v:oval>
                  </v:group>
                  <v:rect id="Rectangle 1124" o:spid="_x0000_s2585"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Bg8cA&#10;AADdAAAADwAAAGRycy9kb3ducmV2LnhtbESPQWsCMRSE74L/ITyhF6lZi1jZGqUWqh5sS1WKx8fm&#10;ubt187IkUdd/bwTB4zAz3zDjaWMqcSLnS8sK+r0EBHFmdcm5gu3m83kEwgdkjZVlUnAhD9NJuzXG&#10;VNsz/9JpHXIRIexTVFCEUKdS+qwgg75na+Lo7a0zGKJ0udQOzxFuKvmSJENpsOS4UGBNHwVlh/XR&#10;KNhtN1+Dmfv53+3nq7+h/aaFz7tKPXWa9zcQgZrwCN/bS63gtT8awO1NfA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IgYPHAAAA3QAAAA8AAAAAAAAAAAAAAAAAmAIAAGRy&#10;cy9kb3ducmV2LnhtbFBLBQYAAAAABAAEAPUAAACMAwAAAAA=&#10;" fillcolor="#0070c0" stroked="f" strokeweight="1pt"/>
                </v:group>
                <v:group id="Google Shape;200;p17" o:spid="_x0000_s2586"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s8HscAAADdAAAADwAAAGRycy9kb3ducmV2LnhtbESPT2vCQBTE7wW/w/KE&#10;3uomFltJ3YgEFQ9SqBZKb4/sMwnJvg3ZNX++fbdQ6HGYmd8wm+1oGtFT5yrLCuJFBII4t7riQsHn&#10;9fC0BuE8ssbGMimYyME2nT1sMNF24A/qL74QAcIuQQWl920ipctLMugWtiUO3s12Bn2QXSF1h0OA&#10;m0Yuo+hFGqw4LJTYUlZSXl/uRsFxwGH3HO/7c33Lpu/r6v3rHJNSj/Nx9wbC0+j/w3/tk1bwGq9X&#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gs8HscAAADd&#10;AAAADwAAAAAAAAAAAAAAAACqAgAAZHJzL2Rvd25yZXYueG1sUEsFBgAAAAAEAAQA+gAAAJ4DAAAA&#10;AA==&#10;">
                  <v:shape id="Google Shape;201;p17" o:spid="_x0000_s2587"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1wLcYA&#10;AADdAAAADwAAAGRycy9kb3ducmV2LnhtbESPQWuDQBSE74H+h+UVektWe1BjsgmlUJAeCtWQXB/u&#10;i5q4b627ifbfdwuFHoeZ+YbZ7mfTizuNrrOsIF5FIIhrqztuFByqt2UGwnlkjb1lUvBNDva7h8UW&#10;c20n/qR76RsRIOxyVNB6P+RSurolg25lB+Lgne1o0Ac5NlKPOAW46eVzFCXSYMdhocWBXluqr+XN&#10;KPi4Zb7Qx6/sPT0dk8t6Kg9V3Sn19Di/bEB4mv1/+K9daAVpnCXw+yY8Abn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1wLcYAAADd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588"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etq8cA&#10;AADdAAAADwAAAGRycy9kb3ducmV2LnhtbESP3WrCQBSE7wt9h+UIvZG6UfGH1FVKqSCRUoyF3h6y&#10;x2wwezZktya+vSsIvRxm5htmteltLS7U+sqxgvEoAUFcOF1xqeDnuH1dgvABWWPtmBRcycNm/fy0&#10;wlS7jg90yUMpIoR9igpMCE0qpS8MWfQj1xBH7+RaiyHKtpS6xS7CbS0nSTKXFiuOCwYb+jBUnPM/&#10;q6A+fn/tP4ez/HeI+WTqTXbel5lSL4P+/Q1EoD78hx/tnVawGC8XcH8Tn4B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3ravHAAAA3QAAAA8AAAAAAAAAAAAAAAAAmAIAAGRy&#10;cy9kb3ducmV2LnhtbFBLBQYAAAAABAAEAPUAAACMAwAAAAA=&#10;" path="m2643,1l417,1c191,1,,143,,370,,608,191,751,417,751r2214,c2870,751,3060,608,3060,370,3060,143,2870,1,2643,1xe" filled="f" strokecolor="white [3212]">
                    <v:path arrowok="t" o:extrusionok="f"/>
                  </v:shape>
                  <v:shape id="Google Shape;203;p17" o:spid="_x0000_s2589"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QYQsMA&#10;AADdAAAADwAAAGRycy9kb3ducmV2LnhtbERPz2vCMBS+C/4P4Qm7aVo7nFSjiMwx8GTnwN2ezVtT&#10;1ryUJtP635uD4PHj+71c97YRF+p87VhBOklAEJdO11wpOH7txnMQPiBrbByTght5WK+GgyXm2l35&#10;QJciVCKGsM9RgQmhzaX0pSGLfuJa4sj9us5iiLCrpO7wGsNtI6dJMpMWa44NBlvaGir/in+rIPMn&#10;85N97M66mvJp/378zorXVKmXUb9ZgAjUh6f44f7UCt7SeZwb38Qn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xQYQsMAAADdAAAADwAAAAAAAAAAAAAAAACYAgAAZHJzL2Rv&#10;d25yZXYueG1sUEsFBgAAAAAEAAQA9QAAAIgDAAAAAA==&#10;" path="m1976,l417,c191,,,131,,369,,596,191,739,417,739r1559,c2203,739,2393,596,2393,369,2393,131,2203,,1976,xe" filled="f" strokecolor="white [3212]">
                    <v:path arrowok="t" o:extrusionok="f"/>
                  </v:shape>
                  <v:group id="Google Shape;204;p17" o:spid="_x0000_s2590"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Y2G8cAAADdAAAADwAAAGRycy9kb3ducmV2LnhtbESPQWvCQBSE74L/YXlC&#10;b3UTi62NWUVEpQcpVAvF2yP7TEKyb0N2TeK/7xYKHoeZ+YZJ14OpRUetKy0riKcRCOLM6pJzBd/n&#10;/fMChPPIGmvLpOBODtar8SjFRNuev6g7+VwECLsEFRTeN4mULivIoJvahjh4V9sa9EG2udQt9gFu&#10;ajmLoldpsOSwUGBD24Ky6nQzCg499puXeNcdq+v2fjnPP3+OMSn1NBk2SxCeBv8I/7c/tIK3ePE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0Y2G8cAAADd&#10;AAAADwAAAAAAAAAAAAAAAACqAgAAZHJzL2Rvd25yZXYueG1sUEsFBgAAAAAEAAQA+gAAAJ4DAAAA&#10;AA==&#10;">
                    <v:shape id="Google Shape;205;p17" o:spid="_x0000_s2591"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ycbsEA&#10;AADdAAAADwAAAGRycy9kb3ducmV2LnhtbERPz2vCMBS+D/wfwhN2GZqqY9ZqFBEGO2qn92fzbKvN&#10;S0li7f57cxB2/Ph+rza9aURHzteWFUzGCQjiwuqaSwXH3+9RCsIHZI2NZVLwRx4268HbCjNtH3yg&#10;Lg+liCHsM1RQhdBmUvqiIoN+bFviyF2sMxgidKXUDh8x3DRymiRf0mDNsaHClnYVFbf8bhRc533q&#10;Pg77xXmWp6fP8ti1QV6Ueh/22yWIQH34F7/cP1rBfLKI++Ob+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snG7BAAAA3QAAAA8AAAAAAAAAAAAAAAAAmAIAAGRycy9kb3du&#10;cmV2LnhtbFBLBQYAAAAABAAEAPUAAACGAwAAAAA=&#10;" path="m227,1501v107,,226,-72,226,-167l453,167c453,84,322,1,227,1,144,1,1,84,1,167r,1167c1,1429,144,1501,227,1501xe" filled="f" stroked="f">
                      <v:path arrowok="t" o:extrusionok="f"/>
                    </v:shape>
                    <v:shape id="Google Shape;206;p17" o:spid="_x0000_s2592"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r2ucQA&#10;AADdAAAADwAAAGRycy9kb3ducmV2LnhtbESPQU/CQBSE7yb+h80z4SbbckAsLMRqNHCkevD46D7a&#10;Yvdts/uE+u9dExOOk5n5JrPajK5XZwqx82wgn2agiGtvO24MfLy/3i9ARUG22HsmAz8UYbO+vVlh&#10;Yf2F93SupFEJwrFAA63IUGgd65YcxqkfiJN39MGhJBkabQNeEtz1epZlc+2w47TQ4kDPLdVf1bcz&#10;UFazcveJuzzIKb5sXSnu7WCNmdyNT0tQQqNcw//trTXwkD/m8PcmPQG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q9rnEAAAA3Q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2593"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5u8UA&#10;AADdAAAADwAAAGRycy9kb3ducmV2LnhtbESP0WoCMRRE34X+Q7gF3zSrFq2rUYq2UPRBuvoB1811&#10;d+nmZt1ETf++EQQfh5k5w8yXwdTiSq2rLCsY9BMQxLnVFRcKDvuv3jsI55E11pZJwR85WC5eOnNM&#10;tb3xD10zX4gIYZeigtL7JpXS5SUZdH3bEEfvZFuDPsq2kLrFW4SbWg6TZCwNVhwXSmxoVVL+m12M&#10;Atraz2Mdsrc1j1dhv1tv7OhwVqr7Gj5mIDwF/ww/2t9awWQwHcL9TXwC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2Xm7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2594"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Hc7MUA&#10;AADdAAAADwAAAGRycy9kb3ducmV2LnhtbESP0WrCQBRE34X+w3IFX6TuRqHW6EZKg8U+VvsB1+w1&#10;iWbvhuw2xr/vFgo+DjNzhtlsB9uInjpfO9aQzBQI4sKZmksN38fd8ysIH5ANNo5Jw508bLOn0QZT&#10;4278Rf0hlCJC2KeooQqhTaX0RUUW/cy1xNE7u85iiLIrpenwFuG2kXOlXqTFmuNChS29V1RcDz9W&#10;w4nkIlBxztVy3+TqM8mnx4+L1pPx8LYGEWgIj/B/e280LJPVAv7exCc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YdzsxQAAAN0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2595"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q8sgA&#10;AADdAAAADwAAAGRycy9kb3ducmV2LnhtbESPQWvCQBSE7wX/w/IEL0U3kVLT1FVsoVBEEFNpPb5m&#10;X5Ng9m3Ibk3017tCocdhZr5h5sve1OJErassK4gnEQji3OqKCwX7j7dxAsJ5ZI21ZVJwJgfLxeBu&#10;jqm2He/olPlCBAi7FBWU3jeplC4vyaCb2IY4eD+2NeiDbAupW+wC3NRyGkWP0mDFYaHEhl5Lyo/Z&#10;r1GwJXnptv775bD+PCebLIm/DvexUqNhv3oG4an3/+G/9rtWMIufHuD2JjwBubg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dOry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Pr="00B67D85" w:rsidRDefault="00693FEF" w:rsidP="00A5444F">
      <w:pPr>
        <w:rPr>
          <w:b/>
          <w:bCs/>
          <w:color w:val="C00000"/>
        </w:rPr>
      </w:pPr>
      <w:hyperlink r:id="rId125" w:history="1">
        <w:r w:rsidR="00A5444F" w:rsidRPr="00693FEF">
          <w:rPr>
            <w:rStyle w:val="Hyperlink"/>
            <w:rFonts w:hint="cs"/>
            <w:b/>
            <w:bCs/>
            <w:rtl/>
          </w:rPr>
          <w:t xml:space="preserve"> يمكننا تلخيص أهمّ مهارات حلّ المشكلات فيما يلي:</w:t>
        </w:r>
      </w:hyperlink>
      <w:r w:rsidR="00A5444F" w:rsidRPr="00B67D85">
        <w:rPr>
          <w:rFonts w:hint="cs"/>
          <w:b/>
          <w:bCs/>
          <w:color w:val="C00000"/>
          <w:rtl/>
        </w:rPr>
        <w:t xml:space="preserve"> </w:t>
      </w:r>
    </w:p>
    <w:p w:rsidR="00A5444F" w:rsidRPr="00B67D85" w:rsidRDefault="00A5444F">
      <w:pPr>
        <w:pStyle w:val="ListParagraph"/>
        <w:numPr>
          <w:ilvl w:val="0"/>
          <w:numId w:val="77"/>
        </w:numPr>
        <w:rPr>
          <w:rFonts w:ascii="Sakkal Majalla" w:hAnsi="Sakkal Majalla" w:cs="Sakkal Majalla"/>
          <w:color w:val="002060"/>
          <w:sz w:val="34"/>
          <w:szCs w:val="34"/>
          <w:rtl/>
        </w:rPr>
      </w:pPr>
      <w:r w:rsidRPr="00B67D85">
        <w:rPr>
          <w:rFonts w:ascii="Sakkal Majalla" w:hAnsi="Sakkal Majalla" w:cs="Sakkal Majalla"/>
          <w:color w:val="002060"/>
          <w:sz w:val="34"/>
          <w:szCs w:val="34"/>
          <w:rtl/>
        </w:rPr>
        <w:t xml:space="preserve">مهارات الاستماع الفعال </w:t>
      </w:r>
    </w:p>
    <w:p w:rsidR="00A5444F" w:rsidRPr="00B67D85" w:rsidRDefault="00A5444F">
      <w:pPr>
        <w:pStyle w:val="ListParagraph"/>
        <w:numPr>
          <w:ilvl w:val="0"/>
          <w:numId w:val="77"/>
        </w:numPr>
        <w:rPr>
          <w:rFonts w:ascii="Sakkal Majalla" w:hAnsi="Sakkal Majalla" w:cs="Sakkal Majalla"/>
          <w:color w:val="002060"/>
          <w:sz w:val="34"/>
          <w:szCs w:val="34"/>
          <w:rtl/>
        </w:rPr>
      </w:pPr>
      <w:r w:rsidRPr="00B67D85">
        <w:rPr>
          <w:rFonts w:ascii="Sakkal Majalla" w:hAnsi="Sakkal Majalla" w:cs="Sakkal Majalla"/>
          <w:color w:val="002060"/>
          <w:sz w:val="34"/>
          <w:szCs w:val="34"/>
          <w:rtl/>
        </w:rPr>
        <w:t xml:space="preserve">المهارات الإبداعية </w:t>
      </w:r>
    </w:p>
    <w:p w:rsidR="00A5444F" w:rsidRDefault="00A5444F" w:rsidP="00A5444F">
      <w:pPr>
        <w:rPr>
          <w:rtl/>
        </w:rPr>
      </w:pPr>
      <w:r>
        <w:rPr>
          <w:rtl/>
        </w:rPr>
        <w:t>حيث أنّ أغلب المشكلات غالبًا ما تحلّ إمّا باتباع طريقة حدسية أو من خلال منهجية محدّدة. إذ تستخدم الطريقة الأولى في إيجاد حلول للمشكلات التي لا تتطلّب معرفة جديدة خارجية، في حين يتمّ اللجوء للمنطق والتفكير التحليلي لحلّ المشكلات الأكثر تعقيدًا، وفي هذه الحالة لابدّ من امتلاك مهارات التفكير الإبداعي.</w:t>
      </w:r>
    </w:p>
    <w:p w:rsidR="00A5444F" w:rsidRPr="00872C10" w:rsidRDefault="00A5444F">
      <w:pPr>
        <w:pStyle w:val="ListParagraph"/>
        <w:numPr>
          <w:ilvl w:val="0"/>
          <w:numId w:val="78"/>
        </w:numPr>
        <w:rPr>
          <w:rFonts w:ascii="Sakkal Majalla" w:hAnsi="Sakkal Majalla" w:cs="Sakkal Majalla"/>
          <w:color w:val="002060"/>
          <w:sz w:val="34"/>
          <w:szCs w:val="34"/>
        </w:rPr>
      </w:pPr>
      <w:r w:rsidRPr="00872C10">
        <w:rPr>
          <w:rFonts w:ascii="Sakkal Majalla" w:hAnsi="Sakkal Majalla" w:cs="Sakkal Majalla"/>
          <w:color w:val="002060"/>
          <w:sz w:val="34"/>
          <w:szCs w:val="34"/>
          <w:rtl/>
        </w:rPr>
        <w:t xml:space="preserve">مهارات البحث حيث يتطلّب تحديد المشكلة وإيجاد حلول بديلة لها، البحث والتقصّي، وقد يكون البحث بسيطًا وسريعًا باستخدام محركات البحث، أو قد يكون معمّقًا وكثيفًا يشتمل </w:t>
      </w:r>
      <w:r w:rsidRPr="00872C10">
        <w:rPr>
          <w:rFonts w:ascii="Sakkal Majalla" w:hAnsi="Sakkal Majalla" w:cs="Sakkal Majalla"/>
          <w:color w:val="002060"/>
          <w:sz w:val="34"/>
          <w:szCs w:val="34"/>
          <w:rtl/>
        </w:rPr>
        <w:lastRenderedPageBreak/>
        <w:t>على جولات ميدانية وإجراء اتصالات مع خبراء في المجال. وفي كلتا الحالتين لابدّ من امتلاك مهارات قوية في أساليب البحث واستراتيجياته.</w:t>
      </w:r>
    </w:p>
    <w:p w:rsidR="00A5444F" w:rsidRPr="00872C10" w:rsidRDefault="00A5444F">
      <w:pPr>
        <w:pStyle w:val="ListParagraph"/>
        <w:numPr>
          <w:ilvl w:val="0"/>
          <w:numId w:val="78"/>
        </w:numPr>
        <w:rPr>
          <w:rFonts w:ascii="Sakkal Majalla" w:hAnsi="Sakkal Majalla" w:cs="Sakkal Majalla"/>
          <w:color w:val="002060"/>
          <w:sz w:val="34"/>
          <w:szCs w:val="34"/>
          <w:rtl/>
        </w:rPr>
      </w:pPr>
      <w:r w:rsidRPr="00872C10">
        <w:rPr>
          <w:rFonts w:ascii="Sakkal Majalla" w:hAnsi="Sakkal Majalla" w:cs="Sakkal Majalla"/>
          <w:color w:val="002060"/>
          <w:sz w:val="34"/>
          <w:szCs w:val="34"/>
          <w:rtl/>
        </w:rPr>
        <w:t xml:space="preserve">مهارات العمل الجماعي فالكثير من المشكلات تُحلّ حينما يشارك في حلّها عدد أكبر من الأشخاص. ولا يقتصر العمل الجماعي على الوسط الوظيفي وحسب بل يتوسّع ليشمل المنزل والمدرسة ومختلف البيئات والمواقف. </w:t>
      </w:r>
    </w:p>
    <w:p w:rsidR="00A5444F" w:rsidRDefault="00A5444F" w:rsidP="00A5444F">
      <w:pPr>
        <w:rPr>
          <w:rtl/>
        </w:rPr>
      </w:pPr>
      <w:r>
        <w:rPr>
          <w:rtl/>
        </w:rPr>
        <w:t xml:space="preserve"> الذكاء العاطفي حلّ المشكلات لا يقتصر فقط على الذكاء العلمي أو الـ </w:t>
      </w:r>
      <w:r>
        <w:t>IQ</w:t>
      </w:r>
      <w:r>
        <w:rPr>
          <w:rtl/>
        </w:rPr>
        <w:t>، فمعرفة مشاعر الآخرين والمقدرة على تفسيرها ومن ثمّ اختيار الحلّ المناسب بناءً عليها يعدّ من أهم مهارات حلّ المشكلات.</w:t>
      </w:r>
    </w:p>
    <w:p w:rsidR="00A5444F" w:rsidRDefault="00A5444F" w:rsidP="00A5444F">
      <w:pPr>
        <w:rPr>
          <w:rtl/>
        </w:rPr>
      </w:pPr>
      <w:r>
        <w:rPr>
          <w:rtl/>
        </w:rPr>
        <w:t>. إدارة المخاطر ينطوي حلّ المشكلات على نسبة معينة من المخاطرة قد تزيد أو تنقص بحسب نوع المشكلة وطبيعتها. لذا لابدّ من امتلاك قاعدة قوية من مهارات إدارة المخاطر لضمان التعامل مع العواقب غير المتوقعة بحرفية وذكاء.</w:t>
      </w:r>
    </w:p>
    <w:p w:rsidR="00A5444F" w:rsidRDefault="00A5444F">
      <w:pPr>
        <w:pStyle w:val="ListParagraph"/>
        <w:numPr>
          <w:ilvl w:val="0"/>
          <w:numId w:val="79"/>
        </w:numPr>
        <w:rPr>
          <w:rFonts w:ascii="Sakkal Majalla" w:hAnsi="Sakkal Majalla" w:cs="Sakkal Majalla"/>
          <w:color w:val="002060"/>
          <w:sz w:val="34"/>
          <w:szCs w:val="34"/>
        </w:rPr>
      </w:pPr>
      <w:r w:rsidRPr="00872C10">
        <w:rPr>
          <w:rFonts w:ascii="Sakkal Majalla" w:hAnsi="Sakkal Majalla" w:cs="Sakkal Majalla"/>
          <w:color w:val="002060"/>
          <w:sz w:val="34"/>
          <w:szCs w:val="34"/>
          <w:rtl/>
        </w:rPr>
        <w:t>مهارات اتخاذ القرار حيث ترتبط هذه المهارات بمهارات حلّ المشكلات ارتباطًا وثيقًا، فاتخاذ القرار السليم واختيار الحلّ المناسب من بين عدّة حلول مقترحة يعتبر جزءًا مهمًّا من عملية حلّ المشكلة.</w:t>
      </w:r>
    </w:p>
    <w:p w:rsidR="00A5444F" w:rsidRPr="00872C10" w:rsidRDefault="00A5444F" w:rsidP="00A5444F">
      <w:pPr>
        <w:ind w:left="410"/>
        <w:rPr>
          <w:rFonts w:ascii="Sakkal Majalla" w:hAnsi="Sakkal Majalla"/>
          <w:color w:val="002060"/>
          <w:sz w:val="34"/>
          <w:rtl/>
        </w:rPr>
      </w:pPr>
    </w:p>
    <w:p w:rsidR="00A5444F" w:rsidRDefault="0059540C" w:rsidP="0059540C">
      <w:pPr>
        <w:jc w:val="center"/>
        <w:rPr>
          <w:rFonts w:ascii="Sakkal Majalla" w:hAnsi="Sakkal Majalla"/>
          <w:noProof/>
          <w:color w:val="002060"/>
          <w:sz w:val="34"/>
        </w:rPr>
      </w:pPr>
      <w:r>
        <w:rPr>
          <w:rFonts w:ascii="Sakkal Majalla" w:hAnsi="Sakkal Majalla"/>
          <w:noProof/>
          <w:color w:val="002060"/>
          <w:sz w:val="34"/>
          <w:rtl/>
        </w:rPr>
        <w:drawing>
          <wp:inline distT="0" distB="0" distL="0" distR="0" wp14:anchorId="09008E10" wp14:editId="7556C264">
            <wp:extent cx="3933825" cy="2963545"/>
            <wp:effectExtent l="0" t="0" r="0" b="0"/>
            <wp:docPr id="7195" name="صورة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5" name="Presentation-bro.png"/>
                    <pic:cNvPicPr/>
                  </pic:nvPicPr>
                  <pic:blipFill rotWithShape="1">
                    <a:blip r:embed="rId126" cstate="print">
                      <a:extLst>
                        <a:ext uri="{28A0092B-C50C-407E-A947-70E740481C1C}">
                          <a14:useLocalDpi xmlns:a14="http://schemas.microsoft.com/office/drawing/2010/main" val="0"/>
                        </a:ext>
                      </a:extLst>
                    </a:blip>
                    <a:srcRect t="10821" b="13826"/>
                    <a:stretch/>
                  </pic:blipFill>
                  <pic:spPr bwMode="auto">
                    <a:xfrm>
                      <a:off x="0" y="0"/>
                      <a:ext cx="3933825" cy="2963545"/>
                    </a:xfrm>
                    <a:prstGeom prst="rect">
                      <a:avLst/>
                    </a:prstGeom>
                    <a:ln>
                      <a:noFill/>
                    </a:ln>
                    <a:extLst>
                      <a:ext uri="{53640926-AAD7-44D8-BBD7-CCE9431645EC}">
                        <a14:shadowObscured xmlns:a14="http://schemas.microsoft.com/office/drawing/2010/main"/>
                      </a:ext>
                    </a:extLst>
                  </pic:spPr>
                </pic:pic>
              </a:graphicData>
            </a:graphic>
          </wp:inline>
        </w:drawing>
      </w:r>
    </w:p>
    <w:p w:rsidR="00A5444F" w:rsidRDefault="00A5444F" w:rsidP="00A5444F">
      <w:pPr>
        <w:pageBreakBefore/>
        <w:rPr>
          <w:rtl/>
        </w:rPr>
      </w:pPr>
      <w:r>
        <w:rPr>
          <w:noProof/>
        </w:rPr>
        <w:lastRenderedPageBreak/>
        <mc:AlternateContent>
          <mc:Choice Requires="wpg">
            <w:drawing>
              <wp:inline distT="0" distB="0" distL="0" distR="0" wp14:anchorId="51132A83" wp14:editId="6752C645">
                <wp:extent cx="5731510" cy="474980"/>
                <wp:effectExtent l="0" t="0" r="2540" b="1270"/>
                <wp:docPr id="7196"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7197" name="Group 256587"/>
                        <wpg:cNvGrpSpPr>
                          <a:grpSpLocks/>
                        </wpg:cNvGrpSpPr>
                        <wpg:grpSpPr bwMode="auto">
                          <a:xfrm>
                            <a:off x="0" y="0"/>
                            <a:ext cx="60883" cy="5050"/>
                            <a:chOff x="0" y="159"/>
                            <a:chExt cx="60891" cy="5058"/>
                          </a:xfrm>
                        </wpg:grpSpPr>
                        <wpg:grpSp>
                          <wpg:cNvPr id="7198" name="Group 256588"/>
                          <wpg:cNvGrpSpPr>
                            <a:grpSpLocks/>
                          </wpg:cNvGrpSpPr>
                          <wpg:grpSpPr bwMode="auto">
                            <a:xfrm>
                              <a:off x="48488" y="159"/>
                              <a:ext cx="12403" cy="5058"/>
                              <a:chOff x="42218" y="223"/>
                              <a:chExt cx="18094" cy="7110"/>
                            </a:xfrm>
                          </wpg:grpSpPr>
                          <wps:wsp>
                            <wps:cNvPr id="7199" name="Rectangle: Rounded Corners 55">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693FEF" w:rsidRPr="00BB0D09" w:rsidRDefault="00693FEF" w:rsidP="00A5444F">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A5444F">
                                  <w:pPr>
                                    <w:pStyle w:val="NoSpacing"/>
                                    <w:keepNext/>
                                    <w:rPr>
                                      <w:rtl/>
                                      <w:lang w:bidi="ar-SY"/>
                                    </w:rPr>
                                  </w:pPr>
                                </w:p>
                                <w:p w:rsidR="00693FEF" w:rsidRDefault="00693FEF" w:rsidP="00A5444F">
                                  <w:pPr>
                                    <w:jc w:val="left"/>
                                    <w:rPr>
                                      <w:b/>
                                      <w:bCs/>
                                      <w:rtl/>
                                    </w:rPr>
                                  </w:pPr>
                                </w:p>
                              </w:txbxContent>
                            </wps:txbx>
                            <wps:bodyPr rot="0" vert="horz" wrap="square" lIns="91440" tIns="45720" rIns="91440" bIns="45720" anchor="ctr" anchorCtr="0" upright="1">
                              <a:noAutofit/>
                            </wps:bodyPr>
                          </wps:wsp>
                          <wps:wsp>
                            <wps:cNvPr id="2016" name="Oval 61">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17"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018" name="Group 227"/>
                        <wpg:cNvGrpSpPr>
                          <a:grpSpLocks/>
                        </wpg:cNvGrpSpPr>
                        <wpg:grpSpPr bwMode="auto">
                          <a:xfrm>
                            <a:off x="56772" y="1605"/>
                            <a:ext cx="2465" cy="1976"/>
                            <a:chOff x="15206" y="34439"/>
                            <a:chExt cx="10267" cy="8230"/>
                          </a:xfrm>
                        </wpg:grpSpPr>
                        <wps:wsp>
                          <wps:cNvPr id="2019"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0"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1"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2"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3"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4"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5"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6"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7"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8"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9"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596"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">
                <v:group id="Group 256587" o:spid="_x0000_s2597"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EyRL8cAAADdAAAADwAAAGRycy9kb3ducmV2LnhtbESPQWvCQBSE74L/YXlC&#10;b3UTi7WNWUVEpQcpVAvF2yP7TEKyb0N2TeK/7xYKHoeZ+YZJ14OpRUetKy0riKcRCOLM6pJzBd/n&#10;/fMbCOeRNdaWScGdHKxX41GKibY9f1F38rkIEHYJKii8bxIpXVaQQTe1DXHwrrY16INsc6lb7APc&#10;1HIWRa/SYMlhocCGtgVl1elmFBx67Dcv8a47Vtft/XKef/4cY1LqaTJsliA8Df4R/m9/aAWL+H0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EyRL8cAAADd&#10;AAAADwAAAAAAAAAAAAAAAACqAgAAZHJzL2Rvd25yZXYueG1sUEsFBgAAAAAEAAQA+gAAAJ4DAAAA&#10;AA==&#10;">
                  <v:group id="Group 256588" o:spid="_x0000_s2598"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FXcQAAADdAAAADwAAAGRycy9kb3ducmV2LnhtbERPy2rCQBTdF/yH4Qru&#10;6iSWPoxOgkhbXIRCtVDcXTLXJJi5EzJjHn/fWQhdHs57m42mET11rrasIF5GIIgLq2suFfycPh7f&#10;QDiPrLGxTAomcpCls4ctJtoO/E390ZcihLBLUEHlfZtI6YqKDLqlbYkDd7GdQR9gV0rd4RDCTSNX&#10;UfQiDdYcGipsaV9RcT3ejILPAYfdU/ze59fLfjqfnr9+85iUWszH3QaEp9H/i+/ug1bwGq/D3P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MFXcQAAADdAAAA&#10;DwAAAAAAAAAAAAAAAACqAgAAZHJzL2Rvd25yZXYueG1sUEsFBgAAAAAEAAQA+gAAAJsDAAAAAA==&#10;">
                    <v:roundrect id="Rectangle: Rounded Corners 55" o:spid="_x0000_s2599"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ho0McA&#10;AADdAAAADwAAAGRycy9kb3ducmV2LnhtbESPQWvCQBSE7wX/w/IEb3VjLbWJriKVSi/FGlvo8ZF9&#10;JsHs27C7xtRf7xYKPQ4z8w2zWPWmER05X1tWMBknIIgLq2suFXweXu+fQfiArLGxTAp+yMNqObhb&#10;YKbthffU5aEUEcI+QwVVCG0mpS8qMujHtiWO3tE6gyFKV0rt8BLhppEPSfIkDdYcFyps6aWi4pSf&#10;jQJ3OnxPP3bbflt+5d3m8fp+5F2q1GjYr+cgAvXhP/zXftMKZpM0hd838Qn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IaNDHAAAA3QAAAA8AAAAAAAAAAAAAAAAAmAIAAGRy&#10;cy9kb3ducmV2LnhtbFBLBQYAAAAABAAEAPUAAACMAwAAAAA=&#10;" fillcolor="#00b050" stroked="f" strokeweight="1pt">
                      <v:stroke joinstyle="miter"/>
                      <v:textbox>
                        <w:txbxContent>
                          <w:p w:rsidR="00693FEF" w:rsidRPr="00BB0D09" w:rsidRDefault="00693FEF" w:rsidP="00A5444F">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693FEF" w:rsidRDefault="00693FEF" w:rsidP="00A5444F">
                            <w:pPr>
                              <w:pStyle w:val="NoSpacing"/>
                              <w:keepNext/>
                              <w:rPr>
                                <w:rtl/>
                                <w:lang w:bidi="ar-SY"/>
                              </w:rPr>
                            </w:pPr>
                          </w:p>
                          <w:p w:rsidR="00693FEF" w:rsidRDefault="00693FEF" w:rsidP="00A5444F">
                            <w:pPr>
                              <w:jc w:val="left"/>
                              <w:rPr>
                                <w:b/>
                                <w:bCs/>
                                <w:rtl/>
                              </w:rPr>
                            </w:pPr>
                          </w:p>
                        </w:txbxContent>
                      </v:textbox>
                    </v:roundrect>
                    <v:oval id="Oval 61" o:spid="_x0000_s2600"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nVFcUA&#10;AADdAAAADwAAAGRycy9kb3ducmV2LnhtbESPQWvCQBSE7wX/w/KE3uquQqxGVxFpoZccqvHg7ZF9&#10;JsHs25BdTfz3rlDocZiZb5j1drCNuFPna8caphMFgrhwpuZSQ378/liA8AHZYOOYNDzIw3Yzeltj&#10;alzPv3Q/hFJECPsUNVQhtKmUvqjIop+4ljh6F9dZDFF2pTQd9hFuGzlTai4t1hwXKmxpX1FxPdys&#10;BqM+68TkSXbJd332SM5L+XXKtH4fD7sViEBD+A//tX+MhpmazuH1Jj4BuX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UVxQAAAN0AAAAPAAAAAAAAAAAAAAAAAJgCAABkcnMv&#10;ZG93bnJldi54bWxQSwUGAAAAAAQABAD1AAAAigMAAAAA&#10;" fillcolor="#272727 [2749]" stroked="f" strokeweight="1pt">
                      <v:stroke joinstyle="miter"/>
                      <v:shadow on="t" color="black" opacity="26213f" origin=",-.5" offset="0,3pt"/>
                    </v:oval>
                  </v:group>
                  <v:rect id="Rectangle 256591" o:spid="_x0000_s2601"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arSsUA&#10;AADdAAAADwAAAGRycy9kb3ducmV2LnhtbESP3WrCQBSE7wu+w3KE3tWNP9QQXUUrhXpR0OgDHLLH&#10;JJg9G3a3Jr59VxC8HGa+GWa57k0jbuR8bVnBeJSAIC6srrlUcD59f6QgfEDW2FgmBXfysF4N3paY&#10;advxkW55KEUsYZ+hgiqENpPSFxUZ9CPbEkfvYp3BEKUrpXbYxXLTyEmSfEqDNceFClv6qqi45n9G&#10;wSSty63rtrMD/XbHfbq7T/eHXKn3Yb9ZgAjUh1f4Sf/oyCXjOTzexCc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BqtKxQAAAN0AAAAPAAAAAAAAAAAAAAAAAJgCAABkcnMv&#10;ZG93bnJldi54bWxQSwUGAAAAAAQABAD1AAAAigMAAAAA&#10;" fillcolor="#00b050" stroked="f" strokeweight="1pt"/>
                </v:group>
                <v:group id="Group 227" o:spid="_x0000_s2602"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X46pwwAAAN0AAAAP&#10;AAAAAAAAAAAAAAAAAKoCAABkcnMvZG93bnJldi54bWxQSwUGAAAAAAQABAD6AAAAmgMAAAAA&#10;">
                  <v:shape id="Freeform: Shape 256593" o:spid="_x0000_s2603"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ql0MYA&#10;AADdAAAADwAAAGRycy9kb3ducmV2LnhtbESPQWvCQBSE7wX/w/IEb3WjQmljNiKK0EugjUX09sg+&#10;k8Xs25Ddxvjvu4VCj8PMfMNkm9G2YqDeG8cKFvMEBHHltOFawdfx8PwKwgdkja1jUvAgD5t88pRh&#10;qt2dP2koQy0ihH2KCpoQulRKXzVk0c9dRxy9q+sthij7Wuoe7xFuW7lMkhdp0XBcaLCjXUPVrfy2&#10;CsrhfDoWRfhYXYytH+ZUjIe9Vmo2HbdrEIHG8B/+a79rBctk8Qa/b+IT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ql0MYAAADdAAAADwAAAAAAAAAAAAAAAACYAgAAZHJz&#10;L2Rvd25yZXYueG1sUEsFBgAAAAAEAAQA9QAAAIsDA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604"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cGXb8A&#10;AADdAAAADwAAAGRycy9kb3ducmV2LnhtbERPzYrCMBC+C75DGGFvmpqDSDWKCC7Cnqw+wNiMabGZ&#10;lCa23X16c1jw+PH9b/eja0RPXag9a1guMhDEpTc1Ww2362m+BhEissHGM2n4pQD73XSyxdz4gS/U&#10;F9GKFMIhRw1VjG0uZSgrchgWviVO3MN3DmOCnZWmwyGFu0aqLFtJhzWnhgpbOlZUPouX0xBuF7s+&#10;DerbDgdSxfnvp2/CXeuv2XjYgIg0xo/43302GlSm0v7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VwZdvwAAAN0AAAAPAAAAAAAAAAAAAAAAAJgCAABkcnMvZG93bnJl&#10;di54bWxQSwUGAAAAAAQABAD1AAAAhAMAAAAA&#10;" fillcolor="white [3212]" stroked="f" strokeweight="1pt">
                    <v:stroke joinstyle="miter"/>
                  </v:roundrect>
                  <v:roundrect id="Rectangle: Rounded Corners 256595" o:spid="_x0000_s2605"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ujxsIA&#10;AADdAAAADwAAAGRycy9kb3ducmV2LnhtbESPQYvCMBSE78L+h/AWvGlqDiLVKLKgCHuy+gOezTMt&#10;27yUJrZdf71ZWPA4zMw3zGY3ukb01IXas4bFPANBXHpTs9VwvRxmKxAhIhtsPJOGXwqw235MNpgb&#10;P/CZ+iJakSAcctRQxdjmUoayIodh7lvi5N195zAm2VlpOhwS3DVSZdlSOqw5LVTY0ldF5U/xcBrC&#10;9WxXh0Ed7bAnVZye330TblpPP8f9GkSkMb7D/+2T0aAytYC/N+kJ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G6PGwgAAAN0AAAAPAAAAAAAAAAAAAAAAAJgCAABkcnMvZG93&#10;bnJldi54bWxQSwUGAAAAAAQABAD1AAAAhwMAAAAA&#10;" fillcolor="white [3212]" stroked="f" strokeweight="1pt">
                    <v:stroke joinstyle="miter"/>
                  </v:roundrect>
                  <v:roundrect id="Rectangle: Rounded Corners 256596" o:spid="_x0000_s2606"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k9scIA&#10;AADdAAAADwAAAGRycy9kb3ducmV2LnhtbESPQYvCMBSE7wv7H8Jb8Lam5iBSjSKCIuzJ6g94Nm/T&#10;ss1LaWLb9dcbQfA4zMw3zGozukb01IXas4bZNANBXHpTs9VwOe+/FyBCRDbYeCYN/xRgs/78WGFu&#10;/MAn6otoRYJwyFFDFWObSxnKihyGqW+Jk/frO4cxyc5K0+GQ4K6RKsvm0mHNaaHClnYVlX/FzWkI&#10;l5Nd7Ad1sMOWVHG8//RNuGo9+Rq3SxCRxvgOv9pHo0FlSsHzTXoC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yT2xwgAAAN0AAAAPAAAAAAAAAAAAAAAAAJgCAABkcnMvZG93&#10;bnJldi54bWxQSwUGAAAAAAQABAD1AAAAhwMAAAAA&#10;" fillcolor="white [3212]" stroked="f" strokeweight="1pt">
                    <v:stroke joinstyle="miter"/>
                  </v:roundrect>
                  <v:roundrect id="Rectangle: Rounded Corners 256597" o:spid="_x0000_s2607"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WYKsMA&#10;AADdAAAADwAAAGRycy9kb3ducmV2LnhtbESP0YrCMBRE3xf8h3AF39bUCItUo4jgIvhk1w+4Nte0&#10;2NyUJrZdv36zsLCPw8ycYTa70TWipy7UnjUs5hkI4tKbmq2G69fxfQUiRGSDjWfS8E0BdtvJ2wZz&#10;4we+UF9EKxKEQ44aqhjbXMpQVuQwzH1LnLy77xzGJDsrTYdDgrtGqiz7kA5rTgsVtnSoqHwUT6ch&#10;XC92dRzUpx32pIrT69w34ab1bDru1yAijfE//Nc+GQ0qU0v4fZOe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WYKsMAAADdAAAADwAAAAAAAAAAAAAAAACYAgAAZHJzL2Rv&#10;d25yZXYueG1sUEsFBgAAAAAEAAQA9QAAAIgDAAAAAA==&#10;" fillcolor="white [3212]" stroked="f" strokeweight="1pt">
                    <v:stroke joinstyle="miter"/>
                  </v:roundrect>
                  <v:roundrect id="Rectangle: Rounded Corners 256598" o:spid="_x0000_s2608"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wAXsMA&#10;AADdAAAADwAAAGRycy9kb3ducmV2LnhtbESP0YrCMBRE3xf8h3AF39bUIItUo4jgIvhk1w+4Nte0&#10;2NyUJrZdv36zsLCPw8ycYTa70TWipy7UnjUs5hkI4tKbmq2G69fxfQUiRGSDjWfS8E0BdtvJ2wZz&#10;4we+UF9EKxKEQ44aqhjbXMpQVuQwzH1LnLy77xzGJDsrTYdDgrtGqiz7kA5rTgsVtnSoqHwUT6ch&#10;XC92dRzUpx32pIrT69w34ab1bDru1yAijfE//Nc+GQ0qU0v4fZOe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wAXsMAAADdAAAADwAAAAAAAAAAAAAAAACYAgAAZHJzL2Rv&#10;d25yZXYueG1sUEsFBgAAAAAEAAQA9QAAAIgDAAAAAA==&#10;" fillcolor="white [3212]" stroked="f" strokeweight="1pt">
                    <v:stroke joinstyle="miter"/>
                  </v:roundrect>
                  <v:roundrect id="Rectangle: Rounded Corners 256599" o:spid="_x0000_s2609"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ClxcMA&#10;AADdAAAADwAAAGRycy9kb3ducmV2LnhtbESP0YrCMBRE3xf8h3AF39bUgItUo4jgIvhk1w+4Nte0&#10;2NyUJrZdv36zsLCPw8ycYTa70TWipy7UnjUs5hkI4tKbmq2G69fxfQUiRGSDjWfS8E0BdtvJ2wZz&#10;4we+UF9EKxKEQ44aqhjbXMpQVuQwzH1LnLy77xzGJDsrTYdDgrtGqiz7kA5rTgsVtnSoqHwUT6ch&#10;XC92dRzUpx32pIrT69w34ab1bDru1yAijfE//Nc+GQ0qU0v4fZOe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ClxcMAAADdAAAADwAAAAAAAAAAAAAAAACYAgAAZHJzL2Rv&#10;d25yZXYueG1sUEsFBgAAAAAEAAQA9QAAAIgDAAAAAA==&#10;" fillcolor="white [3212]" stroked="f" strokeweight="1pt">
                    <v:stroke joinstyle="miter"/>
                  </v:roundrect>
                  <v:roundrect id="Rectangle: Rounded Corners 256600" o:spid="_x0000_s2610"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I7ssIA&#10;AADdAAAADwAAAGRycy9kb3ducmV2LnhtbESPQYvCMBSE78L+h/AWvGm6OYhUo4jgIniy6w94Ns+0&#10;2LyUJtt2/fVGEPY4zMw3zHo7ukb01IXas4aveQaCuPSmZqvh8nOYLUGEiGyw8Uwa/ijAdvMxWWNu&#10;/MBn6otoRYJwyFFDFWObSxnKihyGuW+Jk3fzncOYZGel6XBIcNdIlWUL6bDmtFBhS/uKynvx6zSE&#10;y9kuD4P6tsOOVHF8nPomXLWefo67FYhIY/wPv9tHo0FlagGv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8juywgAAAN0AAAAPAAAAAAAAAAAAAAAAAJgCAABkcnMvZG93&#10;bnJldi54bWxQSwUGAAAAAAQABAD1AAAAhwMAAAAA&#10;" fillcolor="white [3212]" stroked="f" strokeweight="1pt">
                    <v:stroke joinstyle="miter"/>
                  </v:roundrect>
                  <v:roundrect id="Rectangle: Rounded Corners 256601" o:spid="_x0000_s2611"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6eKcMA&#10;AADdAAAADwAAAGRycy9kb3ducmV2LnhtbESPQYvCMBSE7wv+h/AEb2tqDq5Uo4jgIniy6w94Ns+0&#10;2LyUJrZdf/1mYWGPw8x8w2x2o2tET12oPWtYzDMQxKU3NVsN16/j+wpEiMgGG8+k4ZsC7LaTtw3m&#10;xg98ob6IViQIhxw1VDG2uZShrMhhmPuWOHl33zmMSXZWmg6HBHeNVFm2lA5rTgsVtnSoqHwUT6ch&#10;XC92dRzUpx32pIrT69w34ab1bDru1yAijfE//Nc+GQ0qUx/w+yY9Ab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6eKcMAAADdAAAADwAAAAAAAAAAAAAAAACYAgAAZHJzL2Rv&#10;d25yZXYueG1sUEsFBgAAAAAEAAQA9QAAAIgDAAAAAA==&#10;" fillcolor="white [3212]" stroked="f" strokeweight="1pt">
                    <v:stroke joinstyle="miter"/>
                  </v:roundrect>
                  <v:roundrect id="Rectangle: Rounded Corners 256602" o:spid="_x0000_s2612"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EKW78A&#10;AADdAAAADwAAAGRycy9kb3ducmV2LnhtbERPzYrCMBC+C75DGGFvmpqDSDWKCC7Cnqw+wNiMabGZ&#10;lCa23X16c1jw+PH9b/eja0RPXag9a1guMhDEpTc1Ww2362m+BhEissHGM2n4pQD73XSyxdz4gS/U&#10;F9GKFMIhRw1VjG0uZSgrchgWviVO3MN3DmOCnZWmwyGFu0aqLFtJhzWnhgpbOlZUPouX0xBuF7s+&#10;DerbDgdSxfnvp2/CXeuv2XjYgIg0xo/43302GlSm0tz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IQpbvwAAAN0AAAAPAAAAAAAAAAAAAAAAAJgCAABkcnMvZG93bnJl&#10;di54bWxQSwUGAAAAAAQABAD1AAAAhAMAAAAA&#10;" fillcolor="white [3212]" stroked="f" strokeweight="1pt">
                    <v:stroke joinstyle="miter"/>
                  </v:roundrect>
                  <v:roundrect id="Rectangle: Rounded Corners 256603" o:spid="_x0000_s2613"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2vwMMA&#10;AADdAAAADwAAAGRycy9kb3ducmV2LnhtbESPQYvCMBSE7wv+h/AEb2tqDqJdo8iCi+DJ6g94Nm/T&#10;ss1LaWLb9dcbYWGPw8x8w2x2o2tET12oPWtYzDMQxKU3NVsN18vhfQUiRGSDjWfS8EsBdtvJ2wZz&#10;4wc+U19EKxKEQ44aqhjbXMpQVuQwzH1LnLxv3zmMSXZWmg6HBHeNVFm2lA5rTgsVtvRZUflT3J2G&#10;cD3b1WFQX3bYkyqOj1PfhJvWs+m4/wARaYz/4b/20WhQmVrD6016AnL7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2vwMMAAADdAAAADwAAAAAAAAAAAAAAAACYAgAAZHJzL2Rv&#10;d25yZXYueG1sUEsFBgAAAAAEAAQA9QAAAIgDAAAAAA==&#10;" fillcolor="white [3212]" stroked="f" strokeweight="1pt">
                    <v:stroke joinstyle="miter"/>
                  </v:roundrect>
                </v:group>
                <w10:wrap anchorx="page"/>
                <w10:anchorlock/>
              </v:group>
            </w:pict>
          </mc:Fallback>
        </mc:AlternateContent>
      </w:r>
    </w:p>
    <w:p w:rsidR="00A5444F" w:rsidRDefault="00693FEF" w:rsidP="00693FEF">
      <w:pPr>
        <w:spacing w:before="240" w:after="240" w:line="240" w:lineRule="auto"/>
        <w:rPr>
          <w:sz w:val="36"/>
          <w:szCs w:val="36"/>
          <w:rtl/>
        </w:rPr>
      </w:pPr>
      <w:hyperlink r:id="rId127" w:history="1">
        <w:r w:rsidR="00A5444F" w:rsidRPr="00693FEF">
          <w:rPr>
            <w:rStyle w:val="Hyperlink"/>
            <w:sz w:val="36"/>
            <w:szCs w:val="36"/>
            <w:rtl/>
          </w:rPr>
          <w:t>عزيزي المتدرب ابحث في مهارة الاستماع الفعال وتأثيره على حل المشكلات</w:t>
        </w:r>
        <w:r w:rsidR="0059540C" w:rsidRPr="00693FEF">
          <w:rPr>
            <w:rStyle w:val="Hyperlink"/>
            <w:rFonts w:hint="cs"/>
            <w:sz w:val="36"/>
            <w:szCs w:val="36"/>
            <w:rtl/>
          </w:rPr>
          <w:t>.</w:t>
        </w:r>
      </w:hyperlink>
      <w:r w:rsidR="00A5444F">
        <w:rPr>
          <w:sz w:val="36"/>
          <w:szCs w:val="36"/>
          <w:rtl/>
        </w:rPr>
        <w:t xml:space="preserve"> </w:t>
      </w:r>
    </w:p>
    <w:p w:rsidR="00B4310C" w:rsidRDefault="00866F3F" w:rsidP="00866F3F">
      <w:pPr>
        <w:ind w:left="-874"/>
        <w:jc w:val="center"/>
        <w:rPr>
          <w:rtl/>
        </w:rPr>
      </w:pPr>
      <w:r>
        <w:rPr>
          <w:noProof/>
        </w:rPr>
        <mc:AlternateContent>
          <mc:Choice Requires="wps">
            <w:drawing>
              <wp:inline distT="0" distB="0" distL="0" distR="0" wp14:anchorId="01DAB5B7" wp14:editId="5CD99C78">
                <wp:extent cx="6705600" cy="4038600"/>
                <wp:effectExtent l="0" t="0" r="19050" b="19050"/>
                <wp:docPr id="35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5600" cy="403860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614" style="width:528pt;height:31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" fillcolor="#fff2cc [663]" strokecolor="#ffc000" strokeweight="1pt">
                <v:stroke joinstyle="miter"/>
                <v:textbox inset="0,3mm,0">
                  <w:txbxContent>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spacing w:line="480" w:lineRule="auto"/>
                        <w:jc w:val="center"/>
                        <w:rPr>
                          <w:sz w:val="22"/>
                          <w:szCs w:val="28"/>
                          <w:lang w:bidi="ar-SY"/>
                        </w:rPr>
                      </w:pPr>
                      <w:r>
                        <w:rPr>
                          <w:rFonts w:asciiTheme="majorBidi" w:hAnsiTheme="majorBidi" w:cstheme="majorBidi" w:hint="cs"/>
                          <w:szCs w:val="28"/>
                          <w:rtl/>
                          <w:lang w:bidi="ar-SY"/>
                        </w:rPr>
                        <w:t>.........................................................................................................................................</w:t>
                      </w:r>
                    </w:p>
                    <w:p w:rsidR="00693FEF" w:rsidRDefault="00693FEF" w:rsidP="00866F3F">
                      <w:pPr>
                        <w:jc w:val="center"/>
                        <w:rPr>
                          <w:sz w:val="22"/>
                          <w:szCs w:val="28"/>
                          <w:rtl/>
                          <w:lang w:bidi="ar-SY"/>
                        </w:rPr>
                      </w:pPr>
                    </w:p>
                  </w:txbxContent>
                </v:textbox>
                <w10:wrap anchorx="page"/>
                <w10:anchorlock/>
              </v:roundrect>
            </w:pict>
          </mc:Fallback>
        </mc:AlternateContent>
      </w:r>
    </w:p>
    <w:p w:rsidR="00B4310C" w:rsidRDefault="00B4310C" w:rsidP="00227842">
      <w:pPr>
        <w:jc w:val="center"/>
        <w:rPr>
          <w:rtl/>
        </w:rPr>
      </w:pPr>
    </w:p>
    <w:p w:rsidR="00691535" w:rsidRPr="00880BA1" w:rsidRDefault="00691535" w:rsidP="005F2542">
      <w:pPr>
        <w:keepNext/>
        <w:pageBreakBefore/>
        <w:jc w:val="center"/>
        <w:rPr>
          <w:sz w:val="40"/>
          <w:szCs w:val="44"/>
          <w:rtl/>
          <w:lang w:bidi="ar-SY"/>
        </w:rPr>
      </w:pPr>
      <w:r w:rsidRPr="00880BA1">
        <w:rPr>
          <w:rFonts w:hint="cs"/>
          <w:sz w:val="40"/>
          <w:szCs w:val="44"/>
          <w:rtl/>
          <w:lang w:bidi="ar-SY"/>
        </w:rPr>
        <w:lastRenderedPageBreak/>
        <w:t>المراجع</w:t>
      </w:r>
    </w:p>
    <w:p w:rsidR="0059540C" w:rsidRDefault="0059540C" w:rsidP="0059540C">
      <w:pPr>
        <w:spacing w:line="254" w:lineRule="auto"/>
        <w:rPr>
          <w:rFonts w:ascii="Adobe Arabic" w:eastAsia="Calibri" w:hAnsi="Adobe Arabic" w:cs="Adobe Arabic"/>
          <w:sz w:val="36"/>
          <w:szCs w:val="36"/>
          <w:rtl/>
        </w:rPr>
      </w:pPr>
    </w:p>
    <w:p w:rsidR="0059540C" w:rsidRPr="0059540C" w:rsidRDefault="0059540C" w:rsidP="0059540C">
      <w:pPr>
        <w:spacing w:line="360" w:lineRule="auto"/>
        <w:rPr>
          <w:rFonts w:ascii="Adobe Arabic" w:eastAsia="Calibri" w:hAnsi="Adobe Arabic" w:cs="Adobe Arabic"/>
          <w:color w:val="auto"/>
          <w:sz w:val="36"/>
          <w:szCs w:val="36"/>
        </w:rPr>
      </w:pPr>
      <w:r w:rsidRPr="0059540C">
        <w:rPr>
          <w:rFonts w:ascii="Adobe Arabic" w:eastAsia="Calibri" w:hAnsi="Adobe Arabic" w:cs="Adobe Arabic"/>
          <w:sz w:val="36"/>
          <w:szCs w:val="36"/>
          <w:rtl/>
        </w:rPr>
        <w:t>الإدارة الذكية – عبد العزيز النجار – المكتب العربي الحديث -</w:t>
      </w:r>
      <w:r>
        <w:rPr>
          <w:rFonts w:ascii="Adobe Arabic" w:eastAsia="Calibri" w:hAnsi="Adobe Arabic" w:cs="Adobe Arabic" w:hint="cs"/>
          <w:sz w:val="36"/>
          <w:szCs w:val="36"/>
          <w:rtl/>
        </w:rPr>
        <w:t xml:space="preserve"> </w:t>
      </w:r>
      <w:r w:rsidRPr="0059540C">
        <w:rPr>
          <w:rFonts w:ascii="Adobe Arabic" w:eastAsia="Calibri" w:hAnsi="Adobe Arabic" w:cs="Adobe Arabic"/>
          <w:sz w:val="36"/>
          <w:szCs w:val="36"/>
          <w:rtl/>
        </w:rPr>
        <w:t>2008</w:t>
      </w:r>
    </w:p>
    <w:p w:rsidR="0059540C" w:rsidRPr="0059540C" w:rsidRDefault="0059540C" w:rsidP="0059540C">
      <w:pPr>
        <w:spacing w:line="360" w:lineRule="auto"/>
        <w:rPr>
          <w:rFonts w:ascii="Adobe Arabic" w:eastAsia="Calibri" w:hAnsi="Adobe Arabic" w:cs="Adobe Arabic"/>
          <w:sz w:val="36"/>
          <w:szCs w:val="36"/>
          <w:rtl/>
        </w:rPr>
      </w:pPr>
      <w:r w:rsidRPr="0059540C">
        <w:rPr>
          <w:rFonts w:ascii="Adobe Arabic" w:eastAsia="Calibri" w:hAnsi="Adobe Arabic" w:cs="Adobe Arabic"/>
          <w:sz w:val="36"/>
          <w:szCs w:val="36"/>
          <w:rtl/>
        </w:rPr>
        <w:t>الرضا الوظيفي –منال البارودي- المجموعة العربية للنشر والتوزيع -2015</w:t>
      </w:r>
      <w:r>
        <w:rPr>
          <w:rFonts w:ascii="Adobe Arabic" w:eastAsia="Calibri" w:hAnsi="Adobe Arabic" w:cs="Adobe Arabic" w:hint="cs"/>
          <w:sz w:val="36"/>
          <w:szCs w:val="36"/>
          <w:rtl/>
        </w:rPr>
        <w:t xml:space="preserve"> </w:t>
      </w:r>
    </w:p>
    <w:p w:rsidR="0059540C" w:rsidRPr="0059540C" w:rsidRDefault="0059540C" w:rsidP="0059540C">
      <w:pPr>
        <w:spacing w:line="360" w:lineRule="auto"/>
        <w:rPr>
          <w:rFonts w:ascii="Adobe Arabic" w:eastAsia="Calibri" w:hAnsi="Adobe Arabic" w:cs="Adobe Arabic"/>
          <w:sz w:val="36"/>
          <w:szCs w:val="36"/>
          <w:rtl/>
        </w:rPr>
      </w:pPr>
      <w:r w:rsidRPr="0059540C">
        <w:rPr>
          <w:rFonts w:ascii="Adobe Arabic" w:eastAsia="Calibri" w:hAnsi="Adobe Arabic" w:cs="Adobe Arabic"/>
          <w:sz w:val="36"/>
          <w:szCs w:val="36"/>
          <w:rtl/>
        </w:rPr>
        <w:t xml:space="preserve">الإدارة الفعالية للموارد البشرية – أحمد جابر حسنين-المجموعة العربية للنشر والتدريب-2014 </w:t>
      </w:r>
    </w:p>
    <w:p w:rsidR="0059540C" w:rsidRPr="0059540C" w:rsidRDefault="0059540C" w:rsidP="0059540C">
      <w:pPr>
        <w:spacing w:line="360" w:lineRule="auto"/>
        <w:rPr>
          <w:rFonts w:ascii="Adobe Arabic" w:eastAsia="Calibri" w:hAnsi="Adobe Arabic" w:cs="Adobe Arabic"/>
          <w:sz w:val="36"/>
          <w:szCs w:val="36"/>
          <w:rtl/>
        </w:rPr>
      </w:pPr>
      <w:r w:rsidRPr="0059540C">
        <w:rPr>
          <w:rFonts w:ascii="Adobe Arabic" w:eastAsia="Calibri" w:hAnsi="Adobe Arabic" w:cs="Adobe Arabic"/>
          <w:sz w:val="36"/>
          <w:szCs w:val="36"/>
          <w:rtl/>
        </w:rPr>
        <w:t>مجلة مؤسساتي الإلكترونية -محمد عبد الكريم يوسف -</w:t>
      </w:r>
      <w:r>
        <w:rPr>
          <w:rFonts w:ascii="Adobe Arabic" w:eastAsia="Calibri" w:hAnsi="Adobe Arabic" w:cs="Adobe Arabic" w:hint="cs"/>
          <w:sz w:val="36"/>
          <w:szCs w:val="36"/>
          <w:rtl/>
        </w:rPr>
        <w:t xml:space="preserve"> </w:t>
      </w:r>
      <w:r w:rsidRPr="0059540C">
        <w:rPr>
          <w:rFonts w:ascii="Adobe Arabic" w:eastAsia="Calibri" w:hAnsi="Adobe Arabic" w:cs="Adobe Arabic"/>
          <w:sz w:val="36"/>
          <w:szCs w:val="36"/>
          <w:rtl/>
        </w:rPr>
        <w:t>2021 / 8 / 12</w:t>
      </w:r>
    </w:p>
    <w:p w:rsidR="0059540C" w:rsidRPr="0059540C" w:rsidRDefault="0059540C" w:rsidP="0059540C">
      <w:pPr>
        <w:spacing w:line="360" w:lineRule="auto"/>
        <w:rPr>
          <w:rFonts w:ascii="Adobe Arabic" w:eastAsia="Calibri" w:hAnsi="Adobe Arabic" w:cs="Adobe Arabic"/>
          <w:sz w:val="36"/>
          <w:szCs w:val="36"/>
          <w:rtl/>
        </w:rPr>
      </w:pPr>
      <w:r w:rsidRPr="0059540C">
        <w:rPr>
          <w:rFonts w:ascii="Adobe Arabic" w:eastAsia="Calibri" w:hAnsi="Adobe Arabic" w:cs="Adobe Arabic"/>
          <w:sz w:val="36"/>
          <w:szCs w:val="36"/>
          <w:rtl/>
        </w:rPr>
        <w:t xml:space="preserve"> (خمسات) أحد مشاريع شركة حسوب- 2022</w:t>
      </w:r>
    </w:p>
    <w:p w:rsidR="0059540C" w:rsidRPr="0059540C" w:rsidRDefault="0059540C" w:rsidP="0059540C">
      <w:pPr>
        <w:spacing w:line="360" w:lineRule="auto"/>
        <w:rPr>
          <w:rFonts w:ascii="Adobe Arabic" w:eastAsia="Calibri" w:hAnsi="Adobe Arabic" w:cs="Adobe Arabic"/>
          <w:sz w:val="36"/>
          <w:szCs w:val="36"/>
          <w:rtl/>
        </w:rPr>
      </w:pPr>
      <w:r w:rsidRPr="0059540C">
        <w:rPr>
          <w:rFonts w:ascii="Adobe Arabic" w:eastAsia="Calibri" w:hAnsi="Adobe Arabic" w:cs="Adobe Arabic"/>
          <w:sz w:val="36"/>
          <w:szCs w:val="36"/>
          <w:rtl/>
        </w:rPr>
        <w:t>موقع غصن –أحد مبادرت مؤسسة السبيعي الخيرية -2022</w:t>
      </w:r>
    </w:p>
    <w:p w:rsidR="00691535" w:rsidRDefault="00691535" w:rsidP="0059540C">
      <w:pPr>
        <w:keepNext/>
        <w:spacing w:line="360" w:lineRule="auto"/>
        <w:rPr>
          <w:rFonts w:asciiTheme="majorBidi" w:hAnsiTheme="majorBidi" w:cstheme="majorBidi"/>
          <w:szCs w:val="28"/>
          <w:rtl/>
        </w:rPr>
      </w:pPr>
    </w:p>
    <w:p w:rsidR="00691535" w:rsidRPr="00465841" w:rsidRDefault="00691535" w:rsidP="0059540C">
      <w:pPr>
        <w:spacing w:line="360" w:lineRule="auto"/>
        <w:rPr>
          <w:rFonts w:asciiTheme="majorBidi" w:hAnsiTheme="majorBidi" w:cstheme="majorBidi"/>
          <w:szCs w:val="28"/>
          <w:rtl/>
          <w:lang w:bidi="ar-SY"/>
        </w:rPr>
      </w:pPr>
    </w:p>
    <w:p w:rsidR="00691535" w:rsidRDefault="00691535" w:rsidP="00691535">
      <w:pPr>
        <w:rPr>
          <w:rFonts w:asciiTheme="majorBidi" w:hAnsiTheme="majorBidi" w:cstheme="majorBidi"/>
          <w:szCs w:val="28"/>
          <w:rtl/>
          <w:lang w:bidi="ar-SY"/>
        </w:rPr>
      </w:pPr>
    </w:p>
    <w:p w:rsidR="00691535" w:rsidRDefault="00691535" w:rsidP="00691535">
      <w:pPr>
        <w:rPr>
          <w:rFonts w:asciiTheme="majorBidi" w:hAnsiTheme="majorBidi" w:cstheme="majorBidi"/>
          <w:szCs w:val="28"/>
          <w:rtl/>
          <w:lang w:bidi="ar-SY"/>
        </w:rPr>
      </w:pPr>
    </w:p>
    <w:p w:rsidR="00691535" w:rsidRDefault="00691535" w:rsidP="00691535">
      <w:pPr>
        <w:jc w:val="center"/>
        <w:rPr>
          <w:rFonts w:asciiTheme="majorBidi" w:hAnsiTheme="majorBidi" w:cstheme="majorBidi"/>
          <w:szCs w:val="28"/>
          <w:rtl/>
          <w:lang w:bidi="ar-SY"/>
        </w:rPr>
      </w:pPr>
      <w:r>
        <w:rPr>
          <w:rFonts w:asciiTheme="majorBidi" w:hAnsiTheme="majorBidi" w:cstheme="majorBidi"/>
          <w:noProof/>
          <w:szCs w:val="28"/>
          <w:rtl/>
        </w:rPr>
        <w:drawing>
          <wp:inline distT="0" distB="0" distL="0" distR="0" wp14:anchorId="0F311D08" wp14:editId="6A337AEB">
            <wp:extent cx="3765702" cy="3095136"/>
            <wp:effectExtent l="0" t="0" r="6350" b="0"/>
            <wp:docPr id="254285" name="Picture 25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34"/>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3765702" cy="3095136"/>
                    </a:xfrm>
                    <a:prstGeom prst="rect">
                      <a:avLst/>
                    </a:prstGeom>
                  </pic:spPr>
                </pic:pic>
              </a:graphicData>
            </a:graphic>
          </wp:inline>
        </w:drawing>
      </w:r>
    </w:p>
    <w:p w:rsidR="00691535" w:rsidRDefault="00691535" w:rsidP="00691535">
      <w:pPr>
        <w:rPr>
          <w:lang w:bidi="ar-SY"/>
        </w:rPr>
      </w:pPr>
    </w:p>
    <w:p w:rsidR="008741E1" w:rsidRDefault="008741E1" w:rsidP="00227842">
      <w:pPr>
        <w:jc w:val="center"/>
        <w:rPr>
          <w:rtl/>
        </w:rPr>
      </w:pPr>
    </w:p>
    <w:p w:rsidR="008741E1" w:rsidRDefault="008741E1" w:rsidP="00227842">
      <w:pPr>
        <w:jc w:val="center"/>
        <w:rPr>
          <w:rtl/>
        </w:rPr>
      </w:pPr>
    </w:p>
    <w:p w:rsidR="008741E1" w:rsidRPr="00465841" w:rsidRDefault="008741E1" w:rsidP="00465841">
      <w:pPr>
        <w:bidi w:val="0"/>
        <w:spacing w:after="160" w:line="259" w:lineRule="auto"/>
        <w:jc w:val="left"/>
      </w:pPr>
    </w:p>
    <w:sectPr w:rsidR="008741E1" w:rsidRPr="00465841" w:rsidSect="00227842">
      <w:headerReference w:type="default" r:id="rId129"/>
      <w:footerReference w:type="default" r:id="rId130"/>
      <w:pgSz w:w="11906" w:h="16838" w:code="9"/>
      <w:pgMar w:top="1440" w:right="1440" w:bottom="1440" w:left="1440" w:header="720" w:footer="397"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4535" w:rsidRDefault="00BE4535" w:rsidP="00F53D08">
      <w:pPr>
        <w:spacing w:line="240" w:lineRule="auto"/>
      </w:pPr>
      <w:r>
        <w:separator/>
      </w:r>
    </w:p>
  </w:endnote>
  <w:endnote w:type="continuationSeparator" w:id="0">
    <w:p w:rsidR="00BE4535" w:rsidRDefault="00BE4535"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onotype Koufi">
    <w:altName w:val="Calibri"/>
    <w:charset w:val="B2"/>
    <w:family w:val="auto"/>
    <w:pitch w:val="variable"/>
    <w:sig w:usb0="00002000" w:usb1="03D40006" w:usb2="02620000" w:usb3="00000000" w:csb0="00000040" w:csb1="00000000"/>
  </w:font>
  <w:font w:name="Dubai">
    <w:altName w:val="Yakout Linotype Light"/>
    <w:charset w:val="00"/>
    <w:family w:val="swiss"/>
    <w:pitch w:val="variable"/>
    <w:sig w:usb0="00000000" w:usb1="80000000" w:usb2="00000008" w:usb3="00000000" w:csb0="00000041" w:csb1="00000000"/>
  </w:font>
  <w:font w:name="PT Bold Heading">
    <w:panose1 w:val="02010400000000000000"/>
    <w:charset w:val="B2"/>
    <w:family w:val="auto"/>
    <w:pitch w:val="variable"/>
    <w:sig w:usb0="00002001" w:usb1="80000000" w:usb2="00000008" w:usb3="00000000" w:csb0="00000040" w:csb1="00000000"/>
  </w:font>
  <w:font w:name="Roboto">
    <w:altName w:val="Times New Roman"/>
    <w:charset w:val="00"/>
    <w:family w:val="auto"/>
    <w:pitch w:val="variable"/>
    <w:sig w:usb0="E00002FF" w:usb1="5000205B" w:usb2="00000020" w:usb3="00000000" w:csb0="0000019F" w:csb1="00000000"/>
  </w:font>
  <w:font w:name="DIN Next LT Arabic Light">
    <w:altName w:val="Segoe UI Semilight"/>
    <w:charset w:val="00"/>
    <w:family w:val="swiss"/>
    <w:pitch w:val="variable"/>
    <w:sig w:usb0="8000202F" w:usb1="C000A04A"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Fira Sans Extra Condensed">
    <w:altName w:val="Arial"/>
    <w:charset w:val="00"/>
    <w:family w:val="swiss"/>
    <w:pitch w:val="variable"/>
    <w:sig w:usb0="600002FF" w:usb1="00000001"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480003796"/>
      <w:docPartObj>
        <w:docPartGallery w:val="Page Numbers (Bottom of Page)"/>
        <w:docPartUnique/>
      </w:docPartObj>
    </w:sdtPr>
    <w:sdtEndPr>
      <w:rPr>
        <w:noProof/>
        <w:color w:val="FFFFFF" w:themeColor="background1"/>
        <w:sz w:val="32"/>
      </w:rPr>
    </w:sdtEndPr>
    <w:sdtContent>
      <w:p w:rsidR="00693FEF" w:rsidRDefault="00693FEF" w:rsidP="003F756A">
        <w:pPr>
          <w:pStyle w:val="Footer"/>
          <w:tabs>
            <w:tab w:val="clear" w:pos="4680"/>
            <w:tab w:val="clear" w:pos="9360"/>
          </w:tabs>
          <w:jc w:val="center"/>
        </w:pPr>
        <w:r>
          <w:rPr>
            <w:noProof/>
          </w:rPr>
          <mc:AlternateContent>
            <mc:Choice Requires="wpg">
              <w:drawing>
                <wp:anchor distT="0" distB="0" distL="114300" distR="114300" simplePos="0" relativeHeight="251691008" behindDoc="1" locked="0" layoutInCell="1" allowOverlap="1" wp14:anchorId="05578992" wp14:editId="0A455EEA">
                  <wp:simplePos x="0" y="0"/>
                  <wp:positionH relativeFrom="margin">
                    <wp:align>center</wp:align>
                  </wp:positionH>
                  <wp:positionV relativeFrom="paragraph">
                    <wp:posOffset>172587</wp:posOffset>
                  </wp:positionV>
                  <wp:extent cx="7760970" cy="410210"/>
                  <wp:effectExtent l="0" t="0" r="0" b="8890"/>
                  <wp:wrapNone/>
                  <wp:docPr id="17" name="Group 17"/>
                  <wp:cNvGraphicFramePr/>
                  <a:graphic xmlns:a="http://schemas.openxmlformats.org/drawingml/2006/main">
                    <a:graphicData uri="http://schemas.microsoft.com/office/word/2010/wordprocessingGroup">
                      <wpg:wgp>
                        <wpg:cNvGrpSpPr/>
                        <wpg:grpSpPr>
                          <a:xfrm>
                            <a:off x="0" y="0"/>
                            <a:ext cx="7760970" cy="410210"/>
                            <a:chOff x="0" y="0"/>
                            <a:chExt cx="7762875" cy="409575"/>
                          </a:xfrm>
                        </wpg:grpSpPr>
                        <wps:wsp>
                          <wps:cNvPr id="19" name="Rectangle 19"/>
                          <wps:cNvSpPr/>
                          <wps:spPr>
                            <a:xfrm>
                              <a:off x="0" y="0"/>
                              <a:ext cx="7762875" cy="342900"/>
                            </a:xfrm>
                            <a:prstGeom prst="rect">
                              <a:avLst/>
                            </a:prstGeom>
                            <a:solidFill>
                              <a:srgbClr val="C1D4D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0" y="66675"/>
                              <a:ext cx="7762875" cy="342900"/>
                            </a:xfrm>
                            <a:prstGeom prst="rect">
                              <a:avLst/>
                            </a:prstGeom>
                            <a:solidFill>
                              <a:srgbClr val="3C88A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17" o:spid="_x0000_s1026" style="position:absolute;left:0;text-align:left;margin-left:0;margin-top:13.6pt;width:611.1pt;height:32.3pt;z-index:-251625472;mso-position-horizontal:center;mso-position-horizontal-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">
                  <v:rect id="Rectangle 19" o:spid="_x0000_s1027" style="position:absolute;width:77628;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dqwsUA&#10;AADbAAAADwAAAGRycy9kb3ducmV2LnhtbESPQWvCQBCF70L/wzKF3nTTQqum2YRQFMRLSWwP3obs&#10;NAnNzobsaqK/vlsQvM3w3rzvTZJNphNnGlxrWcHzIgJBXFndcq3g67Cdr0A4j6yxs0wKLuQgSx9m&#10;CcbajlzQufS1CCHsYlTQeN/HUrqqIYNuYXvioP3YwaAP61BLPeAYwk0nX6LoTRpsORAa7Omjoeq3&#10;PBkFBS2Pm2pr609+tYG9GvfX71ypp8cpfwfhafJ38+16p0P9Nfz/Ega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2rCxQAAANsAAAAPAAAAAAAAAAAAAAAAAJgCAABkcnMv&#10;ZG93bnJldi54bWxQSwUGAAAAAAQABAD1AAAAigMAAAAA&#10;" fillcolor="#c1d4d9" stroked="f" strokeweight="1pt"/>
                  <v:rect id="Rectangle 20" o:spid="_x0000_s1028" style="position:absolute;top:666;width:77628;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WxcMAA&#10;AADbAAAADwAAAGRycy9kb3ducmV2LnhtbERPTYvCMBC9C/6HMIIX0dTCilSjiCC6l4VVQY9jM7bF&#10;ZlKb2Hb//eYgeHy87+W6M6VoqHaFZQXTSQSCOLW64EzB+bQbz0E4j6yxtEwK/sjBetXvLTHRtuVf&#10;ao4+EyGEXYIKcu+rREqX5mTQTWxFHLi7rQ36AOtM6hrbEG5KGUfRTBosODTkWNE2p/RxfBkF9udr&#10;1Kbb72nXRHTDp7xcR/FeqeGg2yxAeOr8R/x2H7SCOKwPX8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uWxcMAAAADbAAAADwAAAAAAAAAAAAAAAACYAgAAZHJzL2Rvd25y&#10;ZXYueG1sUEsFBgAAAAAEAAQA9QAAAIUDAAAAAA==&#10;" fillcolor="#3c88a6" stroked="f" strokeweight="1pt"/>
                  <w10:wrap anchorx="margin"/>
                </v:group>
              </w:pict>
            </mc:Fallback>
          </mc:AlternateContent>
        </w:r>
      </w:p>
      <w:p w:rsidR="00693FEF" w:rsidRPr="00C96A98" w:rsidRDefault="00693FEF" w:rsidP="00881264">
        <w:pPr>
          <w:pStyle w:val="Footer"/>
          <w:jc w:val="center"/>
          <w:rPr>
            <w:color w:val="FFFFFF" w:themeColor="background1"/>
            <w:sz w:val="32"/>
          </w:rPr>
        </w:pPr>
        <w:r w:rsidRPr="00C96A98">
          <w:rPr>
            <w:color w:val="FFFFFF" w:themeColor="background1"/>
            <w:sz w:val="32"/>
          </w:rPr>
          <w:fldChar w:fldCharType="begin"/>
        </w:r>
        <w:r w:rsidRPr="00C96A98">
          <w:rPr>
            <w:color w:val="FFFFFF" w:themeColor="background1"/>
            <w:sz w:val="32"/>
          </w:rPr>
          <w:instrText xml:space="preserve"> PAGE    \* MERGEFORMAT </w:instrText>
        </w:r>
        <w:r w:rsidRPr="00C96A98">
          <w:rPr>
            <w:color w:val="FFFFFF" w:themeColor="background1"/>
            <w:sz w:val="32"/>
          </w:rPr>
          <w:fldChar w:fldCharType="separate"/>
        </w:r>
        <w:r w:rsidR="003C0A58">
          <w:rPr>
            <w:noProof/>
            <w:color w:val="FFFFFF" w:themeColor="background1"/>
            <w:sz w:val="32"/>
            <w:rtl/>
          </w:rPr>
          <w:t>15</w:t>
        </w:r>
        <w:r w:rsidRPr="00C96A98">
          <w:rPr>
            <w:noProof/>
            <w:color w:val="FFFFFF" w:themeColor="background1"/>
            <w:sz w:val="32"/>
          </w:rPr>
          <w:fldChar w:fldCharType="end"/>
        </w:r>
      </w:p>
    </w:sdtContent>
  </w:sdt>
  <w:p w:rsidR="00693FEF" w:rsidRDefault="00693FEF">
    <w:pPr>
      <w:pStyle w:val="Footer"/>
    </w:pPr>
    <w:r w:rsidRPr="003F756A">
      <w:rPr>
        <w:noProof/>
        <w:rtl/>
      </w:rPr>
      <mc:AlternateContent>
        <mc:Choice Requires="wps">
          <w:drawing>
            <wp:anchor distT="0" distB="0" distL="114300" distR="114300" simplePos="0" relativeHeight="251707392" behindDoc="0" locked="0" layoutInCell="1" allowOverlap="1" wp14:anchorId="2256E551" wp14:editId="7AA811A4">
              <wp:simplePos x="0" y="0"/>
              <wp:positionH relativeFrom="column">
                <wp:posOffset>971550</wp:posOffset>
              </wp:positionH>
              <wp:positionV relativeFrom="paragraph">
                <wp:posOffset>-159385</wp:posOffset>
              </wp:positionV>
              <wp:extent cx="1562100" cy="304800"/>
              <wp:effectExtent l="0" t="0" r="0" b="0"/>
              <wp:wrapNone/>
              <wp:docPr id="213"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290E2B" w:rsidRDefault="00693FEF" w:rsidP="003F756A">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2616" type="#_x0000_t202" style="position:absolute;left:0;text-align:left;margin-left:76.5pt;margin-top:-12.55pt;width:123pt;height:2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" filled="f" stroked="f" strokeweight=".5pt">
              <v:textbox>
                <w:txbxContent>
                  <w:p w:rsidR="00693FEF" w:rsidRPr="00290E2B" w:rsidRDefault="00693FEF" w:rsidP="003F756A">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sidRPr="003F756A">
      <w:rPr>
        <w:noProof/>
        <w:rtl/>
      </w:rPr>
      <mc:AlternateContent>
        <mc:Choice Requires="wps">
          <w:drawing>
            <wp:anchor distT="0" distB="0" distL="114300" distR="114300" simplePos="0" relativeHeight="251708416" behindDoc="0" locked="0" layoutInCell="1" allowOverlap="1" wp14:anchorId="1CB9A9C8" wp14:editId="19B31209">
              <wp:simplePos x="0" y="0"/>
              <wp:positionH relativeFrom="column">
                <wp:posOffset>-762000</wp:posOffset>
              </wp:positionH>
              <wp:positionV relativeFrom="paragraph">
                <wp:posOffset>-198120</wp:posOffset>
              </wp:positionV>
              <wp:extent cx="1600200" cy="304800"/>
              <wp:effectExtent l="0" t="0" r="0" b="0"/>
              <wp:wrapNone/>
              <wp:docPr id="214" name="مستطيل 2"/>
              <wp:cNvGraphicFramePr/>
              <a:graphic xmlns:a="http://schemas.openxmlformats.org/drawingml/2006/main">
                <a:graphicData uri="http://schemas.microsoft.com/office/word/2010/wordprocessingShape">
                  <wps:wsp>
                    <wps:cNvSpPr/>
                    <wps:spPr>
                      <a:xfrm>
                        <a:off x="0" y="0"/>
                        <a:ext cx="16002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693FEF" w:rsidRPr="000A6361" w:rsidRDefault="00693FEF" w:rsidP="003F756A">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2617" style="position:absolute;left:0;text-align:left;margin-left:-60pt;margin-top:-15.6pt;width:126pt;height:2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" filled="f" stroked="f" strokeweight="1pt">
              <v:textbox>
                <w:txbxContent>
                  <w:p w:rsidR="00693FEF" w:rsidRPr="000A6361" w:rsidRDefault="00693FEF" w:rsidP="003F756A">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FEF" w:rsidRDefault="00693FEF">
    <w:pPr>
      <w:pStyle w:val="Footer"/>
    </w:pPr>
    <w:r w:rsidRPr="003F756A">
      <w:rPr>
        <w:noProof/>
        <w:rtl/>
      </w:rPr>
      <mc:AlternateContent>
        <mc:Choice Requires="wps">
          <w:drawing>
            <wp:anchor distT="0" distB="0" distL="114300" distR="114300" simplePos="0" relativeHeight="251699200" behindDoc="0" locked="0" layoutInCell="1" allowOverlap="1" wp14:anchorId="785635B8" wp14:editId="1E57C42A">
              <wp:simplePos x="0" y="0"/>
              <wp:positionH relativeFrom="column">
                <wp:posOffset>-762000</wp:posOffset>
              </wp:positionH>
              <wp:positionV relativeFrom="paragraph">
                <wp:posOffset>35560</wp:posOffset>
              </wp:positionV>
              <wp:extent cx="1600200" cy="304800"/>
              <wp:effectExtent l="0" t="0" r="0" b="0"/>
              <wp:wrapNone/>
              <wp:docPr id="206" name="مستطيل 2"/>
              <wp:cNvGraphicFramePr/>
              <a:graphic xmlns:a="http://schemas.openxmlformats.org/drawingml/2006/main">
                <a:graphicData uri="http://schemas.microsoft.com/office/word/2010/wordprocessingShape">
                  <wps:wsp>
                    <wps:cNvSpPr/>
                    <wps:spPr>
                      <a:xfrm>
                        <a:off x="0" y="0"/>
                        <a:ext cx="16002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693FEF" w:rsidRPr="000A6361" w:rsidRDefault="00693FEF" w:rsidP="003F756A">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2618" style="position:absolute;left:0;text-align:left;margin-left:-60pt;margin-top:2.8pt;width:126pt;height:24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" filled="f" stroked="f" strokeweight="1pt">
              <v:textbox>
                <w:txbxContent>
                  <w:p w:rsidR="00693FEF" w:rsidRPr="000A6361" w:rsidRDefault="00693FEF" w:rsidP="003F756A">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v:textbox>
            </v:rect>
          </w:pict>
        </mc:Fallback>
      </mc:AlternateContent>
    </w:r>
    <w:r w:rsidRPr="003F756A">
      <w:rPr>
        <w:noProof/>
        <w:rtl/>
      </w:rPr>
      <mc:AlternateContent>
        <mc:Choice Requires="wps">
          <w:drawing>
            <wp:anchor distT="0" distB="0" distL="114300" distR="114300" simplePos="0" relativeHeight="251698176" behindDoc="0" locked="0" layoutInCell="1" allowOverlap="1" wp14:anchorId="3DD05B3D" wp14:editId="7D491922">
              <wp:simplePos x="0" y="0"/>
              <wp:positionH relativeFrom="column">
                <wp:posOffset>971550</wp:posOffset>
              </wp:positionH>
              <wp:positionV relativeFrom="paragraph">
                <wp:posOffset>91440</wp:posOffset>
              </wp:positionV>
              <wp:extent cx="1562100" cy="304800"/>
              <wp:effectExtent l="0" t="0" r="0" b="0"/>
              <wp:wrapNone/>
              <wp:docPr id="172"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290E2B" w:rsidRDefault="00693FEF" w:rsidP="003F756A">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2619" type="#_x0000_t202" style="position:absolute;left:0;text-align:left;margin-left:76.5pt;margin-top:7.2pt;width:123pt;height:2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" filled="f" stroked="f" strokeweight=".5pt">
              <v:textbox>
                <w:txbxContent>
                  <w:p w:rsidR="00693FEF" w:rsidRPr="00290E2B" w:rsidRDefault="00693FEF" w:rsidP="003F756A">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357930420"/>
      <w:docPartObj>
        <w:docPartGallery w:val="Page Numbers (Bottom of Page)"/>
        <w:docPartUnique/>
      </w:docPartObj>
    </w:sdtPr>
    <w:sdtEndPr>
      <w:rPr>
        <w:noProof/>
        <w:color w:val="FFFFFF" w:themeColor="background1"/>
        <w:sz w:val="32"/>
      </w:rPr>
    </w:sdtEndPr>
    <w:sdtContent>
      <w:p w:rsidR="00693FEF" w:rsidRDefault="00693FEF">
        <w:pPr>
          <w:pStyle w:val="Footer"/>
          <w:jc w:val="center"/>
        </w:pPr>
        <w:r>
          <w:rPr>
            <w:noProof/>
          </w:rPr>
          <mc:AlternateContent>
            <mc:Choice Requires="wpg">
              <w:drawing>
                <wp:anchor distT="0" distB="0" distL="114300" distR="114300" simplePos="0" relativeHeight="251674624" behindDoc="1" locked="0" layoutInCell="1" allowOverlap="1" wp14:anchorId="2A1B943A" wp14:editId="7F1235A8">
                  <wp:simplePos x="0" y="0"/>
                  <wp:positionH relativeFrom="margin">
                    <wp:align>center</wp:align>
                  </wp:positionH>
                  <wp:positionV relativeFrom="paragraph">
                    <wp:posOffset>172587</wp:posOffset>
                  </wp:positionV>
                  <wp:extent cx="7760970" cy="410210"/>
                  <wp:effectExtent l="0" t="0" r="0" b="8890"/>
                  <wp:wrapNone/>
                  <wp:docPr id="23" name="Group 23"/>
                  <wp:cNvGraphicFramePr/>
                  <a:graphic xmlns:a="http://schemas.openxmlformats.org/drawingml/2006/main">
                    <a:graphicData uri="http://schemas.microsoft.com/office/word/2010/wordprocessingGroup">
                      <wpg:wgp>
                        <wpg:cNvGrpSpPr/>
                        <wpg:grpSpPr>
                          <a:xfrm>
                            <a:off x="0" y="0"/>
                            <a:ext cx="7760970" cy="410210"/>
                            <a:chOff x="0" y="0"/>
                            <a:chExt cx="7762875" cy="409575"/>
                          </a:xfrm>
                        </wpg:grpSpPr>
                        <wps:wsp>
                          <wps:cNvPr id="32" name="Rectangle 24"/>
                          <wps:cNvSpPr/>
                          <wps:spPr>
                            <a:xfrm>
                              <a:off x="0" y="0"/>
                              <a:ext cx="7762875" cy="342900"/>
                            </a:xfrm>
                            <a:prstGeom prst="rect">
                              <a:avLst/>
                            </a:prstGeom>
                            <a:solidFill>
                              <a:srgbClr val="91622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3" name="Rectangle 25"/>
                          <wps:cNvSpPr/>
                          <wps:spPr>
                            <a:xfrm>
                              <a:off x="0" y="66675"/>
                              <a:ext cx="7762875" cy="342900"/>
                            </a:xfrm>
                            <a:prstGeom prst="rect">
                              <a:avLst/>
                            </a:prstGeom>
                            <a:solidFill>
                              <a:srgbClr val="CA965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DB434D2" id="Group 23" o:spid="_x0000_s1026" style="position:absolute;margin-left:0;margin-top:13.6pt;width:611.1pt;height:32.3pt;z-index:-251641856;mso-position-horizontal:center;mso-position-horizontal-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">
                  <v:rect id="Rectangle 24" o:spid="_x0000_s1027" style="position:absolute;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" fillcolor="#91622f" stroked="f" strokeweight="1pt"/>
                  <v:rect id="Rectangle 25" o:spid="_x0000_s1028" style="position:absolute;top:666;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" fillcolor="#ca965c" stroked="f" strokeweight="1pt"/>
                  <w10:wrap anchorx="margin"/>
                </v:group>
              </w:pict>
            </mc:Fallback>
          </mc:AlternateContent>
        </w:r>
      </w:p>
      <w:p w:rsidR="00693FEF" w:rsidRPr="00C96A98" w:rsidRDefault="00693FEF" w:rsidP="00881264">
        <w:pPr>
          <w:pStyle w:val="Footer"/>
          <w:jc w:val="center"/>
          <w:rPr>
            <w:color w:val="FFFFFF" w:themeColor="background1"/>
            <w:sz w:val="32"/>
          </w:rPr>
        </w:pPr>
        <w:r w:rsidRPr="003F756A">
          <w:rPr>
            <w:noProof/>
            <w:color w:val="FFFFFF" w:themeColor="background1"/>
            <w:sz w:val="32"/>
            <w:rtl/>
          </w:rPr>
          <mc:AlternateContent>
            <mc:Choice Requires="wps">
              <w:drawing>
                <wp:anchor distT="0" distB="0" distL="114300" distR="114300" simplePos="0" relativeHeight="251705344" behindDoc="0" locked="0" layoutInCell="1" allowOverlap="1" wp14:anchorId="78A15DE5" wp14:editId="619C21BC">
                  <wp:simplePos x="0" y="0"/>
                  <wp:positionH relativeFrom="column">
                    <wp:posOffset>-895350</wp:posOffset>
                  </wp:positionH>
                  <wp:positionV relativeFrom="paragraph">
                    <wp:posOffset>1270</wp:posOffset>
                  </wp:positionV>
                  <wp:extent cx="1600200" cy="304800"/>
                  <wp:effectExtent l="0" t="0" r="0" b="0"/>
                  <wp:wrapNone/>
                  <wp:docPr id="212" name="مستطيل 2"/>
                  <wp:cNvGraphicFramePr/>
                  <a:graphic xmlns:a="http://schemas.openxmlformats.org/drawingml/2006/main">
                    <a:graphicData uri="http://schemas.microsoft.com/office/word/2010/wordprocessingShape">
                      <wps:wsp>
                        <wps:cNvSpPr/>
                        <wps:spPr>
                          <a:xfrm>
                            <a:off x="0" y="0"/>
                            <a:ext cx="16002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693FEF" w:rsidRPr="000A6361" w:rsidRDefault="00693FEF" w:rsidP="003F756A">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2621" style="position:absolute;left:0;text-align:left;margin-left:-70.5pt;margin-top:.1pt;width:126pt;height:2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" filled="f" stroked="f" strokeweight="1pt">
                  <v:textbox>
                    <w:txbxContent>
                      <w:p w:rsidR="00693FEF" w:rsidRPr="000A6361" w:rsidRDefault="00693FEF" w:rsidP="003F756A">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v:textbox>
                </v:rect>
              </w:pict>
            </mc:Fallback>
          </mc:AlternateContent>
        </w:r>
        <w:r w:rsidRPr="003F756A">
          <w:rPr>
            <w:noProof/>
            <w:color w:val="FFFFFF" w:themeColor="background1"/>
            <w:sz w:val="32"/>
            <w:rtl/>
          </w:rPr>
          <mc:AlternateContent>
            <mc:Choice Requires="wps">
              <w:drawing>
                <wp:anchor distT="0" distB="0" distL="114300" distR="114300" simplePos="0" relativeHeight="251704320" behindDoc="0" locked="0" layoutInCell="1" allowOverlap="1" wp14:anchorId="3DC719C4" wp14:editId="1A344055">
                  <wp:simplePos x="0" y="0"/>
                  <wp:positionH relativeFrom="column">
                    <wp:posOffset>838200</wp:posOffset>
                  </wp:positionH>
                  <wp:positionV relativeFrom="paragraph">
                    <wp:posOffset>40005</wp:posOffset>
                  </wp:positionV>
                  <wp:extent cx="1562100" cy="304800"/>
                  <wp:effectExtent l="0" t="0" r="0" b="0"/>
                  <wp:wrapNone/>
                  <wp:docPr id="209"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290E2B" w:rsidRDefault="00693FEF" w:rsidP="003F756A">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2622" type="#_x0000_t202" style="position:absolute;left:0;text-align:left;margin-left:66pt;margin-top:3.15pt;width:123pt;height:24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" filled="f" stroked="f" strokeweight=".5pt">
                  <v:textbox>
                    <w:txbxContent>
                      <w:p w:rsidR="00693FEF" w:rsidRPr="00290E2B" w:rsidRDefault="00693FEF" w:rsidP="003F756A">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sidRPr="00C96A98">
          <w:rPr>
            <w:color w:val="FFFFFF" w:themeColor="background1"/>
            <w:sz w:val="32"/>
          </w:rPr>
          <w:fldChar w:fldCharType="begin"/>
        </w:r>
        <w:r w:rsidRPr="00C96A98">
          <w:rPr>
            <w:color w:val="FFFFFF" w:themeColor="background1"/>
            <w:sz w:val="32"/>
          </w:rPr>
          <w:instrText xml:space="preserve"> PAGE    \* MERGEFORMAT </w:instrText>
        </w:r>
        <w:r w:rsidRPr="00C96A98">
          <w:rPr>
            <w:color w:val="FFFFFF" w:themeColor="background1"/>
            <w:sz w:val="32"/>
          </w:rPr>
          <w:fldChar w:fldCharType="separate"/>
        </w:r>
        <w:r w:rsidR="003C0A58">
          <w:rPr>
            <w:noProof/>
            <w:color w:val="FFFFFF" w:themeColor="background1"/>
            <w:sz w:val="32"/>
            <w:rtl/>
          </w:rPr>
          <w:t>56</w:t>
        </w:r>
        <w:r w:rsidRPr="00C96A98">
          <w:rPr>
            <w:noProof/>
            <w:color w:val="FFFFFF" w:themeColor="background1"/>
            <w:sz w:val="32"/>
          </w:rPr>
          <w:fldChar w:fldCharType="end"/>
        </w:r>
      </w:p>
    </w:sdtContent>
  </w:sdt>
  <w:p w:rsidR="00693FEF" w:rsidRDefault="00693FEF">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500439047"/>
      <w:docPartObj>
        <w:docPartGallery w:val="Page Numbers (Bottom of Page)"/>
        <w:docPartUnique/>
      </w:docPartObj>
    </w:sdtPr>
    <w:sdtEndPr>
      <w:rPr>
        <w:noProof/>
        <w:color w:val="FFFFFF" w:themeColor="background1"/>
        <w:sz w:val="32"/>
      </w:rPr>
    </w:sdtEndPr>
    <w:sdtContent>
      <w:p w:rsidR="00693FEF" w:rsidRDefault="00693FEF">
        <w:pPr>
          <w:pStyle w:val="Footer"/>
          <w:jc w:val="center"/>
        </w:pPr>
        <w:r>
          <w:rPr>
            <w:noProof/>
          </w:rPr>
          <mc:AlternateContent>
            <mc:Choice Requires="wpg">
              <w:drawing>
                <wp:anchor distT="0" distB="0" distL="114300" distR="114300" simplePos="0" relativeHeight="251678720" behindDoc="1" locked="0" layoutInCell="1" allowOverlap="1" wp14:anchorId="40487262" wp14:editId="3658ED26">
                  <wp:simplePos x="0" y="0"/>
                  <wp:positionH relativeFrom="margin">
                    <wp:align>center</wp:align>
                  </wp:positionH>
                  <wp:positionV relativeFrom="paragraph">
                    <wp:posOffset>172587</wp:posOffset>
                  </wp:positionV>
                  <wp:extent cx="7760970" cy="410210"/>
                  <wp:effectExtent l="0" t="0" r="0" b="8890"/>
                  <wp:wrapNone/>
                  <wp:docPr id="1908" name="Group 1908"/>
                  <wp:cNvGraphicFramePr/>
                  <a:graphic xmlns:a="http://schemas.openxmlformats.org/drawingml/2006/main">
                    <a:graphicData uri="http://schemas.microsoft.com/office/word/2010/wordprocessingGroup">
                      <wpg:wgp>
                        <wpg:cNvGrpSpPr/>
                        <wpg:grpSpPr>
                          <a:xfrm>
                            <a:off x="0" y="0"/>
                            <a:ext cx="7760970" cy="410210"/>
                            <a:chOff x="0" y="0"/>
                            <a:chExt cx="7762875" cy="409575"/>
                          </a:xfrm>
                        </wpg:grpSpPr>
                        <wps:wsp>
                          <wps:cNvPr id="1909" name="Rectangle 1909"/>
                          <wps:cNvSpPr/>
                          <wps:spPr>
                            <a:xfrm>
                              <a:off x="0" y="0"/>
                              <a:ext cx="7762875" cy="342900"/>
                            </a:xfrm>
                            <a:prstGeom prst="rect">
                              <a:avLst/>
                            </a:prstGeom>
                            <a:solidFill>
                              <a:srgbClr val="468C6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0" name="Rectangle 1910"/>
                          <wps:cNvSpPr/>
                          <wps:spPr>
                            <a:xfrm>
                              <a:off x="0" y="66675"/>
                              <a:ext cx="7762875" cy="342900"/>
                            </a:xfrm>
                            <a:prstGeom prst="rect">
                              <a:avLst/>
                            </a:prstGeom>
                            <a:solidFill>
                              <a:srgbClr val="6AA68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72B2CCC" id="Group 1908" o:spid="_x0000_s1026" style="position:absolute;margin-left:0;margin-top:13.6pt;width:611.1pt;height:32.3pt;z-index:-251637760;mso-position-horizontal:center;mso-position-horizontal-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">
                  <v:rect id="Rectangle 1909" o:spid="_x0000_s1027" style="position:absolute;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" fillcolor="#468c65" stroked="f" strokeweight="1pt"/>
                  <v:rect id="Rectangle 1910" o:spid="_x0000_s1028" style="position:absolute;top:666;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" fillcolor="#6aa684" stroked="f" strokeweight="1pt"/>
                  <w10:wrap anchorx="margin"/>
                </v:group>
              </w:pict>
            </mc:Fallback>
          </mc:AlternateContent>
        </w:r>
      </w:p>
      <w:p w:rsidR="00693FEF" w:rsidRPr="00C96A98" w:rsidRDefault="00693FEF" w:rsidP="00881264">
        <w:pPr>
          <w:pStyle w:val="Footer"/>
          <w:jc w:val="center"/>
          <w:rPr>
            <w:color w:val="FFFFFF" w:themeColor="background1"/>
            <w:sz w:val="32"/>
          </w:rPr>
        </w:pPr>
        <w:r w:rsidRPr="003F756A">
          <w:rPr>
            <w:noProof/>
            <w:color w:val="FFFFFF" w:themeColor="background1"/>
            <w:sz w:val="32"/>
            <w:rtl/>
          </w:rPr>
          <mc:AlternateContent>
            <mc:Choice Requires="wps">
              <w:drawing>
                <wp:anchor distT="0" distB="0" distL="114300" distR="114300" simplePos="0" relativeHeight="251702272" behindDoc="0" locked="0" layoutInCell="1" allowOverlap="1" wp14:anchorId="0C8E9297" wp14:editId="549A5EC8">
                  <wp:simplePos x="0" y="0"/>
                  <wp:positionH relativeFrom="column">
                    <wp:posOffset>-895350</wp:posOffset>
                  </wp:positionH>
                  <wp:positionV relativeFrom="paragraph">
                    <wp:posOffset>1270</wp:posOffset>
                  </wp:positionV>
                  <wp:extent cx="1600200" cy="304800"/>
                  <wp:effectExtent l="0" t="0" r="0" b="0"/>
                  <wp:wrapNone/>
                  <wp:docPr id="208" name="مستطيل 2"/>
                  <wp:cNvGraphicFramePr/>
                  <a:graphic xmlns:a="http://schemas.openxmlformats.org/drawingml/2006/main">
                    <a:graphicData uri="http://schemas.microsoft.com/office/word/2010/wordprocessingShape">
                      <wps:wsp>
                        <wps:cNvSpPr/>
                        <wps:spPr>
                          <a:xfrm>
                            <a:off x="0" y="0"/>
                            <a:ext cx="16002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693FEF" w:rsidRPr="000A6361" w:rsidRDefault="00693FEF" w:rsidP="003F756A">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2624" style="position:absolute;left:0;text-align:left;margin-left:-70.5pt;margin-top:.1pt;width:126pt;height:2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" filled="f" stroked="f" strokeweight="1pt">
                  <v:textbox>
                    <w:txbxContent>
                      <w:p w:rsidR="00693FEF" w:rsidRPr="000A6361" w:rsidRDefault="00693FEF" w:rsidP="003F756A">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v:textbox>
                </v:rect>
              </w:pict>
            </mc:Fallback>
          </mc:AlternateContent>
        </w:r>
        <w:r w:rsidRPr="003F756A">
          <w:rPr>
            <w:noProof/>
            <w:color w:val="FFFFFF" w:themeColor="background1"/>
            <w:sz w:val="32"/>
            <w:rtl/>
          </w:rPr>
          <mc:AlternateContent>
            <mc:Choice Requires="wps">
              <w:drawing>
                <wp:anchor distT="0" distB="0" distL="114300" distR="114300" simplePos="0" relativeHeight="251701248" behindDoc="0" locked="0" layoutInCell="1" allowOverlap="1" wp14:anchorId="4132F3C6" wp14:editId="5ABED9F4">
                  <wp:simplePos x="0" y="0"/>
                  <wp:positionH relativeFrom="column">
                    <wp:posOffset>838200</wp:posOffset>
                  </wp:positionH>
                  <wp:positionV relativeFrom="paragraph">
                    <wp:posOffset>40005</wp:posOffset>
                  </wp:positionV>
                  <wp:extent cx="1562100" cy="304800"/>
                  <wp:effectExtent l="0" t="0" r="0" b="0"/>
                  <wp:wrapNone/>
                  <wp:docPr id="207"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290E2B" w:rsidRDefault="00693FEF" w:rsidP="003F756A">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2625" type="#_x0000_t202" style="position:absolute;left:0;text-align:left;margin-left:66pt;margin-top:3.15pt;width:123pt;height:2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" filled="f" stroked="f" strokeweight=".5pt">
                  <v:textbox>
                    <w:txbxContent>
                      <w:p w:rsidR="00693FEF" w:rsidRPr="00290E2B" w:rsidRDefault="00693FEF" w:rsidP="003F756A">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sidRPr="00C96A98">
          <w:rPr>
            <w:color w:val="FFFFFF" w:themeColor="background1"/>
            <w:sz w:val="32"/>
          </w:rPr>
          <w:fldChar w:fldCharType="begin"/>
        </w:r>
        <w:r w:rsidRPr="00C96A98">
          <w:rPr>
            <w:color w:val="FFFFFF" w:themeColor="background1"/>
            <w:sz w:val="32"/>
          </w:rPr>
          <w:instrText xml:space="preserve"> PAGE    \* MERGEFORMAT </w:instrText>
        </w:r>
        <w:r w:rsidRPr="00C96A98">
          <w:rPr>
            <w:color w:val="FFFFFF" w:themeColor="background1"/>
            <w:sz w:val="32"/>
          </w:rPr>
          <w:fldChar w:fldCharType="separate"/>
        </w:r>
        <w:r w:rsidR="003C0A58">
          <w:rPr>
            <w:noProof/>
            <w:color w:val="FFFFFF" w:themeColor="background1"/>
            <w:sz w:val="32"/>
            <w:rtl/>
          </w:rPr>
          <w:t>68</w:t>
        </w:r>
        <w:r w:rsidRPr="00C96A98">
          <w:rPr>
            <w:noProof/>
            <w:color w:val="FFFFFF" w:themeColor="background1"/>
            <w:sz w:val="32"/>
          </w:rPr>
          <w:fldChar w:fldCharType="end"/>
        </w:r>
      </w:p>
    </w:sdtContent>
  </w:sdt>
  <w:p w:rsidR="00693FEF" w:rsidRDefault="00693FEF">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521968962"/>
      <w:docPartObj>
        <w:docPartGallery w:val="Page Numbers (Bottom of Page)"/>
        <w:docPartUnique/>
      </w:docPartObj>
    </w:sdtPr>
    <w:sdtEndPr>
      <w:rPr>
        <w:noProof/>
        <w:color w:val="FFFFFF" w:themeColor="background1"/>
        <w:sz w:val="32"/>
      </w:rPr>
    </w:sdtEndPr>
    <w:sdtContent>
      <w:p w:rsidR="00693FEF" w:rsidRDefault="00693FEF">
        <w:pPr>
          <w:pStyle w:val="Footer"/>
          <w:jc w:val="center"/>
        </w:pPr>
        <w:r>
          <w:rPr>
            <w:noProof/>
          </w:rPr>
          <mc:AlternateContent>
            <mc:Choice Requires="wpg">
              <w:drawing>
                <wp:anchor distT="0" distB="0" distL="114300" distR="114300" simplePos="0" relativeHeight="251686912" behindDoc="1" locked="0" layoutInCell="1" allowOverlap="1" wp14:anchorId="0770D569" wp14:editId="0EB7DF4F">
                  <wp:simplePos x="0" y="0"/>
                  <wp:positionH relativeFrom="margin">
                    <wp:align>center</wp:align>
                  </wp:positionH>
                  <wp:positionV relativeFrom="paragraph">
                    <wp:posOffset>172587</wp:posOffset>
                  </wp:positionV>
                  <wp:extent cx="7760970" cy="410210"/>
                  <wp:effectExtent l="0" t="0" r="0" b="8890"/>
                  <wp:wrapNone/>
                  <wp:docPr id="170" name="Group 170"/>
                  <wp:cNvGraphicFramePr/>
                  <a:graphic xmlns:a="http://schemas.openxmlformats.org/drawingml/2006/main">
                    <a:graphicData uri="http://schemas.microsoft.com/office/word/2010/wordprocessingGroup">
                      <wpg:wgp>
                        <wpg:cNvGrpSpPr/>
                        <wpg:grpSpPr>
                          <a:xfrm>
                            <a:off x="0" y="0"/>
                            <a:ext cx="7760970" cy="410210"/>
                            <a:chOff x="0" y="0"/>
                            <a:chExt cx="7762875" cy="409575"/>
                          </a:xfrm>
                        </wpg:grpSpPr>
                        <wps:wsp>
                          <wps:cNvPr id="35" name="Rectangle 171"/>
                          <wps:cNvSpPr/>
                          <wps:spPr>
                            <a:xfrm>
                              <a:off x="0" y="0"/>
                              <a:ext cx="7762875" cy="342900"/>
                            </a:xfrm>
                            <a:prstGeom prst="rect">
                              <a:avLst/>
                            </a:prstGeom>
                            <a:solidFill>
                              <a:srgbClr val="468C6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 name="Rectangle 172"/>
                          <wps:cNvSpPr/>
                          <wps:spPr>
                            <a:xfrm>
                              <a:off x="0" y="66675"/>
                              <a:ext cx="7762875" cy="342900"/>
                            </a:xfrm>
                            <a:prstGeom prst="rect">
                              <a:avLst/>
                            </a:prstGeom>
                            <a:solidFill>
                              <a:srgbClr val="6AA68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170" o:spid="_x0000_s1026" style="position:absolute;left:0;text-align:left;margin-left:0;margin-top:13.6pt;width:611.1pt;height:32.3pt;z-index:-251629568;mso-position-horizontal:center;mso-position-horizontal-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">
                  <v:rect id="Rectangle 171" o:spid="_x0000_s1027" style="position:absolute;width:77628;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gnRsUA&#10;AADbAAAADwAAAGRycy9kb3ducmV2LnhtbESPX2vCMBTF34V9h3AHexFN3XRoZxQZHQwEZdW+X5u7&#10;ttrclCar3bdfBoKPh/Pnx1mue1OLjlpXWVYwGUcgiHOrKy4UHA8fozkI55E11pZJwS85WK8eBkuM&#10;tb3yF3WpL0QYYRejgtL7JpbS5SUZdGPbEAfv27YGfZBtIXWL1zBuavkcRa/SYMWBUGJD7yXll/TH&#10;BEiWbBdJNs2iBLvzbDEf7nenoVJPj/3mDYSn3t/Dt/anVvAyg/8v4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qCdGxQAAANsAAAAPAAAAAAAAAAAAAAAAAJgCAABkcnMv&#10;ZG93bnJldi54bWxQSwUGAAAAAAQABAD1AAAAigMAAAAA&#10;" fillcolor="#468c65" stroked="f" strokeweight="1pt"/>
                  <v:rect id="Rectangle 172" o:spid="_x0000_s1028" style="position:absolute;top:666;width:77628;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kZpcIA&#10;AADbAAAADwAAAGRycy9kb3ducmV2LnhtbESPQYvCMBSE74L/ITxhb5qugq5do4gorEd1ix6fzdu2&#10;bPNSmtjWf28EweMwM98wi1VnStFQ7QrLCj5HEQji1OqCMwW/p93wC4TzyBpLy6TgTg5Wy35vgbG2&#10;LR+oOfpMBAi7GBXk3lexlC7NyaAb2Yo4eH+2NuiDrDOpa2wD3JRyHEVTabDgsJBjRZuc0v/jzSjo&#10;5puL3TeU7G/Xe1K0DW6356lSH4Nu/Q3CU+ff4Vf7RyuYzOD5JfwA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SRmlwgAAANsAAAAPAAAAAAAAAAAAAAAAAJgCAABkcnMvZG93&#10;bnJldi54bWxQSwUGAAAAAAQABAD1AAAAhwMAAAAA&#10;" fillcolor="#6aa684" stroked="f" strokeweight="1pt"/>
                  <w10:wrap anchorx="margin"/>
                </v:group>
              </w:pict>
            </mc:Fallback>
          </mc:AlternateContent>
        </w:r>
      </w:p>
      <w:p w:rsidR="00693FEF" w:rsidRPr="00C96A98" w:rsidRDefault="00693FEF" w:rsidP="00881264">
        <w:pPr>
          <w:pStyle w:val="Footer"/>
          <w:jc w:val="center"/>
          <w:rPr>
            <w:color w:val="FFFFFF" w:themeColor="background1"/>
            <w:sz w:val="32"/>
          </w:rPr>
        </w:pPr>
        <w:r w:rsidRPr="003F756A">
          <w:rPr>
            <w:noProof/>
            <w:rtl/>
          </w:rPr>
          <mc:AlternateContent>
            <mc:Choice Requires="wps">
              <w:drawing>
                <wp:anchor distT="0" distB="0" distL="114300" distR="114300" simplePos="0" relativeHeight="251695104" behindDoc="0" locked="0" layoutInCell="1" allowOverlap="1" wp14:anchorId="3EFE9C16" wp14:editId="48B6CF49">
                  <wp:simplePos x="0" y="0"/>
                  <wp:positionH relativeFrom="column">
                    <wp:posOffset>819150</wp:posOffset>
                  </wp:positionH>
                  <wp:positionV relativeFrom="paragraph">
                    <wp:posOffset>39370</wp:posOffset>
                  </wp:positionV>
                  <wp:extent cx="1562100" cy="304800"/>
                  <wp:effectExtent l="0" t="0" r="0" b="0"/>
                  <wp:wrapNone/>
                  <wp:docPr id="171"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3FEF" w:rsidRPr="00290E2B" w:rsidRDefault="00693FEF" w:rsidP="003F756A">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2627" type="#_x0000_t202" style="position:absolute;left:0;text-align:left;margin-left:64.5pt;margin-top:3.1pt;width:123pt;height:2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" filled="f" stroked="f" strokeweight=".5pt">
                  <v:textbox>
                    <w:txbxContent>
                      <w:p w:rsidR="003F756A" w:rsidRPr="00290E2B" w:rsidRDefault="003F756A" w:rsidP="003F756A">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sidRPr="003F756A">
          <w:rPr>
            <w:noProof/>
            <w:rtl/>
          </w:rPr>
          <mc:AlternateContent>
            <mc:Choice Requires="wps">
              <w:drawing>
                <wp:anchor distT="0" distB="0" distL="114300" distR="114300" simplePos="0" relativeHeight="251696128" behindDoc="0" locked="0" layoutInCell="1" allowOverlap="1" wp14:anchorId="283AEE73" wp14:editId="77DA7DD4">
                  <wp:simplePos x="0" y="0"/>
                  <wp:positionH relativeFrom="column">
                    <wp:posOffset>-914400</wp:posOffset>
                  </wp:positionH>
                  <wp:positionV relativeFrom="paragraph">
                    <wp:posOffset>635</wp:posOffset>
                  </wp:positionV>
                  <wp:extent cx="1600200"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6002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693FEF" w:rsidRPr="000A6361" w:rsidRDefault="00693FEF" w:rsidP="003F756A">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2628" style="position:absolute;left:0;text-align:left;margin-left:-1in;margin-top:.05pt;width:126pt;height:2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" filled="f" stroked="f" strokeweight="1pt">
                  <v:textbox>
                    <w:txbxContent>
                      <w:p w:rsidR="003F756A" w:rsidRPr="000A6361" w:rsidRDefault="003F756A" w:rsidP="003F756A">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v:textbox>
                </v:rect>
              </w:pict>
            </mc:Fallback>
          </mc:AlternateContent>
        </w:r>
        <w:r w:rsidRPr="00C96A98">
          <w:rPr>
            <w:color w:val="FFFFFF" w:themeColor="background1"/>
            <w:sz w:val="32"/>
          </w:rPr>
          <w:fldChar w:fldCharType="begin"/>
        </w:r>
        <w:r w:rsidRPr="00C96A98">
          <w:rPr>
            <w:color w:val="FFFFFF" w:themeColor="background1"/>
            <w:sz w:val="32"/>
          </w:rPr>
          <w:instrText xml:space="preserve"> PAGE    \* MERGEFORMAT </w:instrText>
        </w:r>
        <w:r w:rsidRPr="00C96A98">
          <w:rPr>
            <w:color w:val="FFFFFF" w:themeColor="background1"/>
            <w:sz w:val="32"/>
          </w:rPr>
          <w:fldChar w:fldCharType="separate"/>
        </w:r>
        <w:r w:rsidR="003C0A58">
          <w:rPr>
            <w:noProof/>
            <w:color w:val="FFFFFF" w:themeColor="background1"/>
            <w:sz w:val="32"/>
            <w:rtl/>
          </w:rPr>
          <w:t>81</w:t>
        </w:r>
        <w:r w:rsidRPr="00C96A98">
          <w:rPr>
            <w:noProof/>
            <w:color w:val="FFFFFF" w:themeColor="background1"/>
            <w:sz w:val="32"/>
          </w:rPr>
          <w:fldChar w:fldCharType="end"/>
        </w:r>
      </w:p>
    </w:sdtContent>
  </w:sdt>
  <w:p w:rsidR="00693FEF" w:rsidRDefault="00693FEF">
    <w:pPr>
      <w:pStyle w:val="Footer"/>
    </w:pPr>
    <w:r>
      <w:rPr>
        <w:rFonts w:ascii="Sakkal Majalla" w:hAnsi="Sakkal Majalla"/>
        <w:b/>
        <w:bCs/>
        <w:noProof/>
        <w:color w:val="002060"/>
        <w:sz w:val="34"/>
        <w:rtl/>
      </w:rPr>
      <mc:AlternateContent>
        <mc:Choice Requires="wps">
          <w:drawing>
            <wp:anchor distT="0" distB="0" distL="114300" distR="114300" simplePos="0" relativeHeight="251693056" behindDoc="0" locked="0" layoutInCell="1" allowOverlap="1" wp14:anchorId="141A15DF" wp14:editId="47C5B632">
              <wp:simplePos x="0" y="0"/>
              <wp:positionH relativeFrom="column">
                <wp:posOffset>4210050</wp:posOffset>
              </wp:positionH>
              <wp:positionV relativeFrom="paragraph">
                <wp:posOffset>381000</wp:posOffset>
              </wp:positionV>
              <wp:extent cx="2374265" cy="1402715"/>
              <wp:effectExtent l="0" t="0" r="0" b="0"/>
              <wp:wrapNone/>
              <wp:docPr id="11"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DC31A5" w:rsidRDefault="00693FEF" w:rsidP="003F756A">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693FEF" w:rsidRPr="00DC31A5" w:rsidRDefault="00693FEF" w:rsidP="003F756A">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rsidR="00693FEF" w:rsidRPr="00DC31A5" w:rsidRDefault="00693FEF" w:rsidP="003F756A">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693FEF" w:rsidRPr="00DC31A5" w:rsidRDefault="00693FEF" w:rsidP="003F756A">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693FEF" w:rsidRDefault="00693FEF" w:rsidP="003F756A">
                          <w:pPr>
                            <w:spacing w:line="240" w:lineRule="auto"/>
                            <w:jc w:val="center"/>
                            <w:rPr>
                              <w:rFonts w:ascii="Sakkal Majalla" w:hAnsi="Sakkal Majalla"/>
                              <w:b/>
                              <w:bCs/>
                              <w:rtl/>
                            </w:rPr>
                          </w:pPr>
                          <w:r w:rsidRPr="00DC31A5">
                            <w:rPr>
                              <w:rFonts w:ascii="Sakkal Majalla" w:hAnsi="Sakkal Majalla"/>
                              <w:b/>
                              <w:bCs/>
                            </w:rPr>
                            <w:t>00962779222666</w:t>
                          </w:r>
                        </w:p>
                        <w:p w:rsidR="00693FEF" w:rsidRPr="00DC31A5" w:rsidRDefault="00693FEF" w:rsidP="003F756A">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2629" style="position:absolute;left:0;text-align:left;margin-left:331.5pt;margin-top:30pt;width:186.95pt;height:110.4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" filled="f" stroked="f" strokeweight="1pt">
              <v:textbox>
                <w:txbxContent>
                  <w:p w:rsidR="003F756A" w:rsidRPr="00DC31A5" w:rsidRDefault="003F756A" w:rsidP="003F756A">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3F756A" w:rsidRPr="00DC31A5" w:rsidRDefault="003F756A" w:rsidP="003F756A">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rsidR="003F756A" w:rsidRPr="00DC31A5" w:rsidRDefault="003F756A" w:rsidP="003F756A">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3F756A" w:rsidRPr="00DC31A5" w:rsidRDefault="003F756A" w:rsidP="003F756A">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3F756A" w:rsidRDefault="003F756A" w:rsidP="003F756A">
                    <w:pPr>
                      <w:spacing w:line="240" w:lineRule="auto"/>
                      <w:jc w:val="center"/>
                      <w:rPr>
                        <w:rFonts w:ascii="Sakkal Majalla" w:hAnsi="Sakkal Majalla"/>
                        <w:b/>
                        <w:bCs/>
                        <w:rtl/>
                      </w:rPr>
                    </w:pPr>
                    <w:r w:rsidRPr="00DC31A5">
                      <w:rPr>
                        <w:rFonts w:ascii="Sakkal Majalla" w:hAnsi="Sakkal Majalla"/>
                        <w:b/>
                        <w:bCs/>
                      </w:rPr>
                      <w:t>00962779222666</w:t>
                    </w:r>
                  </w:p>
                  <w:p w:rsidR="003F756A" w:rsidRPr="00DC31A5" w:rsidRDefault="003F756A" w:rsidP="003F756A">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4535" w:rsidRDefault="00BE4535" w:rsidP="00F53D08">
      <w:pPr>
        <w:spacing w:line="240" w:lineRule="auto"/>
      </w:pPr>
      <w:r>
        <w:separator/>
      </w:r>
    </w:p>
  </w:footnote>
  <w:footnote w:type="continuationSeparator" w:id="0">
    <w:p w:rsidR="00BE4535" w:rsidRDefault="00BE4535"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FEF" w:rsidRDefault="00693FEF">
    <w:pPr>
      <w:pStyle w:val="Header"/>
    </w:pPr>
    <w:r>
      <w:rPr>
        <w:noProof/>
      </w:rPr>
      <mc:AlternateContent>
        <mc:Choice Requires="wps">
          <w:drawing>
            <wp:anchor distT="0" distB="0" distL="114300" distR="114300" simplePos="1" relativeHeight="251688960" behindDoc="0" locked="0" layoutInCell="1" allowOverlap="1" wp14:anchorId="2A59C856" wp14:editId="51674B4E">
              <wp:simplePos x="4773118" y="726628"/>
              <wp:positionH relativeFrom="column">
                <wp:posOffset>4773118</wp:posOffset>
              </wp:positionH>
              <wp:positionV relativeFrom="paragraph">
                <wp:posOffset>726628</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318D825" id="Rectangle 1" o:spid="_x0000_s1026" style="position:absolute;margin-left:375.85pt;margin-top:57.2pt;width:241.3pt;height:10.05pt;rotation:180;z-index:251688960;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FEF" w:rsidRPr="00902465" w:rsidRDefault="00693FEF" w:rsidP="00FF7632">
    <w:pPr>
      <w:pStyle w:val="Header"/>
      <w:jc w:val="left"/>
      <w:rPr>
        <w:rFonts w:ascii="Dubai" w:hAnsi="Dubai" w:cs="Dubai"/>
        <w:sz w:val="32"/>
      </w:rPr>
    </w:pPr>
    <w:r>
      <w:rPr>
        <w:noProof/>
        <w:sz w:val="24"/>
        <w:szCs w:val="24"/>
      </w:rPr>
      <mc:AlternateContent>
        <mc:Choice Requires="wps">
          <w:drawing>
            <wp:anchor distT="0" distB="0" distL="114300" distR="114300" simplePos="0" relativeHeight="251689984" behindDoc="1" locked="0" layoutInCell="1" allowOverlap="1" wp14:anchorId="02C0D4CB" wp14:editId="3AB020FA">
              <wp:simplePos x="0" y="0"/>
              <wp:positionH relativeFrom="margin">
                <wp:align>center</wp:align>
              </wp:positionH>
              <wp:positionV relativeFrom="paragraph">
                <wp:posOffset>-462593</wp:posOffset>
              </wp:positionV>
              <wp:extent cx="6057900" cy="629920"/>
              <wp:effectExtent l="38100" t="38100" r="95250" b="93980"/>
              <wp:wrapNone/>
              <wp:docPr id="10" name="Rectangle: Rounded Corners 10"/>
              <wp:cNvGraphicFramePr/>
              <a:graphic xmlns:a="http://schemas.openxmlformats.org/drawingml/2006/main">
                <a:graphicData uri="http://schemas.microsoft.com/office/word/2010/wordprocessingShape">
                  <wps:wsp>
                    <wps:cNvSpPr/>
                    <wps:spPr>
                      <a:xfrm>
                        <a:off x="0" y="0"/>
                        <a:ext cx="6057900" cy="629920"/>
                      </a:xfrm>
                      <a:prstGeom prst="roundRect">
                        <a:avLst/>
                      </a:prstGeom>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1C11A3" w:rsidRDefault="00693FEF" w:rsidP="00423539">
                          <w:pPr>
                            <w:jc w:val="center"/>
                            <w:rPr>
                              <w:szCs w:val="32"/>
                              <w14:shadow w14:blurRad="50800" w14:dist="38100" w14:dir="5400000" w14:sx="100000" w14:sy="100000" w14:kx="0" w14:ky="0" w14:algn="t">
                                <w14:srgbClr w14:val="000000">
                                  <w14:alpha w14:val="60000"/>
                                </w14:srgbClr>
                              </w14:shadow>
                            </w:rPr>
                          </w:pPr>
                          <w:r w:rsidRPr="005F2542">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مهارات التعامل مع المرؤوسين</w:t>
                          </w:r>
                          <w:r w:rsidRPr="001C11A3">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 xml:space="preserve"> – </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دليل الم</w:t>
                          </w:r>
                          <w:r>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ت</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درّب</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10" o:spid="_x0000_s2615" style="position:absolute;left:0;text-align:left;margin-left:0;margin-top:-36.4pt;width:477pt;height:49.6pt;z-index:-2516264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" fillcolor="#4472c4 [3204]" stroked="f" strokeweight="1pt">
              <v:stroke joinstyle="miter"/>
              <v:shadow on="t" color="black" opacity="26214f" origin="-.5,-.5" offset=".74836mm,.74836mm"/>
              <v:textbox>
                <w:txbxContent>
                  <w:p w:rsidR="00693FEF" w:rsidRPr="001C11A3" w:rsidRDefault="00693FEF" w:rsidP="00423539">
                    <w:pPr>
                      <w:jc w:val="center"/>
                      <w:rPr>
                        <w:szCs w:val="32"/>
                        <w14:shadow w14:blurRad="50800" w14:dist="38100" w14:dir="5400000" w14:sx="100000" w14:sy="100000" w14:kx="0" w14:ky="0" w14:algn="t">
                          <w14:srgbClr w14:val="000000">
                            <w14:alpha w14:val="60000"/>
                          </w14:srgbClr>
                        </w14:shadow>
                      </w:rPr>
                    </w:pPr>
                    <w:r w:rsidRPr="005F2542">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مهارات التعامل مع المرؤوسين</w:t>
                    </w:r>
                    <w:r w:rsidRPr="001C11A3">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 xml:space="preserve"> – </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دليل الم</w:t>
                    </w:r>
                    <w:r>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ت</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درّب</w:t>
                    </w:r>
                  </w:p>
                </w:txbxContent>
              </v:textbox>
              <w10:wrap anchorx="margin"/>
            </v:roundrec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FEF" w:rsidRDefault="00693FEF">
    <w:pPr>
      <w:pStyle w:val="Header"/>
    </w:pPr>
    <w:r>
      <w:rPr>
        <w:noProof/>
      </w:rPr>
      <mc:AlternateContent>
        <mc:Choice Requires="wpg">
          <w:drawing>
            <wp:anchor distT="0" distB="0" distL="114300" distR="114300" simplePos="0" relativeHeight="251664384" behindDoc="0" locked="0" layoutInCell="1" allowOverlap="1" wp14:anchorId="6B9E85ED" wp14:editId="3B84BEAC">
              <wp:simplePos x="0" y="0"/>
              <wp:positionH relativeFrom="page">
                <wp:posOffset>13648</wp:posOffset>
              </wp:positionH>
              <wp:positionV relativeFrom="page">
                <wp:posOffset>13648</wp:posOffset>
              </wp:positionV>
              <wp:extent cx="7776182" cy="10678983"/>
              <wp:effectExtent l="0" t="0" r="0" b="8255"/>
              <wp:wrapNone/>
              <wp:docPr id="101" name="Group 101">
                <a:extLst xmlns:a="http://schemas.openxmlformats.org/drawingml/2006/main">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6182" cy="10678983"/>
                        <a:chOff x="0" y="-5546"/>
                        <a:chExt cx="7776182" cy="10678983"/>
                      </a:xfrm>
                    </wpg:grpSpPr>
                    <wps:wsp>
                      <wps:cNvPr id="12" name="Freeform 5" descr="decorative element"/>
                      <wps:cNvSpPr>
                        <a:spLocks/>
                      </wps:cNvSpPr>
                      <wps:spPr bwMode="auto">
                        <a:xfrm>
                          <a:off x="0" y="432604"/>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70C0"/>
                        </a:solidFill>
                        <a:ln>
                          <a:noFill/>
                        </a:ln>
                      </wps:spPr>
                      <wps:bodyPr vert="horz" wrap="square" lIns="91440" tIns="45720" rIns="91440" bIns="45720" numCol="1" anchor="t" anchorCtr="0" compatLnSpc="1">
                        <a:prstTxWarp prst="textNoShape">
                          <a:avLst/>
                        </a:prstTxWarp>
                      </wps:bodyPr>
                    </wps:wsp>
                    <wps:wsp>
                      <wps:cNvPr id="103" name="Freeform 6" descr="decorative element"/>
                      <wps:cNvSpPr>
                        <a:spLocks/>
                      </wps:cNvSpPr>
                      <wps:spPr bwMode="auto">
                        <a:xfrm>
                          <a:off x="3943350" y="-5546"/>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rgbClr val="246B73"/>
                        </a:solidFill>
                        <a:ln>
                          <a:noFill/>
                        </a:ln>
                      </wps:spPr>
                      <wps:bodyPr vert="horz" wrap="square" lIns="91440" tIns="45720" rIns="91440" bIns="45720" numCol="1" anchor="t" anchorCtr="0" compatLnSpc="1">
                        <a:prstTxWarp prst="textNoShape">
                          <a:avLst/>
                        </a:prstTxWarp>
                      </wps:bodyPr>
                    </wps:wsp>
                    <wps:wsp>
                      <wps:cNvPr id="105" name="Freeform: Shape 27" descr="decorative element"/>
                      <wps:cNvSpPr>
                        <a:spLocks/>
                      </wps:cNvSpPr>
                      <wps:spPr bwMode="auto">
                        <a:xfrm>
                          <a:off x="0" y="9129502"/>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rgbClr val="246B73"/>
                        </a:solidFill>
                        <a:ln>
                          <a:noFill/>
                        </a:ln>
                      </wps:spPr>
                      <wps:bodyPr vert="horz" wrap="square" lIns="91440" tIns="45720" rIns="91440" bIns="45720" numCol="1" anchor="t" anchorCtr="0" compatLnSpc="1">
                        <a:prstTxWarp prst="textNoShape">
                          <a:avLst/>
                        </a:prstTxWarp>
                        <a:noAutofit/>
                      </wps:bodyPr>
                    </wps:wsp>
                    <wps:wsp>
                      <wps:cNvPr id="106" name="Freeform: Shape 24" descr="decorative element"/>
                      <wps:cNvSpPr>
                        <a:spLocks/>
                      </wps:cNvSpPr>
                      <wps:spPr bwMode="auto">
                        <a:xfrm>
                          <a:off x="6496050" y="7792873"/>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F0"/>
                        </a:solidFill>
                        <a:ln>
                          <a:noFill/>
                        </a:ln>
                      </wps:spPr>
                      <wps:bodyPr vert="horz" wrap="square" lIns="91440" tIns="45720" rIns="91440" bIns="45720" numCol="1" anchor="t" anchorCtr="0" compatLnSpc="1">
                        <a:prstTxWarp prst="textNoShape">
                          <a:avLst/>
                        </a:prstTxWarp>
                        <a:noAutofit/>
                      </wps:bodyPr>
                    </wps:wsp>
                    <wps:wsp>
                      <wps:cNvPr id="107" name="Freeform 13" descr="decorative element"/>
                      <wps:cNvSpPr>
                        <a:spLocks/>
                      </wps:cNvSpPr>
                      <wps:spPr bwMode="auto">
                        <a:xfrm>
                          <a:off x="5308269" y="828533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rgbClr val="002060"/>
                        </a:solidFill>
                        <a:ln>
                          <a:noFill/>
                        </a:ln>
                      </wps:spPr>
                      <wps:bodyPr vert="horz" wrap="square" lIns="91440" tIns="45720" rIns="91440" bIns="45720" numCol="1" anchor="t" anchorCtr="0" compatLnSpc="1">
                        <a:prstTxWarp prst="textNoShape">
                          <a:avLst/>
                        </a:prstTxWarp>
                      </wps:bodyPr>
                    </wps:wsp>
                    <wps:wsp>
                      <wps:cNvPr id="108" name="Freeform 15" descr="decorative element"/>
                      <wps:cNvSpPr>
                        <a:spLocks/>
                      </wps:cNvSpPr>
                      <wps:spPr bwMode="auto">
                        <a:xfrm>
                          <a:off x="5807308" y="8685383"/>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rgbClr val="0070C0"/>
                        </a:solidFill>
                        <a:ln>
                          <a:noFill/>
                        </a:ln>
                      </wps:spPr>
                      <wps:bodyPr vert="horz" wrap="square" lIns="91440" tIns="45720" rIns="91440" bIns="45720" numCol="1" anchor="t" anchorCtr="0" compatLnSpc="1">
                        <a:prstTxWarp prst="textNoShape">
                          <a:avLst/>
                        </a:prstTxWarp>
                      </wps:bodyPr>
                    </wps:wsp>
                    <wps:wsp>
                      <wps:cNvPr id="109"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B7FADAE" id="Group 101" o:spid="_x0000_s1026" alt="&quot;&quot;" style="position:absolute;margin-left:1.05pt;margin-top:1.05pt;width:612.3pt;height:840.85pt;z-index:251664384;mso-width-percent:1000;mso-position-horizontal-relative:page;mso-position-vertical-relative:page;mso-width-percent:1000" coordorigin=",-55" coordsize="77761,106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">
              <v:shape id="Freeform 5" o:spid="_x0000_s1027" alt="decorative element" style="position:absolute;top:4326;width:43172;height:10327;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" path="m2136,l,,,690r2671,l2136,xe" fillcolor="#0070c0" stroked="f">
                <v:path arrowok="t" o:connecttype="custom" o:connectlocs="3452478,0;0,0;0,1032782;4317214,1032782;3452478,0" o:connectangles="0,0,0,0,0"/>
              </v:shape>
              <v:shape id="Freeform 6" o:spid="_x0000_s1028" alt="decorative element" style="position:absolute;left:39433;top:-55;width:38323;height:6585;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" path="m2371,l,,355,440r2016,l2371,xe" fillcolor="#246b73" stroked="f">
                <v:path arrowok="t" o:connecttype="custom" o:connectlocs="3832315,0;0,0;573797,658586;3832315,658586;3832315,0" o:connectangles="0,0,0,0,0"/>
              </v:shape>
              <v:shape id="Freeform: Shape 27" o:spid="_x0000_s1029" alt="decorative element" style="position:absolute;top:91295;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" path="m,l4583908,,6694833,1543935r-5670895,l9698,1543935r-9698,l,48783r307,l,xe" fillcolor="#246b73" stroked="f">
                <v:path arrowok="t" o:connecttype="custom" o:connectlocs="0,0;4583908,0;6694833,1543935;1023938,1543935;9698,1543935;0,1543935;0,48783;307,48783" o:connectangles="0,0,0,0,0,0,0,0"/>
              </v:shape>
              <v:shape id="Freeform: Shape 24" o:spid="_x0000_s1030" alt="decorative element" style="position:absolute;left:64960;top:77928;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" path="m1280132,r,2733130l1280131,2733130r,8981l1094394,2742111r,-7l1094254,2742111,,1944324,,926510,1280132,xe" fillcolor="#00b0f0" stroked="f">
                <v:path arrowok="t" o:connecttype="custom" o:connectlocs="1280132,0;1280132,2733130;1280131,2733130;1280131,2742111;1094394,2742111;1094394,2742104;1094254,2742111;0,1944324;0,926510" o:connectangles="0,0,0,0,0,0,0,0,0"/>
              </v:shape>
              <v:shape id="Freeform 13" o:spid="_x0000_s1031" alt="decorative element" style="position:absolute;left:53082;top:82853;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" path="m760,l,593r760,587l760,946,317,604,760,266,760,xe" fillcolor="#002060" stroked="f">
                <v:path arrowok="t" o:connecttype="custom" o:connectlocs="1228410,0;0,887594;1228410,1766207;1228410,1415959;512376,904058;1228410,398145;1228410,0" o:connectangles="0,0,0,0,0,0,0"/>
              </v:shape>
              <v:shape id="Freeform 15" o:spid="_x0000_s1032" alt="decorative element" style="position:absolute;left:58073;top:86853;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" path="m443,l,338,443,680,443,xe" fillcolor="#0070c0" stroked="f">
                <v:path arrowok="t" o:connecttype="custom" o:connectlocs="716034,0;0,505913;716034,1017814;716034,0" o:connectangles="0,0,0,0"/>
              </v:shape>
              <v:rect id="Rectangle 28" o:spid="_x0000_s1033"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" filled="f" stroked="f" strokeweight="1pt"/>
              <w10:wrap anchorx="page" anchory="page"/>
            </v:group>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FEF" w:rsidRPr="00902465" w:rsidRDefault="00693FEF" w:rsidP="00FF7632">
    <w:pPr>
      <w:pStyle w:val="Header"/>
      <w:jc w:val="left"/>
      <w:rPr>
        <w:rFonts w:ascii="Dubai" w:hAnsi="Dubai" w:cs="Dubai"/>
        <w:sz w:val="32"/>
      </w:rPr>
    </w:pPr>
    <w:r>
      <w:rPr>
        <w:noProof/>
        <w:sz w:val="24"/>
        <w:szCs w:val="24"/>
      </w:rPr>
      <mc:AlternateContent>
        <mc:Choice Requires="wps">
          <w:drawing>
            <wp:anchor distT="0" distB="0" distL="114300" distR="114300" simplePos="0" relativeHeight="251672576" behindDoc="1" locked="0" layoutInCell="1" allowOverlap="1" wp14:anchorId="6E93A3C6" wp14:editId="30FED439">
              <wp:simplePos x="0" y="0"/>
              <wp:positionH relativeFrom="margin">
                <wp:align>center</wp:align>
              </wp:positionH>
              <wp:positionV relativeFrom="paragraph">
                <wp:posOffset>-462593</wp:posOffset>
              </wp:positionV>
              <wp:extent cx="6057900" cy="629920"/>
              <wp:effectExtent l="38100" t="38100" r="95250" b="93980"/>
              <wp:wrapNone/>
              <wp:docPr id="22" name="Rectangle: Rounded Corners 22"/>
              <wp:cNvGraphicFramePr/>
              <a:graphic xmlns:a="http://schemas.openxmlformats.org/drawingml/2006/main">
                <a:graphicData uri="http://schemas.microsoft.com/office/word/2010/wordprocessingShape">
                  <wps:wsp>
                    <wps:cNvSpPr/>
                    <wps:spPr>
                      <a:xfrm>
                        <a:off x="0" y="0"/>
                        <a:ext cx="6057900" cy="629920"/>
                      </a:xfrm>
                      <a:prstGeom prst="roundRect">
                        <a:avLst/>
                      </a:prstGeom>
                      <a:solidFill>
                        <a:srgbClr val="CA965C"/>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1C11A3" w:rsidRDefault="00693FEF" w:rsidP="00423539">
                          <w:pPr>
                            <w:jc w:val="center"/>
                            <w:rPr>
                              <w:szCs w:val="32"/>
                              <w14:shadow w14:blurRad="50800" w14:dist="38100" w14:dir="5400000" w14:sx="100000" w14:sy="100000" w14:kx="0" w14:ky="0" w14:algn="t">
                                <w14:srgbClr w14:val="000000">
                                  <w14:alpha w14:val="60000"/>
                                </w14:srgbClr>
                              </w14:shadow>
                            </w:rPr>
                          </w:pPr>
                          <w:r w:rsidRPr="005F2542">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مهارات التعامل مع المرؤوسين</w:t>
                          </w:r>
                          <w:r w:rsidRPr="001C11A3">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 xml:space="preserve"> – </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دليل الم</w:t>
                          </w:r>
                          <w:r>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ت</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درّب</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22" o:spid="_x0000_s2620" style="position:absolute;left:0;text-align:left;margin-left:0;margin-top:-36.4pt;width:477pt;height:49.6pt;z-index:-2516439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" fillcolor="#ca965c" stroked="f" strokeweight="1pt">
              <v:stroke joinstyle="miter"/>
              <v:shadow on="t" color="black" opacity="26214f" origin="-.5,-.5" offset=".74836mm,.74836mm"/>
              <v:textbox>
                <w:txbxContent>
                  <w:p w:rsidR="00693FEF" w:rsidRPr="001C11A3" w:rsidRDefault="00693FEF" w:rsidP="00423539">
                    <w:pPr>
                      <w:jc w:val="center"/>
                      <w:rPr>
                        <w:szCs w:val="32"/>
                        <w14:shadow w14:blurRad="50800" w14:dist="38100" w14:dir="5400000" w14:sx="100000" w14:sy="100000" w14:kx="0" w14:ky="0" w14:algn="t">
                          <w14:srgbClr w14:val="000000">
                            <w14:alpha w14:val="60000"/>
                          </w14:srgbClr>
                        </w14:shadow>
                      </w:rPr>
                    </w:pPr>
                    <w:r w:rsidRPr="005F2542">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مهارات التعامل مع المرؤوسين</w:t>
                    </w:r>
                    <w:r w:rsidRPr="001C11A3">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 xml:space="preserve"> – </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دليل الم</w:t>
                    </w:r>
                    <w:r>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ت</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درّب</w:t>
                    </w:r>
                  </w:p>
                </w:txbxContent>
              </v:textbox>
              <w10:wrap anchorx="margin"/>
            </v:roundrect>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FEF" w:rsidRPr="00902465" w:rsidRDefault="00693FEF" w:rsidP="00FF7632">
    <w:pPr>
      <w:pStyle w:val="Header"/>
      <w:jc w:val="left"/>
      <w:rPr>
        <w:rFonts w:ascii="Dubai" w:hAnsi="Dubai" w:cs="Dubai"/>
        <w:sz w:val="32"/>
      </w:rPr>
    </w:pPr>
    <w:r>
      <w:rPr>
        <w:noProof/>
        <w:sz w:val="24"/>
        <w:szCs w:val="24"/>
      </w:rPr>
      <mc:AlternateContent>
        <mc:Choice Requires="wps">
          <w:drawing>
            <wp:anchor distT="0" distB="0" distL="114300" distR="114300" simplePos="0" relativeHeight="251676672" behindDoc="1" locked="0" layoutInCell="1" allowOverlap="1" wp14:anchorId="294DE2EA" wp14:editId="2C070107">
              <wp:simplePos x="0" y="0"/>
              <wp:positionH relativeFrom="margin">
                <wp:align>center</wp:align>
              </wp:positionH>
              <wp:positionV relativeFrom="paragraph">
                <wp:posOffset>-462593</wp:posOffset>
              </wp:positionV>
              <wp:extent cx="6057900" cy="629920"/>
              <wp:effectExtent l="38100" t="38100" r="95250" b="93980"/>
              <wp:wrapNone/>
              <wp:docPr id="1907" name="Rectangle: Rounded Corners 1907"/>
              <wp:cNvGraphicFramePr/>
              <a:graphic xmlns:a="http://schemas.openxmlformats.org/drawingml/2006/main">
                <a:graphicData uri="http://schemas.microsoft.com/office/word/2010/wordprocessingShape">
                  <wps:wsp>
                    <wps:cNvSpPr/>
                    <wps:spPr>
                      <a:xfrm>
                        <a:off x="0" y="0"/>
                        <a:ext cx="6057900" cy="629920"/>
                      </a:xfrm>
                      <a:prstGeom prst="roundRect">
                        <a:avLst/>
                      </a:prstGeom>
                      <a:solidFill>
                        <a:srgbClr val="6AA684"/>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1C11A3" w:rsidRDefault="00693FEF" w:rsidP="00423539">
                          <w:pPr>
                            <w:jc w:val="center"/>
                            <w:rPr>
                              <w:szCs w:val="32"/>
                              <w14:shadow w14:blurRad="50800" w14:dist="38100" w14:dir="5400000" w14:sx="100000" w14:sy="100000" w14:kx="0" w14:ky="0" w14:algn="t">
                                <w14:srgbClr w14:val="000000">
                                  <w14:alpha w14:val="60000"/>
                                </w14:srgbClr>
                              </w14:shadow>
                            </w:rPr>
                          </w:pPr>
                          <w:r w:rsidRPr="005F2542">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مهارات التعامل مع المرؤوسين</w:t>
                          </w:r>
                          <w:r w:rsidRPr="001C11A3">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 xml:space="preserve"> – </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دليل الم</w:t>
                          </w:r>
                          <w:r>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ت</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درّب</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1907" o:spid="_x0000_s2623" style="position:absolute;left:0;text-align:left;margin-left:0;margin-top:-36.4pt;width:477pt;height:49.6pt;z-index:-2516398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" fillcolor="#6aa684" stroked="f" strokeweight="1pt">
              <v:stroke joinstyle="miter"/>
              <v:shadow on="t" color="black" opacity="26214f" origin="-.5,-.5" offset=".74836mm,.74836mm"/>
              <v:textbox>
                <w:txbxContent>
                  <w:p w:rsidR="00693FEF" w:rsidRPr="001C11A3" w:rsidRDefault="00693FEF" w:rsidP="00423539">
                    <w:pPr>
                      <w:jc w:val="center"/>
                      <w:rPr>
                        <w:szCs w:val="32"/>
                        <w14:shadow w14:blurRad="50800" w14:dist="38100" w14:dir="5400000" w14:sx="100000" w14:sy="100000" w14:kx="0" w14:ky="0" w14:algn="t">
                          <w14:srgbClr w14:val="000000">
                            <w14:alpha w14:val="60000"/>
                          </w14:srgbClr>
                        </w14:shadow>
                      </w:rPr>
                    </w:pPr>
                    <w:r w:rsidRPr="005F2542">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مهارات التعامل مع المرؤوسين</w:t>
                    </w:r>
                    <w:r w:rsidRPr="001C11A3">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 xml:space="preserve"> – </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دليل الم</w:t>
                    </w:r>
                    <w:r>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ت</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درّب</w:t>
                    </w:r>
                  </w:p>
                </w:txbxContent>
              </v:textbox>
              <w10:wrap anchorx="margin"/>
            </v:roundrect>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FEF" w:rsidRPr="00902465" w:rsidRDefault="00693FEF" w:rsidP="00FF7632">
    <w:pPr>
      <w:pStyle w:val="Header"/>
      <w:jc w:val="left"/>
      <w:rPr>
        <w:rFonts w:ascii="Dubai" w:hAnsi="Dubai" w:cs="Dubai"/>
        <w:sz w:val="32"/>
      </w:rPr>
    </w:pPr>
    <w:r>
      <w:rPr>
        <w:noProof/>
        <w:sz w:val="24"/>
        <w:szCs w:val="24"/>
      </w:rPr>
      <mc:AlternateContent>
        <mc:Choice Requires="wps">
          <w:drawing>
            <wp:anchor distT="0" distB="0" distL="114300" distR="114300" simplePos="0" relativeHeight="251684864" behindDoc="1" locked="0" layoutInCell="1" allowOverlap="1" wp14:anchorId="5DAF6754" wp14:editId="06A6F0EB">
              <wp:simplePos x="0" y="0"/>
              <wp:positionH relativeFrom="margin">
                <wp:align>center</wp:align>
              </wp:positionH>
              <wp:positionV relativeFrom="paragraph">
                <wp:posOffset>-462593</wp:posOffset>
              </wp:positionV>
              <wp:extent cx="6057900" cy="629920"/>
              <wp:effectExtent l="38100" t="38100" r="95250" b="93980"/>
              <wp:wrapNone/>
              <wp:docPr id="169" name="Rectangle: Rounded Corners 169"/>
              <wp:cNvGraphicFramePr/>
              <a:graphic xmlns:a="http://schemas.openxmlformats.org/drawingml/2006/main">
                <a:graphicData uri="http://schemas.microsoft.com/office/word/2010/wordprocessingShape">
                  <wps:wsp>
                    <wps:cNvSpPr/>
                    <wps:spPr>
                      <a:xfrm>
                        <a:off x="0" y="0"/>
                        <a:ext cx="6057900" cy="629920"/>
                      </a:xfrm>
                      <a:prstGeom prst="roundRect">
                        <a:avLst/>
                      </a:prstGeom>
                      <a:solidFill>
                        <a:srgbClr val="6AA684"/>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693FEF" w:rsidRPr="001C11A3" w:rsidRDefault="00693FEF" w:rsidP="00423539">
                          <w:pPr>
                            <w:jc w:val="center"/>
                            <w:rPr>
                              <w:szCs w:val="32"/>
                              <w14:shadow w14:blurRad="50800" w14:dist="38100" w14:dir="5400000" w14:sx="100000" w14:sy="100000" w14:kx="0" w14:ky="0" w14:algn="t">
                                <w14:srgbClr w14:val="000000">
                                  <w14:alpha w14:val="60000"/>
                                </w14:srgbClr>
                              </w14:shadow>
                            </w:rPr>
                          </w:pPr>
                          <w:r w:rsidRPr="005F2542">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مهارات التعامل مع المرؤوسين</w:t>
                          </w:r>
                          <w:r w:rsidRPr="001C11A3">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 xml:space="preserve"> – </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دليل الم</w:t>
                          </w:r>
                          <w:r>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ت</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درّب</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oundrect w14:anchorId="5DAF6754" id="Rectangle: Rounded Corners 169" o:spid="_x0000_s2618" style="position:absolute;left:0;text-align:left;margin-left:0;margin-top:-36.4pt;width:477pt;height:49.6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" fillcolor="#6aa684" stroked="f" strokeweight="1pt">
              <v:stroke joinstyle="miter"/>
              <v:shadow on="t" color="black" opacity="26214f" origin="-.5,-.5" offset=".74836mm,.74836mm"/>
              <v:textbox>
                <w:txbxContent>
                  <w:p w14:paraId="547EB149" w14:textId="120D5611" w:rsidR="00AA0F2A" w:rsidRPr="001C11A3" w:rsidRDefault="005F2542" w:rsidP="00423539">
                    <w:pPr>
                      <w:jc w:val="center"/>
                      <w:rPr>
                        <w:szCs w:val="32"/>
                        <w14:shadow w14:blurRad="50800" w14:dist="38100" w14:dir="5400000" w14:sx="100000" w14:sy="100000" w14:kx="0" w14:ky="0" w14:algn="t">
                          <w14:srgbClr w14:val="000000">
                            <w14:alpha w14:val="60000"/>
                          </w14:srgbClr>
                        </w14:shadow>
                      </w:rPr>
                    </w:pPr>
                    <w:r w:rsidRPr="005F2542">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مهارات التعامل مع المرؤوسين</w:t>
                    </w:r>
                    <w:r w:rsidR="00AA0F2A" w:rsidRPr="001C11A3">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 xml:space="preserve"> – </w:t>
                    </w:r>
                    <w:r w:rsidR="00AA0F2A"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دليل الم</w:t>
                    </w:r>
                    <w:r w:rsidR="00687885">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ت</w:t>
                    </w:r>
                    <w:r w:rsidR="00AA0F2A"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درّب</w:t>
                    </w:r>
                  </w:p>
                </w:txbxContent>
              </v:textbox>
              <w10:wrap anchorx="margin"/>
            </v:round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4" type="#_x0000_t75" style="width:399.85pt;height:373.5pt" o:bullet="t">
        <v:imagedata r:id="rId1" o:title="Picture1"/>
      </v:shape>
    </w:pict>
  </w:numPicBullet>
  <w:numPicBullet w:numPicBulletId="1">
    <w:pict>
      <v:shape id="_x0000_i1155" type="#_x0000_t75" style="width:302.6pt;height:292.8pt" o:bullet="t">
        <v:imagedata r:id="rId2" o:title="Picture5"/>
      </v:shape>
    </w:pict>
  </w:numPicBullet>
  <w:numPicBullet w:numPicBulletId="2">
    <w:pict>
      <v:shape id="_x0000_i1156" type="#_x0000_t75" style="width:81pt;height:66.75pt" o:bullet="t">
        <v:imagedata r:id="rId3" o:title="Picture9"/>
      </v:shape>
    </w:pict>
  </w:numPicBullet>
  <w:numPicBullet w:numPicBulletId="3">
    <w:pict>
      <v:shape id="_x0000_i1157" type="#_x0000_t75" style="width:70.05pt;height:67.4pt" o:bullet="t">
        <v:imagedata r:id="rId4" o:title="pic7"/>
      </v:shape>
    </w:pict>
  </w:numPicBullet>
  <w:abstractNum w:abstractNumId="0">
    <w:nsid w:val="02BE5A00"/>
    <w:multiLevelType w:val="hybridMultilevel"/>
    <w:tmpl w:val="E8C0CA78"/>
    <w:lvl w:ilvl="0" w:tplc="45BA4D90">
      <w:start w:val="1"/>
      <w:numFmt w:val="bullet"/>
      <w:lvlText w:val=""/>
      <w:lvlJc w:val="left"/>
      <w:pPr>
        <w:ind w:left="360" w:hanging="360"/>
      </w:pPr>
      <w:rPr>
        <w:rFonts w:ascii="Wingdings" w:hAnsi="Wingdings" w:cs="Wingdings"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4B01134"/>
    <w:multiLevelType w:val="hybridMultilevel"/>
    <w:tmpl w:val="145427C8"/>
    <w:lvl w:ilvl="0" w:tplc="8760E7E8">
      <w:start w:val="1"/>
      <w:numFmt w:val="bullet"/>
      <w:lvlText w:val=""/>
      <w:lvlJc w:val="left"/>
      <w:pPr>
        <w:ind w:left="720" w:hanging="360"/>
      </w:pPr>
      <w:rPr>
        <w:rFonts w:ascii="Wingdings" w:hAnsi="Wingdings" w:hint="default"/>
        <w:color w:val="000000" w:themeColor="text1"/>
        <w:sz w:val="32"/>
        <w:szCs w:val="3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06504FB9"/>
    <w:multiLevelType w:val="hybridMultilevel"/>
    <w:tmpl w:val="641C0822"/>
    <w:lvl w:ilvl="0" w:tplc="1CDCA004">
      <w:start w:val="1"/>
      <w:numFmt w:val="bullet"/>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A4A750A"/>
    <w:multiLevelType w:val="hybridMultilevel"/>
    <w:tmpl w:val="AF0617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BCE0805"/>
    <w:multiLevelType w:val="hybridMultilevel"/>
    <w:tmpl w:val="AA3C754E"/>
    <w:lvl w:ilvl="0" w:tplc="1CDCA004">
      <w:start w:val="1"/>
      <w:numFmt w:val="bullet"/>
      <w:lvlText w:val=""/>
      <w:lvlJc w:val="left"/>
      <w:pPr>
        <w:ind w:left="360" w:hanging="360"/>
      </w:pPr>
      <w:rPr>
        <w:rFonts w:ascii="Wingdings" w:hAnsi="Wingdings" w:hint="default"/>
        <w:color w:val="002060"/>
        <w:sz w:val="44"/>
        <w:szCs w:val="44"/>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nsid w:val="10A239D6"/>
    <w:multiLevelType w:val="hybridMultilevel"/>
    <w:tmpl w:val="F32C6550"/>
    <w:lvl w:ilvl="0" w:tplc="AFA848E0">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53A0CAE"/>
    <w:multiLevelType w:val="hybridMultilevel"/>
    <w:tmpl w:val="523E69F2"/>
    <w:lvl w:ilvl="0" w:tplc="AFA848E0">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6E92252"/>
    <w:multiLevelType w:val="hybridMultilevel"/>
    <w:tmpl w:val="DD56BB26"/>
    <w:lvl w:ilvl="0" w:tplc="0409000D">
      <w:start w:val="1"/>
      <w:numFmt w:val="bullet"/>
      <w:lvlText w:val=""/>
      <w:lvlJc w:val="left"/>
      <w:pPr>
        <w:ind w:left="360" w:hanging="360"/>
      </w:pPr>
      <w:rPr>
        <w:rFonts w:ascii="Wingdings" w:hAnsi="Wingdings" w:hint="default"/>
        <w:color w:val="002060"/>
        <w:sz w:val="36"/>
        <w:szCs w:val="36"/>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170263DB"/>
    <w:multiLevelType w:val="hybridMultilevel"/>
    <w:tmpl w:val="0AC449B6"/>
    <w:lvl w:ilvl="0" w:tplc="A3B4DA9C">
      <w:start w:val="1"/>
      <w:numFmt w:val="bullet"/>
      <w:lvlText w:val=""/>
      <w:lvlJc w:val="left"/>
      <w:pPr>
        <w:ind w:left="720" w:hanging="360"/>
      </w:pPr>
      <w:rPr>
        <w:rFonts w:ascii="Wingdings" w:hAnsi="Wingdings" w:hint="default"/>
        <w:color w:val="auto"/>
        <w:sz w:val="34"/>
        <w:szCs w:val="3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C64B58"/>
    <w:multiLevelType w:val="hybridMultilevel"/>
    <w:tmpl w:val="66F4391A"/>
    <w:lvl w:ilvl="0" w:tplc="1CDCA004">
      <w:start w:val="1"/>
      <w:numFmt w:val="bullet"/>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9436537"/>
    <w:multiLevelType w:val="hybridMultilevel"/>
    <w:tmpl w:val="63B6BE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B147D6B"/>
    <w:multiLevelType w:val="hybridMultilevel"/>
    <w:tmpl w:val="7F6A9074"/>
    <w:lvl w:ilvl="0" w:tplc="75CEDBDC">
      <w:start w:val="1"/>
      <w:numFmt w:val="bullet"/>
      <w:lvlText w:val=""/>
      <w:lvlPicBulletId w:val="0"/>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BA83675"/>
    <w:multiLevelType w:val="hybridMultilevel"/>
    <w:tmpl w:val="B9D23E80"/>
    <w:lvl w:ilvl="0" w:tplc="B8D2086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E316364"/>
    <w:multiLevelType w:val="hybridMultilevel"/>
    <w:tmpl w:val="8A569E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F7F0846"/>
    <w:multiLevelType w:val="hybridMultilevel"/>
    <w:tmpl w:val="8EC0E188"/>
    <w:lvl w:ilvl="0" w:tplc="AB2E7256">
      <w:start w:val="1"/>
      <w:numFmt w:val="bullet"/>
      <w:lvlText w:val=""/>
      <w:lvlPicBulletId w:val="1"/>
      <w:lvlJc w:val="left"/>
      <w:pPr>
        <w:ind w:left="720" w:hanging="360"/>
      </w:pPr>
      <w:rPr>
        <w:rFonts w:ascii="Symbol" w:hAnsi="Symbol" w:hint="default"/>
        <w:color w:val="auto"/>
        <w:sz w:val="40"/>
        <w:szCs w:val="40"/>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FB4707A"/>
    <w:multiLevelType w:val="hybridMultilevel"/>
    <w:tmpl w:val="AF9C8074"/>
    <w:lvl w:ilvl="0" w:tplc="0EAEAD38">
      <w:start w:val="1"/>
      <w:numFmt w:val="bullet"/>
      <w:lvlText w:val=""/>
      <w:lvlPicBulletId w:val="3"/>
      <w:lvlJc w:val="left"/>
      <w:pPr>
        <w:ind w:left="720" w:hanging="360"/>
      </w:pPr>
      <w:rPr>
        <w:rFonts w:ascii="Symbol" w:hAnsi="Symbol" w:hint="default"/>
        <w:color w:val="auto"/>
        <w:sz w:val="36"/>
        <w:szCs w:val="36"/>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23AE7ADF"/>
    <w:multiLevelType w:val="hybridMultilevel"/>
    <w:tmpl w:val="FC46D4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4CF4BB8"/>
    <w:multiLevelType w:val="hybridMultilevel"/>
    <w:tmpl w:val="9B301EF2"/>
    <w:lvl w:ilvl="0" w:tplc="A3B4DA9C">
      <w:start w:val="1"/>
      <w:numFmt w:val="bullet"/>
      <w:lvlText w:val=""/>
      <w:lvlJc w:val="left"/>
      <w:pPr>
        <w:ind w:left="360" w:hanging="360"/>
      </w:pPr>
      <w:rPr>
        <w:rFonts w:ascii="Wingdings" w:hAnsi="Wingdings" w:hint="default"/>
        <w:color w:val="auto"/>
        <w:sz w:val="34"/>
        <w:szCs w:val="34"/>
      </w:rPr>
    </w:lvl>
    <w:lvl w:ilvl="1" w:tplc="04090003" w:tentative="1">
      <w:start w:val="1"/>
      <w:numFmt w:val="bullet"/>
      <w:lvlText w:val="o"/>
      <w:lvlJc w:val="left"/>
      <w:pPr>
        <w:ind w:left="1014" w:hanging="360"/>
      </w:pPr>
      <w:rPr>
        <w:rFonts w:ascii="Courier New" w:hAnsi="Courier New" w:cs="Courier New" w:hint="default"/>
      </w:rPr>
    </w:lvl>
    <w:lvl w:ilvl="2" w:tplc="04090005" w:tentative="1">
      <w:start w:val="1"/>
      <w:numFmt w:val="bullet"/>
      <w:lvlText w:val=""/>
      <w:lvlJc w:val="left"/>
      <w:pPr>
        <w:ind w:left="1734" w:hanging="360"/>
      </w:pPr>
      <w:rPr>
        <w:rFonts w:ascii="Wingdings" w:hAnsi="Wingdings" w:hint="default"/>
      </w:rPr>
    </w:lvl>
    <w:lvl w:ilvl="3" w:tplc="04090001" w:tentative="1">
      <w:start w:val="1"/>
      <w:numFmt w:val="bullet"/>
      <w:lvlText w:val=""/>
      <w:lvlJc w:val="left"/>
      <w:pPr>
        <w:ind w:left="2454" w:hanging="360"/>
      </w:pPr>
      <w:rPr>
        <w:rFonts w:ascii="Symbol" w:hAnsi="Symbol" w:hint="default"/>
      </w:rPr>
    </w:lvl>
    <w:lvl w:ilvl="4" w:tplc="04090003" w:tentative="1">
      <w:start w:val="1"/>
      <w:numFmt w:val="bullet"/>
      <w:lvlText w:val="o"/>
      <w:lvlJc w:val="left"/>
      <w:pPr>
        <w:ind w:left="3174" w:hanging="360"/>
      </w:pPr>
      <w:rPr>
        <w:rFonts w:ascii="Courier New" w:hAnsi="Courier New" w:cs="Courier New" w:hint="default"/>
      </w:rPr>
    </w:lvl>
    <w:lvl w:ilvl="5" w:tplc="04090005" w:tentative="1">
      <w:start w:val="1"/>
      <w:numFmt w:val="bullet"/>
      <w:lvlText w:val=""/>
      <w:lvlJc w:val="left"/>
      <w:pPr>
        <w:ind w:left="3894" w:hanging="360"/>
      </w:pPr>
      <w:rPr>
        <w:rFonts w:ascii="Wingdings" w:hAnsi="Wingdings" w:hint="default"/>
      </w:rPr>
    </w:lvl>
    <w:lvl w:ilvl="6" w:tplc="04090001" w:tentative="1">
      <w:start w:val="1"/>
      <w:numFmt w:val="bullet"/>
      <w:lvlText w:val=""/>
      <w:lvlJc w:val="left"/>
      <w:pPr>
        <w:ind w:left="4614" w:hanging="360"/>
      </w:pPr>
      <w:rPr>
        <w:rFonts w:ascii="Symbol" w:hAnsi="Symbol" w:hint="default"/>
      </w:rPr>
    </w:lvl>
    <w:lvl w:ilvl="7" w:tplc="04090003" w:tentative="1">
      <w:start w:val="1"/>
      <w:numFmt w:val="bullet"/>
      <w:lvlText w:val="o"/>
      <w:lvlJc w:val="left"/>
      <w:pPr>
        <w:ind w:left="5334" w:hanging="360"/>
      </w:pPr>
      <w:rPr>
        <w:rFonts w:ascii="Courier New" w:hAnsi="Courier New" w:cs="Courier New" w:hint="default"/>
      </w:rPr>
    </w:lvl>
    <w:lvl w:ilvl="8" w:tplc="04090005" w:tentative="1">
      <w:start w:val="1"/>
      <w:numFmt w:val="bullet"/>
      <w:lvlText w:val=""/>
      <w:lvlJc w:val="left"/>
      <w:pPr>
        <w:ind w:left="6054" w:hanging="360"/>
      </w:pPr>
      <w:rPr>
        <w:rFonts w:ascii="Wingdings" w:hAnsi="Wingdings" w:hint="default"/>
      </w:rPr>
    </w:lvl>
  </w:abstractNum>
  <w:abstractNum w:abstractNumId="18">
    <w:nsid w:val="27F3474E"/>
    <w:multiLevelType w:val="hybridMultilevel"/>
    <w:tmpl w:val="85EE78BC"/>
    <w:lvl w:ilvl="0" w:tplc="0409000D">
      <w:start w:val="1"/>
      <w:numFmt w:val="bullet"/>
      <w:lvlText w:val=""/>
      <w:lvlJc w:val="left"/>
      <w:pPr>
        <w:ind w:left="720" w:hanging="360"/>
      </w:pPr>
      <w:rPr>
        <w:rFonts w:ascii="Wingdings" w:hAnsi="Wingdings" w:hint="default"/>
        <w:color w:val="00206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9FD1555"/>
    <w:multiLevelType w:val="hybridMultilevel"/>
    <w:tmpl w:val="1436DD96"/>
    <w:lvl w:ilvl="0" w:tplc="AFA848E0">
      <w:start w:val="1"/>
      <w:numFmt w:val="bullet"/>
      <w:lvlText w:val=""/>
      <w:lvlJc w:val="left"/>
      <w:pPr>
        <w:ind w:left="770" w:hanging="360"/>
      </w:pPr>
      <w:rPr>
        <w:rFonts w:ascii="Wingdings" w:hAnsi="Wingdings" w:hint="default"/>
        <w:color w:val="002060"/>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nsid w:val="2D3347CF"/>
    <w:multiLevelType w:val="hybridMultilevel"/>
    <w:tmpl w:val="36F242E4"/>
    <w:lvl w:ilvl="0" w:tplc="AFA848E0">
      <w:start w:val="1"/>
      <w:numFmt w:val="bullet"/>
      <w:lvlText w:val=""/>
      <w:lvlJc w:val="left"/>
      <w:pPr>
        <w:ind w:left="360" w:hanging="360"/>
      </w:pPr>
      <w:rPr>
        <w:rFonts w:ascii="Wingdings" w:hAnsi="Wingdings" w:hint="default"/>
        <w:color w:val="00206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2E483457"/>
    <w:multiLevelType w:val="hybridMultilevel"/>
    <w:tmpl w:val="71822958"/>
    <w:lvl w:ilvl="0" w:tplc="9FF062A4">
      <w:start w:val="1"/>
      <w:numFmt w:val="bullet"/>
      <w:lvlText w:val=""/>
      <w:lvlJc w:val="left"/>
      <w:pPr>
        <w:ind w:left="720" w:hanging="360"/>
      </w:pPr>
      <w:rPr>
        <w:rFonts w:ascii="Wingdings" w:hAnsi="Wingdings" w:hint="default"/>
        <w:color w:val="002060"/>
        <w:sz w:val="34"/>
        <w:szCs w:val="3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14C6D6D"/>
    <w:multiLevelType w:val="hybridMultilevel"/>
    <w:tmpl w:val="653AFE1A"/>
    <w:lvl w:ilvl="0" w:tplc="1CDCA004">
      <w:start w:val="1"/>
      <w:numFmt w:val="bullet"/>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31693ACF"/>
    <w:multiLevelType w:val="hybridMultilevel"/>
    <w:tmpl w:val="98CC6B92"/>
    <w:lvl w:ilvl="0" w:tplc="AFA848E0">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20520D6"/>
    <w:multiLevelType w:val="hybridMultilevel"/>
    <w:tmpl w:val="DBE67F5E"/>
    <w:lvl w:ilvl="0" w:tplc="0409000D">
      <w:start w:val="1"/>
      <w:numFmt w:val="bullet"/>
      <w:lvlText w:val=""/>
      <w:lvlJc w:val="left"/>
      <w:pPr>
        <w:ind w:left="720" w:hanging="360"/>
      </w:pPr>
      <w:rPr>
        <w:rFonts w:ascii="Wingdings" w:hAnsi="Wingdings" w:hint="default"/>
        <w:color w:val="00206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34F0E6A"/>
    <w:multiLevelType w:val="hybridMultilevel"/>
    <w:tmpl w:val="059A5F80"/>
    <w:lvl w:ilvl="0" w:tplc="05B201A0">
      <w:start w:val="1"/>
      <w:numFmt w:val="bullet"/>
      <w:lvlText w:val=""/>
      <w:lvlPicBulletId w:val="1"/>
      <w:lvlJc w:val="left"/>
      <w:pPr>
        <w:ind w:left="720" w:hanging="360"/>
      </w:pPr>
      <w:rPr>
        <w:rFonts w:ascii="Symbol" w:hAnsi="Symbol" w:hint="default"/>
        <w:color w:val="auto"/>
        <w:sz w:val="40"/>
        <w:szCs w:val="40"/>
        <w:lang w:bidi="ar-S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35DF734E"/>
    <w:multiLevelType w:val="hybridMultilevel"/>
    <w:tmpl w:val="72EC2C64"/>
    <w:lvl w:ilvl="0" w:tplc="0EAEAD38">
      <w:start w:val="1"/>
      <w:numFmt w:val="bullet"/>
      <w:lvlText w:val=""/>
      <w:lvlPicBulletId w:val="3"/>
      <w:lvlJc w:val="left"/>
      <w:pPr>
        <w:ind w:left="720" w:hanging="360"/>
      </w:pPr>
      <w:rPr>
        <w:rFonts w:ascii="Symbol" w:hAnsi="Symbol" w:hint="default"/>
        <w:color w:val="auto"/>
        <w:sz w:val="36"/>
        <w:szCs w:val="36"/>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36D82DF3"/>
    <w:multiLevelType w:val="hybridMultilevel"/>
    <w:tmpl w:val="8D3E2F5E"/>
    <w:lvl w:ilvl="0" w:tplc="AFA848E0">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8420945"/>
    <w:multiLevelType w:val="hybridMultilevel"/>
    <w:tmpl w:val="B9D6E908"/>
    <w:lvl w:ilvl="0" w:tplc="AFA848E0">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8B53A43"/>
    <w:multiLevelType w:val="hybridMultilevel"/>
    <w:tmpl w:val="AFC001BE"/>
    <w:lvl w:ilvl="0" w:tplc="0EAEAD38">
      <w:start w:val="1"/>
      <w:numFmt w:val="bullet"/>
      <w:lvlText w:val=""/>
      <w:lvlPicBulletId w:val="3"/>
      <w:lvlJc w:val="left"/>
      <w:pPr>
        <w:ind w:left="720" w:hanging="360"/>
      </w:pPr>
      <w:rPr>
        <w:rFonts w:ascii="Symbo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99A7E39"/>
    <w:multiLevelType w:val="hybridMultilevel"/>
    <w:tmpl w:val="535C5608"/>
    <w:lvl w:ilvl="0" w:tplc="0409000D">
      <w:start w:val="1"/>
      <w:numFmt w:val="bullet"/>
      <w:lvlText w:val=""/>
      <w:lvlJc w:val="left"/>
      <w:pPr>
        <w:ind w:left="720" w:hanging="360"/>
      </w:pPr>
      <w:rPr>
        <w:rFonts w:ascii="Wingdings" w:hAnsi="Wingdings" w:hint="default"/>
        <w:color w:val="002060"/>
        <w:sz w:val="36"/>
        <w:szCs w:val="36"/>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nsid w:val="39A233F3"/>
    <w:multiLevelType w:val="hybridMultilevel"/>
    <w:tmpl w:val="66E6102A"/>
    <w:lvl w:ilvl="0" w:tplc="AFA848E0">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A68783A"/>
    <w:multiLevelType w:val="hybridMultilevel"/>
    <w:tmpl w:val="565676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3B6E1965"/>
    <w:multiLevelType w:val="hybridMultilevel"/>
    <w:tmpl w:val="EC122228"/>
    <w:lvl w:ilvl="0" w:tplc="0409000D">
      <w:start w:val="1"/>
      <w:numFmt w:val="bullet"/>
      <w:lvlText w:val=""/>
      <w:lvlJc w:val="left"/>
      <w:pPr>
        <w:ind w:left="360" w:hanging="360"/>
      </w:pPr>
      <w:rPr>
        <w:rFonts w:ascii="Wingdings" w:hAnsi="Wingdings" w:hint="default"/>
        <w:color w:val="002060"/>
        <w:sz w:val="36"/>
        <w:szCs w:val="36"/>
      </w:rPr>
    </w:lvl>
    <w:lvl w:ilvl="1" w:tplc="04090003">
      <w:start w:val="1"/>
      <w:numFmt w:val="bullet"/>
      <w:lvlText w:val="o"/>
      <w:lvlJc w:val="left"/>
      <w:pPr>
        <w:ind w:left="1080" w:hanging="360"/>
      </w:pPr>
      <w:rPr>
        <w:rFonts w:ascii="Courier New" w:hAnsi="Courier New" w:cs="Courier New" w:hint="default"/>
      </w:rPr>
    </w:lvl>
    <w:lvl w:ilvl="2" w:tplc="0409000D">
      <w:start w:val="1"/>
      <w:numFmt w:val="bullet"/>
      <w:lvlText w:val=""/>
      <w:lvlJc w:val="left"/>
      <w:pPr>
        <w:ind w:left="1800" w:hanging="360"/>
      </w:pPr>
      <w:rPr>
        <w:rFonts w:ascii="Wingdings" w:hAnsi="Wingdings" w:hint="default"/>
        <w:color w:val="002060"/>
        <w:sz w:val="36"/>
        <w:szCs w:val="36"/>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3CC80476"/>
    <w:multiLevelType w:val="hybridMultilevel"/>
    <w:tmpl w:val="92487ADE"/>
    <w:lvl w:ilvl="0" w:tplc="7760FA9A">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CEE2D45"/>
    <w:multiLevelType w:val="hybridMultilevel"/>
    <w:tmpl w:val="EA6E0DE6"/>
    <w:lvl w:ilvl="0" w:tplc="1CDCA004">
      <w:start w:val="1"/>
      <w:numFmt w:val="bullet"/>
      <w:lvlText w:val=""/>
      <w:lvlJc w:val="left"/>
      <w:pPr>
        <w:ind w:left="360" w:hanging="360"/>
      </w:pPr>
      <w:rPr>
        <w:rFonts w:ascii="Wingdings" w:hAnsi="Wingdings" w:hint="default"/>
        <w:color w:val="002060"/>
        <w:sz w:val="44"/>
        <w:szCs w:val="44"/>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6">
    <w:nsid w:val="3DF75CB5"/>
    <w:multiLevelType w:val="hybridMultilevel"/>
    <w:tmpl w:val="C218CC0A"/>
    <w:lvl w:ilvl="0" w:tplc="B8D2086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EB73826"/>
    <w:multiLevelType w:val="hybridMultilevel"/>
    <w:tmpl w:val="A0683CB6"/>
    <w:lvl w:ilvl="0" w:tplc="1CDCA004">
      <w:start w:val="1"/>
      <w:numFmt w:val="bullet"/>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3EFE5CAB"/>
    <w:multiLevelType w:val="hybridMultilevel"/>
    <w:tmpl w:val="C9344F42"/>
    <w:lvl w:ilvl="0" w:tplc="45BA4D90">
      <w:start w:val="1"/>
      <w:numFmt w:val="bullet"/>
      <w:lvlText w:val=""/>
      <w:lvlJc w:val="left"/>
      <w:pPr>
        <w:ind w:left="360" w:hanging="360"/>
      </w:pPr>
      <w:rPr>
        <w:rFonts w:ascii="Wingdings" w:hAnsi="Wingdings" w:cs="Wingdings"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3F2F22B9"/>
    <w:multiLevelType w:val="hybridMultilevel"/>
    <w:tmpl w:val="9500A556"/>
    <w:lvl w:ilvl="0" w:tplc="75CEDBDC">
      <w:start w:val="1"/>
      <w:numFmt w:val="bullet"/>
      <w:lvlText w:val=""/>
      <w:lvlPicBulletId w:val="0"/>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401C27C5"/>
    <w:multiLevelType w:val="hybridMultilevel"/>
    <w:tmpl w:val="C206DC2C"/>
    <w:lvl w:ilvl="0" w:tplc="AFA848E0">
      <w:start w:val="1"/>
      <w:numFmt w:val="bullet"/>
      <w:lvlText w:val=""/>
      <w:lvlJc w:val="left"/>
      <w:pPr>
        <w:ind w:left="360" w:hanging="360"/>
      </w:pPr>
      <w:rPr>
        <w:rFonts w:ascii="Wingdings" w:hAnsi="Wingdings" w:hint="default"/>
        <w:color w:val="00206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40F83C72"/>
    <w:multiLevelType w:val="hybridMultilevel"/>
    <w:tmpl w:val="2A741A26"/>
    <w:lvl w:ilvl="0" w:tplc="7760FA9A">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13433A0"/>
    <w:multiLevelType w:val="hybridMultilevel"/>
    <w:tmpl w:val="7B70DF94"/>
    <w:lvl w:ilvl="0" w:tplc="17929430">
      <w:start w:val="1"/>
      <w:numFmt w:val="bullet"/>
      <w:lvlText w:val=""/>
      <w:lvlJc w:val="left"/>
      <w:pPr>
        <w:ind w:left="360" w:hanging="360"/>
      </w:pPr>
      <w:rPr>
        <w:rFonts w:ascii="Wingdings" w:hAnsi="Wingdings" w:hint="default"/>
        <w:color w:val="000000" w:themeColor="text1"/>
        <w:sz w:val="24"/>
        <w:szCs w:val="24"/>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3">
    <w:nsid w:val="414C5410"/>
    <w:multiLevelType w:val="hybridMultilevel"/>
    <w:tmpl w:val="4D0E6ADA"/>
    <w:lvl w:ilvl="0" w:tplc="75CEDBDC">
      <w:start w:val="1"/>
      <w:numFmt w:val="bullet"/>
      <w:lvlText w:val=""/>
      <w:lvlPicBulletId w:val="0"/>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3FF5189"/>
    <w:multiLevelType w:val="hybridMultilevel"/>
    <w:tmpl w:val="5C3271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451B6151"/>
    <w:multiLevelType w:val="hybridMultilevel"/>
    <w:tmpl w:val="C63473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6917D83"/>
    <w:multiLevelType w:val="hybridMultilevel"/>
    <w:tmpl w:val="C0840714"/>
    <w:lvl w:ilvl="0" w:tplc="45BA4D90">
      <w:start w:val="1"/>
      <w:numFmt w:val="bullet"/>
      <w:lvlText w:val=""/>
      <w:lvlJc w:val="left"/>
      <w:pPr>
        <w:ind w:left="720" w:hanging="360"/>
      </w:pPr>
      <w:rPr>
        <w:rFonts w:ascii="Wingdings" w:hAnsi="Wingdings" w:cs="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84D7443"/>
    <w:multiLevelType w:val="hybridMultilevel"/>
    <w:tmpl w:val="F574E780"/>
    <w:lvl w:ilvl="0" w:tplc="7760FA9A">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873303D"/>
    <w:multiLevelType w:val="hybridMultilevel"/>
    <w:tmpl w:val="C674DF10"/>
    <w:lvl w:ilvl="0" w:tplc="1CDCA004">
      <w:start w:val="1"/>
      <w:numFmt w:val="bullet"/>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nsid w:val="48B45677"/>
    <w:multiLevelType w:val="hybridMultilevel"/>
    <w:tmpl w:val="C4C2CE20"/>
    <w:lvl w:ilvl="0" w:tplc="7760FA9A">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4BBB1955"/>
    <w:multiLevelType w:val="hybridMultilevel"/>
    <w:tmpl w:val="FCE6D2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4D3D62CA"/>
    <w:multiLevelType w:val="hybridMultilevel"/>
    <w:tmpl w:val="4FB8C3AC"/>
    <w:lvl w:ilvl="0" w:tplc="A3B4DA9C">
      <w:start w:val="1"/>
      <w:numFmt w:val="bullet"/>
      <w:lvlText w:val=""/>
      <w:lvlJc w:val="left"/>
      <w:pPr>
        <w:ind w:left="720" w:hanging="360"/>
      </w:pPr>
      <w:rPr>
        <w:rFonts w:ascii="Wingdings" w:hAnsi="Wingdings" w:hint="default"/>
        <w:color w:val="auto"/>
        <w:sz w:val="34"/>
        <w:szCs w:val="3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1765A36"/>
    <w:multiLevelType w:val="hybridMultilevel"/>
    <w:tmpl w:val="18864CB8"/>
    <w:lvl w:ilvl="0" w:tplc="266ED050">
      <w:start w:val="1"/>
      <w:numFmt w:val="bullet"/>
      <w:lvlText w:val=""/>
      <w:lvlPicBulletId w:val="0"/>
      <w:lvlJc w:val="left"/>
      <w:pPr>
        <w:ind w:left="360" w:hanging="360"/>
      </w:pPr>
      <w:rPr>
        <w:rFonts w:ascii="Symbol" w:hAnsi="Symbol" w:hint="default"/>
        <w:color w:val="auto"/>
        <w:sz w:val="4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nsid w:val="53FC2021"/>
    <w:multiLevelType w:val="hybridMultilevel"/>
    <w:tmpl w:val="CCB851CC"/>
    <w:lvl w:ilvl="0" w:tplc="7AFA5546">
      <w:start w:val="1"/>
      <w:numFmt w:val="bullet"/>
      <w:lvlText w:val=""/>
      <w:lvlPicBulletId w:val="2"/>
      <w:lvlJc w:val="left"/>
      <w:pPr>
        <w:ind w:left="360" w:hanging="360"/>
      </w:pPr>
      <w:rPr>
        <w:rFonts w:ascii="Symbol" w:hAnsi="Symbol" w:hint="default"/>
        <w:color w:val="auto"/>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566B193F"/>
    <w:multiLevelType w:val="hybridMultilevel"/>
    <w:tmpl w:val="8BCC7B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5B4E16B6"/>
    <w:multiLevelType w:val="hybridMultilevel"/>
    <w:tmpl w:val="F0B4F3DC"/>
    <w:lvl w:ilvl="0" w:tplc="266ED050">
      <w:start w:val="1"/>
      <w:numFmt w:val="bullet"/>
      <w:lvlText w:val=""/>
      <w:lvlPicBulletId w:val="0"/>
      <w:lvlJc w:val="left"/>
      <w:pPr>
        <w:ind w:left="360" w:hanging="360"/>
      </w:pPr>
      <w:rPr>
        <w:rFonts w:ascii="Symbol" w:hAnsi="Symbol" w:hint="default"/>
        <w:color w:val="auto"/>
        <w:sz w:val="44"/>
        <w:szCs w:val="44"/>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6">
    <w:nsid w:val="5E9C5D92"/>
    <w:multiLevelType w:val="hybridMultilevel"/>
    <w:tmpl w:val="FB301102"/>
    <w:lvl w:ilvl="0" w:tplc="0409000D">
      <w:start w:val="1"/>
      <w:numFmt w:val="bullet"/>
      <w:lvlText w:val=""/>
      <w:lvlJc w:val="left"/>
      <w:pPr>
        <w:ind w:left="360" w:hanging="360"/>
      </w:pPr>
      <w:rPr>
        <w:rFonts w:ascii="Wingdings" w:hAnsi="Wingdings" w:hint="default"/>
        <w:color w:val="00206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5F700899"/>
    <w:multiLevelType w:val="hybridMultilevel"/>
    <w:tmpl w:val="305C7F98"/>
    <w:lvl w:ilvl="0" w:tplc="492EDED0">
      <w:start w:val="1"/>
      <w:numFmt w:val="bullet"/>
      <w:lvlText w:val=""/>
      <w:lvlPicBulletId w:val="2"/>
      <w:lvlJc w:val="left"/>
      <w:pPr>
        <w:ind w:left="360" w:hanging="360"/>
      </w:pPr>
      <w:rPr>
        <w:rFonts w:ascii="Symbol" w:hAnsi="Symbol" w:hint="default"/>
        <w:color w:val="auto"/>
        <w:sz w:val="40"/>
        <w:szCs w:val="40"/>
      </w:rPr>
    </w:lvl>
    <w:lvl w:ilvl="1" w:tplc="FE06C940">
      <w:numFmt w:val="bullet"/>
      <w:lvlText w:val="-"/>
      <w:lvlJc w:val="left"/>
      <w:pPr>
        <w:ind w:left="1080" w:hanging="360"/>
      </w:pPr>
      <w:rPr>
        <w:rFonts w:ascii="Arial" w:eastAsiaTheme="minorHAnsi" w:hAnsi="Arial" w:cs="Arial" w:hint="default"/>
      </w:rPr>
    </w:lvl>
    <w:lvl w:ilvl="2" w:tplc="9EE2BD2A">
      <w:numFmt w:val="bullet"/>
      <w:lvlText w:val="•"/>
      <w:lvlJc w:val="left"/>
      <w:pPr>
        <w:ind w:left="1800" w:hanging="360"/>
      </w:pPr>
      <w:rPr>
        <w:rFonts w:ascii="Sakkal Majalla" w:eastAsiaTheme="minorHAnsi" w:hAnsi="Sakkal Majalla" w:cs="Sakkal Majalla"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610B3355"/>
    <w:multiLevelType w:val="hybridMultilevel"/>
    <w:tmpl w:val="26445840"/>
    <w:lvl w:ilvl="0" w:tplc="C360DFAA">
      <w:start w:val="1"/>
      <w:numFmt w:val="bullet"/>
      <w:lvlText w:val=""/>
      <w:lvlJc w:val="left"/>
      <w:pPr>
        <w:ind w:left="360" w:hanging="360"/>
      </w:pPr>
      <w:rPr>
        <w:rFonts w:ascii="Wingdings" w:hAnsi="Wingdings" w:hint="default"/>
        <w:sz w:val="36"/>
        <w:szCs w:val="36"/>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9">
    <w:nsid w:val="61CF0340"/>
    <w:multiLevelType w:val="hybridMultilevel"/>
    <w:tmpl w:val="D564E9F4"/>
    <w:lvl w:ilvl="0" w:tplc="AFA848E0">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51E0433"/>
    <w:multiLevelType w:val="hybridMultilevel"/>
    <w:tmpl w:val="A1E07C72"/>
    <w:lvl w:ilvl="0" w:tplc="0409000D">
      <w:start w:val="1"/>
      <w:numFmt w:val="bullet"/>
      <w:lvlText w:val=""/>
      <w:lvlJc w:val="left"/>
      <w:pPr>
        <w:ind w:left="360" w:hanging="360"/>
      </w:pPr>
      <w:rPr>
        <w:rFonts w:ascii="Wingdings" w:hAnsi="Wingdings" w:hint="default"/>
        <w:color w:val="00206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nsid w:val="6980194F"/>
    <w:multiLevelType w:val="hybridMultilevel"/>
    <w:tmpl w:val="3CE803E2"/>
    <w:lvl w:ilvl="0" w:tplc="17929430">
      <w:start w:val="1"/>
      <w:numFmt w:val="bullet"/>
      <w:lvlText w:val=""/>
      <w:lvlJc w:val="left"/>
      <w:pPr>
        <w:ind w:left="360" w:hanging="360"/>
      </w:pPr>
      <w:rPr>
        <w:rFonts w:ascii="Wingdings" w:hAnsi="Wingdings" w:hint="default"/>
        <w:color w:val="000000" w:themeColor="text1"/>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nsid w:val="6A1452B7"/>
    <w:multiLevelType w:val="hybridMultilevel"/>
    <w:tmpl w:val="0EE24B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6A8D6CCF"/>
    <w:multiLevelType w:val="hybridMultilevel"/>
    <w:tmpl w:val="FF040B8C"/>
    <w:lvl w:ilvl="0" w:tplc="0409000D">
      <w:start w:val="1"/>
      <w:numFmt w:val="bullet"/>
      <w:lvlText w:val=""/>
      <w:lvlJc w:val="left"/>
      <w:pPr>
        <w:ind w:left="720" w:hanging="360"/>
      </w:pPr>
      <w:rPr>
        <w:rFonts w:ascii="Wingdings" w:hAnsi="Wingdings" w:hint="default"/>
        <w:color w:val="002060"/>
        <w:sz w:val="36"/>
        <w:szCs w:val="36"/>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nsid w:val="6C792E7B"/>
    <w:multiLevelType w:val="hybridMultilevel"/>
    <w:tmpl w:val="B82C1DD8"/>
    <w:lvl w:ilvl="0" w:tplc="42BA6592">
      <w:start w:val="1"/>
      <w:numFmt w:val="bullet"/>
      <w:lvlText w:val=""/>
      <w:lvlPicBulletId w:val="3"/>
      <w:lvlJc w:val="left"/>
      <w:pPr>
        <w:ind w:left="360" w:hanging="360"/>
      </w:pPr>
      <w:rPr>
        <w:rFonts w:ascii="Symbol" w:hAnsi="Symbol" w:hint="default"/>
        <w:color w:val="auto"/>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nsid w:val="6CE262B2"/>
    <w:multiLevelType w:val="hybridMultilevel"/>
    <w:tmpl w:val="05F869BA"/>
    <w:lvl w:ilvl="0" w:tplc="AFA848E0">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F6B23DB"/>
    <w:multiLevelType w:val="hybridMultilevel"/>
    <w:tmpl w:val="2F72A134"/>
    <w:lvl w:ilvl="0" w:tplc="C360DFAA">
      <w:start w:val="1"/>
      <w:numFmt w:val="bullet"/>
      <w:lvlText w:val=""/>
      <w:lvlJc w:val="left"/>
      <w:pPr>
        <w:ind w:left="720" w:hanging="360"/>
      </w:pPr>
      <w:rPr>
        <w:rFonts w:ascii="Wingdings" w:hAnsi="Wingdings" w:hint="default"/>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0246C58"/>
    <w:multiLevelType w:val="hybridMultilevel"/>
    <w:tmpl w:val="6ADABDFC"/>
    <w:lvl w:ilvl="0" w:tplc="45BA4D90">
      <w:start w:val="1"/>
      <w:numFmt w:val="bullet"/>
      <w:lvlText w:val=""/>
      <w:lvlJc w:val="left"/>
      <w:pPr>
        <w:ind w:left="360" w:hanging="360"/>
      </w:pPr>
      <w:rPr>
        <w:rFonts w:ascii="Wingdings" w:hAnsi="Wingdings" w:cs="Wingdings"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nsid w:val="703853D8"/>
    <w:multiLevelType w:val="hybridMultilevel"/>
    <w:tmpl w:val="AC9200FC"/>
    <w:lvl w:ilvl="0" w:tplc="B8D2086A">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73781A0A"/>
    <w:multiLevelType w:val="hybridMultilevel"/>
    <w:tmpl w:val="DDF6BA18"/>
    <w:lvl w:ilvl="0" w:tplc="9FF062A4">
      <w:start w:val="1"/>
      <w:numFmt w:val="bullet"/>
      <w:lvlText w:val=""/>
      <w:lvlJc w:val="left"/>
      <w:pPr>
        <w:ind w:left="720" w:hanging="360"/>
      </w:pPr>
      <w:rPr>
        <w:rFonts w:ascii="Wingdings" w:hAnsi="Wingdings" w:hint="default"/>
        <w:color w:val="002060"/>
        <w:sz w:val="34"/>
        <w:szCs w:val="3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4BD5444"/>
    <w:multiLevelType w:val="hybridMultilevel"/>
    <w:tmpl w:val="063228DC"/>
    <w:lvl w:ilvl="0" w:tplc="04090013">
      <w:start w:val="1"/>
      <w:numFmt w:val="arabicAlpha"/>
      <w:lvlText w:val="%1-"/>
      <w:lvlJc w:val="center"/>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74F36249"/>
    <w:multiLevelType w:val="hybridMultilevel"/>
    <w:tmpl w:val="BA9C7BD6"/>
    <w:lvl w:ilvl="0" w:tplc="0409000D">
      <w:start w:val="1"/>
      <w:numFmt w:val="bullet"/>
      <w:lvlText w:val=""/>
      <w:lvlJc w:val="left"/>
      <w:pPr>
        <w:ind w:left="360" w:hanging="360"/>
      </w:pPr>
      <w:rPr>
        <w:rFonts w:ascii="Wingdings" w:hAnsi="Wingdings" w:hint="default"/>
        <w:color w:val="00206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nsid w:val="76D9245D"/>
    <w:multiLevelType w:val="hybridMultilevel"/>
    <w:tmpl w:val="68E6A3D8"/>
    <w:lvl w:ilvl="0" w:tplc="17929430">
      <w:start w:val="1"/>
      <w:numFmt w:val="bullet"/>
      <w:lvlText w:val=""/>
      <w:lvlJc w:val="left"/>
      <w:pPr>
        <w:ind w:left="720" w:hanging="360"/>
      </w:pPr>
      <w:rPr>
        <w:rFonts w:ascii="Wingdings" w:hAnsi="Wingdings" w:hint="default"/>
        <w:color w:val="000000" w:themeColor="text1"/>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7886E81"/>
    <w:multiLevelType w:val="hybridMultilevel"/>
    <w:tmpl w:val="BC2C833A"/>
    <w:lvl w:ilvl="0" w:tplc="0AB28C6A">
      <w:start w:val="1"/>
      <w:numFmt w:val="bullet"/>
      <w:suff w:val="space"/>
      <w:lvlText w:val=""/>
      <w:lvlPicBulletId w:val="1"/>
      <w:lvlJc w:val="left"/>
      <w:pPr>
        <w:ind w:left="720" w:hanging="360"/>
      </w:pPr>
      <w:rPr>
        <w:rFonts w:ascii="Symbol" w:hAnsi="Symbol" w:hint="default"/>
        <w:color w:val="auto"/>
        <w:sz w:val="40"/>
        <w:szCs w:val="40"/>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8773F4E"/>
    <w:multiLevelType w:val="hybridMultilevel"/>
    <w:tmpl w:val="CACEEB60"/>
    <w:lvl w:ilvl="0" w:tplc="75CEDBDC">
      <w:start w:val="1"/>
      <w:numFmt w:val="bullet"/>
      <w:lvlText w:val=""/>
      <w:lvlPicBulletId w:val="0"/>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nsid w:val="798376EC"/>
    <w:multiLevelType w:val="hybridMultilevel"/>
    <w:tmpl w:val="340E8D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7AE74D55"/>
    <w:multiLevelType w:val="hybridMultilevel"/>
    <w:tmpl w:val="0F520D1A"/>
    <w:lvl w:ilvl="0" w:tplc="83D859CE">
      <w:start w:val="1"/>
      <w:numFmt w:val="bullet"/>
      <w:lvlText w:val=""/>
      <w:lvlPicBulletId w:val="2"/>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nsid w:val="7AFB3B0E"/>
    <w:multiLevelType w:val="hybridMultilevel"/>
    <w:tmpl w:val="7FE2638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nsid w:val="7CBB55B9"/>
    <w:multiLevelType w:val="hybridMultilevel"/>
    <w:tmpl w:val="E8C68958"/>
    <w:lvl w:ilvl="0" w:tplc="04090005">
      <w:start w:val="1"/>
      <w:numFmt w:val="bullet"/>
      <w:lvlText w:val=""/>
      <w:lvlJc w:val="left"/>
      <w:pPr>
        <w:ind w:left="360" w:hanging="360"/>
      </w:pPr>
      <w:rPr>
        <w:rFonts w:ascii="Wingdings" w:hAnsi="Wingdings" w:hint="default"/>
        <w:color w:val="auto"/>
        <w:sz w:val="4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9"/>
  </w:num>
  <w:num w:numId="2">
    <w:abstractNumId w:val="72"/>
  </w:num>
  <w:num w:numId="3">
    <w:abstractNumId w:val="0"/>
  </w:num>
  <w:num w:numId="4">
    <w:abstractNumId w:val="9"/>
  </w:num>
  <w:num w:numId="5">
    <w:abstractNumId w:val="74"/>
  </w:num>
  <w:num w:numId="6">
    <w:abstractNumId w:val="45"/>
  </w:num>
  <w:num w:numId="7">
    <w:abstractNumId w:val="27"/>
  </w:num>
  <w:num w:numId="8">
    <w:abstractNumId w:val="73"/>
  </w:num>
  <w:num w:numId="9">
    <w:abstractNumId w:val="49"/>
  </w:num>
  <w:num w:numId="10">
    <w:abstractNumId w:val="34"/>
  </w:num>
  <w:num w:numId="11">
    <w:abstractNumId w:val="17"/>
  </w:num>
  <w:num w:numId="12">
    <w:abstractNumId w:val="5"/>
  </w:num>
  <w:num w:numId="13">
    <w:abstractNumId w:val="28"/>
  </w:num>
  <w:num w:numId="14">
    <w:abstractNumId w:val="40"/>
  </w:num>
  <w:num w:numId="15">
    <w:abstractNumId w:val="31"/>
  </w:num>
  <w:num w:numId="16">
    <w:abstractNumId w:val="20"/>
  </w:num>
  <w:num w:numId="17">
    <w:abstractNumId w:val="23"/>
  </w:num>
  <w:num w:numId="18">
    <w:abstractNumId w:val="69"/>
  </w:num>
  <w:num w:numId="19">
    <w:abstractNumId w:val="2"/>
  </w:num>
  <w:num w:numId="20">
    <w:abstractNumId w:val="11"/>
  </w:num>
  <w:num w:numId="21">
    <w:abstractNumId w:val="76"/>
  </w:num>
  <w:num w:numId="22">
    <w:abstractNumId w:val="12"/>
  </w:num>
  <w:num w:numId="23">
    <w:abstractNumId w:val="46"/>
  </w:num>
  <w:num w:numId="24">
    <w:abstractNumId w:val="66"/>
  </w:num>
  <w:num w:numId="25">
    <w:abstractNumId w:val="50"/>
  </w:num>
  <w:num w:numId="26">
    <w:abstractNumId w:val="21"/>
  </w:num>
  <w:num w:numId="27">
    <w:abstractNumId w:val="44"/>
  </w:num>
  <w:num w:numId="28">
    <w:abstractNumId w:val="4"/>
  </w:num>
  <w:num w:numId="29">
    <w:abstractNumId w:val="35"/>
  </w:num>
  <w:num w:numId="30">
    <w:abstractNumId w:val="25"/>
  </w:num>
  <w:num w:numId="31">
    <w:abstractNumId w:val="32"/>
  </w:num>
  <w:num w:numId="32">
    <w:abstractNumId w:val="75"/>
  </w:num>
  <w:num w:numId="33">
    <w:abstractNumId w:val="77"/>
  </w:num>
  <w:num w:numId="34">
    <w:abstractNumId w:val="54"/>
  </w:num>
  <w:num w:numId="35">
    <w:abstractNumId w:val="10"/>
  </w:num>
  <w:num w:numId="36">
    <w:abstractNumId w:val="13"/>
  </w:num>
  <w:num w:numId="37">
    <w:abstractNumId w:val="70"/>
  </w:num>
  <w:num w:numId="38">
    <w:abstractNumId w:val="37"/>
  </w:num>
  <w:num w:numId="39">
    <w:abstractNumId w:val="52"/>
  </w:num>
  <w:num w:numId="40">
    <w:abstractNumId w:val="57"/>
  </w:num>
  <w:num w:numId="41">
    <w:abstractNumId w:val="53"/>
  </w:num>
  <w:num w:numId="42">
    <w:abstractNumId w:val="64"/>
  </w:num>
  <w:num w:numId="43">
    <w:abstractNumId w:val="68"/>
  </w:num>
  <w:num w:numId="44">
    <w:abstractNumId w:val="33"/>
  </w:num>
  <w:num w:numId="45">
    <w:abstractNumId w:val="24"/>
  </w:num>
  <w:num w:numId="46">
    <w:abstractNumId w:val="78"/>
  </w:num>
  <w:num w:numId="47">
    <w:abstractNumId w:val="60"/>
  </w:num>
  <w:num w:numId="48">
    <w:abstractNumId w:val="48"/>
  </w:num>
  <w:num w:numId="49">
    <w:abstractNumId w:val="43"/>
  </w:num>
  <w:num w:numId="50">
    <w:abstractNumId w:val="67"/>
  </w:num>
  <w:num w:numId="51">
    <w:abstractNumId w:val="62"/>
  </w:num>
  <w:num w:numId="52">
    <w:abstractNumId w:val="71"/>
  </w:num>
  <w:num w:numId="53">
    <w:abstractNumId w:val="56"/>
  </w:num>
  <w:num w:numId="54">
    <w:abstractNumId w:val="7"/>
  </w:num>
  <w:num w:numId="55">
    <w:abstractNumId w:val="36"/>
  </w:num>
  <w:num w:numId="56">
    <w:abstractNumId w:val="8"/>
  </w:num>
  <w:num w:numId="57">
    <w:abstractNumId w:val="51"/>
  </w:num>
  <w:num w:numId="58">
    <w:abstractNumId w:val="41"/>
  </w:num>
  <w:num w:numId="59">
    <w:abstractNumId w:val="14"/>
  </w:num>
  <w:num w:numId="60">
    <w:abstractNumId w:val="38"/>
  </w:num>
  <w:num w:numId="61">
    <w:abstractNumId w:val="42"/>
  </w:num>
  <w:num w:numId="62">
    <w:abstractNumId w:val="61"/>
  </w:num>
  <w:num w:numId="63">
    <w:abstractNumId w:val="6"/>
  </w:num>
  <w:num w:numId="64">
    <w:abstractNumId w:val="47"/>
  </w:num>
  <w:num w:numId="65">
    <w:abstractNumId w:val="22"/>
  </w:num>
  <w:num w:numId="66">
    <w:abstractNumId w:val="55"/>
  </w:num>
  <w:num w:numId="67">
    <w:abstractNumId w:val="29"/>
  </w:num>
  <w:num w:numId="68">
    <w:abstractNumId w:val="58"/>
  </w:num>
  <w:num w:numId="69">
    <w:abstractNumId w:val="15"/>
  </w:num>
  <w:num w:numId="70">
    <w:abstractNumId w:val="26"/>
  </w:num>
  <w:num w:numId="71">
    <w:abstractNumId w:val="1"/>
  </w:num>
  <w:num w:numId="72">
    <w:abstractNumId w:val="63"/>
  </w:num>
  <w:num w:numId="73">
    <w:abstractNumId w:val="30"/>
  </w:num>
  <w:num w:numId="74">
    <w:abstractNumId w:val="3"/>
  </w:num>
  <w:num w:numId="75">
    <w:abstractNumId w:val="18"/>
  </w:num>
  <w:num w:numId="76">
    <w:abstractNumId w:val="16"/>
  </w:num>
  <w:num w:numId="77">
    <w:abstractNumId w:val="65"/>
  </w:num>
  <w:num w:numId="78">
    <w:abstractNumId w:val="59"/>
  </w:num>
  <w:num w:numId="79">
    <w:abstractNumId w:val="19"/>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542"/>
    <w:rsid w:val="00015BA6"/>
    <w:rsid w:val="000175C5"/>
    <w:rsid w:val="00017C30"/>
    <w:rsid w:val="000266AF"/>
    <w:rsid w:val="00026EBD"/>
    <w:rsid w:val="00031285"/>
    <w:rsid w:val="00040B1C"/>
    <w:rsid w:val="00052041"/>
    <w:rsid w:val="00055D6D"/>
    <w:rsid w:val="00057FFB"/>
    <w:rsid w:val="0006418D"/>
    <w:rsid w:val="000724CA"/>
    <w:rsid w:val="00075B3B"/>
    <w:rsid w:val="00090487"/>
    <w:rsid w:val="000A3077"/>
    <w:rsid w:val="000B0B3F"/>
    <w:rsid w:val="000B4041"/>
    <w:rsid w:val="000B7DC0"/>
    <w:rsid w:val="000C4B58"/>
    <w:rsid w:val="000D0CA1"/>
    <w:rsid w:val="000D5173"/>
    <w:rsid w:val="000E7395"/>
    <w:rsid w:val="000F65A1"/>
    <w:rsid w:val="0010760E"/>
    <w:rsid w:val="001101A0"/>
    <w:rsid w:val="00116F94"/>
    <w:rsid w:val="001343F0"/>
    <w:rsid w:val="00146067"/>
    <w:rsid w:val="00150A53"/>
    <w:rsid w:val="00172B15"/>
    <w:rsid w:val="001741C5"/>
    <w:rsid w:val="00176724"/>
    <w:rsid w:val="00194181"/>
    <w:rsid w:val="001944F7"/>
    <w:rsid w:val="00195C1F"/>
    <w:rsid w:val="0019617B"/>
    <w:rsid w:val="001A1288"/>
    <w:rsid w:val="001C11A3"/>
    <w:rsid w:val="001D1A3B"/>
    <w:rsid w:val="001D350A"/>
    <w:rsid w:val="001D3A17"/>
    <w:rsid w:val="001E27C2"/>
    <w:rsid w:val="001F0B9B"/>
    <w:rsid w:val="001F1744"/>
    <w:rsid w:val="001F38C0"/>
    <w:rsid w:val="002021EF"/>
    <w:rsid w:val="002027DF"/>
    <w:rsid w:val="00206D6C"/>
    <w:rsid w:val="0021166C"/>
    <w:rsid w:val="0021196B"/>
    <w:rsid w:val="00214565"/>
    <w:rsid w:val="0022035D"/>
    <w:rsid w:val="00227842"/>
    <w:rsid w:val="00232935"/>
    <w:rsid w:val="00235BF7"/>
    <w:rsid w:val="00283647"/>
    <w:rsid w:val="0028392F"/>
    <w:rsid w:val="0028523A"/>
    <w:rsid w:val="00294397"/>
    <w:rsid w:val="002A04B9"/>
    <w:rsid w:val="002A1158"/>
    <w:rsid w:val="002D301E"/>
    <w:rsid w:val="002E16FC"/>
    <w:rsid w:val="002F2DF6"/>
    <w:rsid w:val="002F58A5"/>
    <w:rsid w:val="003000E6"/>
    <w:rsid w:val="00301397"/>
    <w:rsid w:val="00302699"/>
    <w:rsid w:val="00304E3F"/>
    <w:rsid w:val="00305CD1"/>
    <w:rsid w:val="0032182E"/>
    <w:rsid w:val="00330F40"/>
    <w:rsid w:val="00351640"/>
    <w:rsid w:val="0035305C"/>
    <w:rsid w:val="00355D0F"/>
    <w:rsid w:val="00363F3E"/>
    <w:rsid w:val="003653D0"/>
    <w:rsid w:val="0036611D"/>
    <w:rsid w:val="00366828"/>
    <w:rsid w:val="00383BA6"/>
    <w:rsid w:val="003B53C5"/>
    <w:rsid w:val="003B59F9"/>
    <w:rsid w:val="003C0A58"/>
    <w:rsid w:val="003C2153"/>
    <w:rsid w:val="003C3033"/>
    <w:rsid w:val="003D350F"/>
    <w:rsid w:val="003D7BDE"/>
    <w:rsid w:val="003E4F85"/>
    <w:rsid w:val="003F3631"/>
    <w:rsid w:val="003F756A"/>
    <w:rsid w:val="00401F4B"/>
    <w:rsid w:val="00402CAC"/>
    <w:rsid w:val="00403A11"/>
    <w:rsid w:val="00404549"/>
    <w:rsid w:val="00406F1C"/>
    <w:rsid w:val="00417B0E"/>
    <w:rsid w:val="00423539"/>
    <w:rsid w:val="00424E1E"/>
    <w:rsid w:val="00427779"/>
    <w:rsid w:val="00434D3A"/>
    <w:rsid w:val="00440E77"/>
    <w:rsid w:val="004551E6"/>
    <w:rsid w:val="00460F9E"/>
    <w:rsid w:val="00465841"/>
    <w:rsid w:val="00477D67"/>
    <w:rsid w:val="00485850"/>
    <w:rsid w:val="00491419"/>
    <w:rsid w:val="004A3A25"/>
    <w:rsid w:val="004B7BBD"/>
    <w:rsid w:val="004C02BF"/>
    <w:rsid w:val="004C6B4F"/>
    <w:rsid w:val="004F4B1B"/>
    <w:rsid w:val="005061FF"/>
    <w:rsid w:val="00507580"/>
    <w:rsid w:val="005160BF"/>
    <w:rsid w:val="00516B98"/>
    <w:rsid w:val="00516F85"/>
    <w:rsid w:val="0052240B"/>
    <w:rsid w:val="00531CBB"/>
    <w:rsid w:val="00531E69"/>
    <w:rsid w:val="005447C6"/>
    <w:rsid w:val="00544A93"/>
    <w:rsid w:val="00555065"/>
    <w:rsid w:val="005553F8"/>
    <w:rsid w:val="005570F6"/>
    <w:rsid w:val="005633C2"/>
    <w:rsid w:val="00567F02"/>
    <w:rsid w:val="0057074D"/>
    <w:rsid w:val="00573206"/>
    <w:rsid w:val="00592A57"/>
    <w:rsid w:val="0059540C"/>
    <w:rsid w:val="005A14EB"/>
    <w:rsid w:val="005B19EA"/>
    <w:rsid w:val="005B394D"/>
    <w:rsid w:val="005B6BA6"/>
    <w:rsid w:val="005D114E"/>
    <w:rsid w:val="005E2612"/>
    <w:rsid w:val="005F2542"/>
    <w:rsid w:val="0060565F"/>
    <w:rsid w:val="006062A0"/>
    <w:rsid w:val="00606A81"/>
    <w:rsid w:val="00610759"/>
    <w:rsid w:val="00611525"/>
    <w:rsid w:val="0061517A"/>
    <w:rsid w:val="00617E53"/>
    <w:rsid w:val="00620AB0"/>
    <w:rsid w:val="00634132"/>
    <w:rsid w:val="00635307"/>
    <w:rsid w:val="00636A52"/>
    <w:rsid w:val="00643F60"/>
    <w:rsid w:val="00645631"/>
    <w:rsid w:val="00685B67"/>
    <w:rsid w:val="00687885"/>
    <w:rsid w:val="00691535"/>
    <w:rsid w:val="00693FEF"/>
    <w:rsid w:val="00696A19"/>
    <w:rsid w:val="006A6D23"/>
    <w:rsid w:val="006A7D92"/>
    <w:rsid w:val="006B6382"/>
    <w:rsid w:val="006C398B"/>
    <w:rsid w:val="006C3ECB"/>
    <w:rsid w:val="006C6826"/>
    <w:rsid w:val="006D1498"/>
    <w:rsid w:val="006E04F3"/>
    <w:rsid w:val="006F0BBB"/>
    <w:rsid w:val="006F4600"/>
    <w:rsid w:val="006F53A7"/>
    <w:rsid w:val="00700E05"/>
    <w:rsid w:val="00713AE9"/>
    <w:rsid w:val="00774F12"/>
    <w:rsid w:val="00776426"/>
    <w:rsid w:val="00776B54"/>
    <w:rsid w:val="007839B5"/>
    <w:rsid w:val="007900DD"/>
    <w:rsid w:val="007A544F"/>
    <w:rsid w:val="007B4DF8"/>
    <w:rsid w:val="007B5069"/>
    <w:rsid w:val="007C1E73"/>
    <w:rsid w:val="007D23BC"/>
    <w:rsid w:val="007D45C4"/>
    <w:rsid w:val="007E1871"/>
    <w:rsid w:val="007E321C"/>
    <w:rsid w:val="007F2463"/>
    <w:rsid w:val="007F4B8E"/>
    <w:rsid w:val="0080070C"/>
    <w:rsid w:val="00802366"/>
    <w:rsid w:val="0080410C"/>
    <w:rsid w:val="00804E71"/>
    <w:rsid w:val="00806022"/>
    <w:rsid w:val="008156CA"/>
    <w:rsid w:val="00834853"/>
    <w:rsid w:val="008452D0"/>
    <w:rsid w:val="008500D7"/>
    <w:rsid w:val="00853D96"/>
    <w:rsid w:val="00857CC6"/>
    <w:rsid w:val="0086361A"/>
    <w:rsid w:val="00866F3F"/>
    <w:rsid w:val="0087407F"/>
    <w:rsid w:val="008741E1"/>
    <w:rsid w:val="00880428"/>
    <w:rsid w:val="00881264"/>
    <w:rsid w:val="00884A44"/>
    <w:rsid w:val="008855B3"/>
    <w:rsid w:val="00885E2E"/>
    <w:rsid w:val="008928E3"/>
    <w:rsid w:val="008A4219"/>
    <w:rsid w:val="008A5D14"/>
    <w:rsid w:val="008B648E"/>
    <w:rsid w:val="008D06BD"/>
    <w:rsid w:val="008D27F4"/>
    <w:rsid w:val="008D6825"/>
    <w:rsid w:val="008E2B70"/>
    <w:rsid w:val="008E3919"/>
    <w:rsid w:val="008E5CB0"/>
    <w:rsid w:val="008F266E"/>
    <w:rsid w:val="008F4053"/>
    <w:rsid w:val="008F5AE0"/>
    <w:rsid w:val="008F5B27"/>
    <w:rsid w:val="00900F65"/>
    <w:rsid w:val="00902465"/>
    <w:rsid w:val="009065E7"/>
    <w:rsid w:val="00917FC7"/>
    <w:rsid w:val="00935A95"/>
    <w:rsid w:val="009360AC"/>
    <w:rsid w:val="00956C42"/>
    <w:rsid w:val="00957AB4"/>
    <w:rsid w:val="00984B17"/>
    <w:rsid w:val="00985605"/>
    <w:rsid w:val="009A0B1B"/>
    <w:rsid w:val="009A18FD"/>
    <w:rsid w:val="009A4CC9"/>
    <w:rsid w:val="009A62A9"/>
    <w:rsid w:val="009A6AC5"/>
    <w:rsid w:val="009B4AF8"/>
    <w:rsid w:val="009E7CAF"/>
    <w:rsid w:val="009F6370"/>
    <w:rsid w:val="00A01020"/>
    <w:rsid w:val="00A050E3"/>
    <w:rsid w:val="00A06A1D"/>
    <w:rsid w:val="00A248D0"/>
    <w:rsid w:val="00A249AA"/>
    <w:rsid w:val="00A25638"/>
    <w:rsid w:val="00A3528A"/>
    <w:rsid w:val="00A45F32"/>
    <w:rsid w:val="00A50F82"/>
    <w:rsid w:val="00A5444F"/>
    <w:rsid w:val="00A61F6B"/>
    <w:rsid w:val="00A651BF"/>
    <w:rsid w:val="00A65EB8"/>
    <w:rsid w:val="00A771AE"/>
    <w:rsid w:val="00A80DC9"/>
    <w:rsid w:val="00A845EB"/>
    <w:rsid w:val="00A864D0"/>
    <w:rsid w:val="00A9124F"/>
    <w:rsid w:val="00A94163"/>
    <w:rsid w:val="00A96E09"/>
    <w:rsid w:val="00AA0F2A"/>
    <w:rsid w:val="00AB65E0"/>
    <w:rsid w:val="00AB6ABD"/>
    <w:rsid w:val="00AE13CB"/>
    <w:rsid w:val="00AE31B2"/>
    <w:rsid w:val="00AE3BF6"/>
    <w:rsid w:val="00AF035F"/>
    <w:rsid w:val="00B02FD8"/>
    <w:rsid w:val="00B04A3D"/>
    <w:rsid w:val="00B10033"/>
    <w:rsid w:val="00B216F0"/>
    <w:rsid w:val="00B21A45"/>
    <w:rsid w:val="00B246E6"/>
    <w:rsid w:val="00B24929"/>
    <w:rsid w:val="00B27A7E"/>
    <w:rsid w:val="00B30CCA"/>
    <w:rsid w:val="00B34A9B"/>
    <w:rsid w:val="00B36E13"/>
    <w:rsid w:val="00B37BEB"/>
    <w:rsid w:val="00B42324"/>
    <w:rsid w:val="00B4310C"/>
    <w:rsid w:val="00B53937"/>
    <w:rsid w:val="00B57307"/>
    <w:rsid w:val="00B72FA3"/>
    <w:rsid w:val="00B73F4D"/>
    <w:rsid w:val="00B75F7F"/>
    <w:rsid w:val="00B85C78"/>
    <w:rsid w:val="00B90533"/>
    <w:rsid w:val="00B9126E"/>
    <w:rsid w:val="00B9763C"/>
    <w:rsid w:val="00BA29EF"/>
    <w:rsid w:val="00BB2B31"/>
    <w:rsid w:val="00BC4B17"/>
    <w:rsid w:val="00BD2126"/>
    <w:rsid w:val="00BD3F10"/>
    <w:rsid w:val="00BD5316"/>
    <w:rsid w:val="00BD5D13"/>
    <w:rsid w:val="00BE3CCA"/>
    <w:rsid w:val="00BE4535"/>
    <w:rsid w:val="00C02D67"/>
    <w:rsid w:val="00C05943"/>
    <w:rsid w:val="00C13BE5"/>
    <w:rsid w:val="00C1705E"/>
    <w:rsid w:val="00C2097E"/>
    <w:rsid w:val="00C23355"/>
    <w:rsid w:val="00C47376"/>
    <w:rsid w:val="00C57122"/>
    <w:rsid w:val="00C7408A"/>
    <w:rsid w:val="00C75D46"/>
    <w:rsid w:val="00C769E5"/>
    <w:rsid w:val="00C778F1"/>
    <w:rsid w:val="00C82899"/>
    <w:rsid w:val="00C933EC"/>
    <w:rsid w:val="00C96A98"/>
    <w:rsid w:val="00CA79BC"/>
    <w:rsid w:val="00CB3248"/>
    <w:rsid w:val="00CC1FBB"/>
    <w:rsid w:val="00CD05BC"/>
    <w:rsid w:val="00CD26A8"/>
    <w:rsid w:val="00CD2DFE"/>
    <w:rsid w:val="00CD57BA"/>
    <w:rsid w:val="00CE0374"/>
    <w:rsid w:val="00CE1CEF"/>
    <w:rsid w:val="00CE3DFF"/>
    <w:rsid w:val="00CE42F5"/>
    <w:rsid w:val="00CE4EEA"/>
    <w:rsid w:val="00CF3CA4"/>
    <w:rsid w:val="00CF60F2"/>
    <w:rsid w:val="00D01BB0"/>
    <w:rsid w:val="00D152DE"/>
    <w:rsid w:val="00D20ED6"/>
    <w:rsid w:val="00D21645"/>
    <w:rsid w:val="00D222FF"/>
    <w:rsid w:val="00D26A0B"/>
    <w:rsid w:val="00D313B8"/>
    <w:rsid w:val="00D32D17"/>
    <w:rsid w:val="00D5796E"/>
    <w:rsid w:val="00D60F5F"/>
    <w:rsid w:val="00D6430F"/>
    <w:rsid w:val="00D6468C"/>
    <w:rsid w:val="00D93C30"/>
    <w:rsid w:val="00D96041"/>
    <w:rsid w:val="00DA0D9D"/>
    <w:rsid w:val="00DB7EB2"/>
    <w:rsid w:val="00DB7FDB"/>
    <w:rsid w:val="00DC5D13"/>
    <w:rsid w:val="00DD042E"/>
    <w:rsid w:val="00DD2F91"/>
    <w:rsid w:val="00DD7CD6"/>
    <w:rsid w:val="00DE265B"/>
    <w:rsid w:val="00E01E27"/>
    <w:rsid w:val="00E17203"/>
    <w:rsid w:val="00E24512"/>
    <w:rsid w:val="00E26F82"/>
    <w:rsid w:val="00E27144"/>
    <w:rsid w:val="00E3019A"/>
    <w:rsid w:val="00E335AD"/>
    <w:rsid w:val="00E437DB"/>
    <w:rsid w:val="00E465B8"/>
    <w:rsid w:val="00E51047"/>
    <w:rsid w:val="00E52299"/>
    <w:rsid w:val="00E57C98"/>
    <w:rsid w:val="00E57E25"/>
    <w:rsid w:val="00E62AAD"/>
    <w:rsid w:val="00E7361B"/>
    <w:rsid w:val="00E90509"/>
    <w:rsid w:val="00EA45AB"/>
    <w:rsid w:val="00EC0F6F"/>
    <w:rsid w:val="00EE0A2B"/>
    <w:rsid w:val="00EE5B34"/>
    <w:rsid w:val="00EF2182"/>
    <w:rsid w:val="00EF63CC"/>
    <w:rsid w:val="00F03305"/>
    <w:rsid w:val="00F058F5"/>
    <w:rsid w:val="00F10968"/>
    <w:rsid w:val="00F2280D"/>
    <w:rsid w:val="00F25898"/>
    <w:rsid w:val="00F332DB"/>
    <w:rsid w:val="00F3464D"/>
    <w:rsid w:val="00F472D2"/>
    <w:rsid w:val="00F53D08"/>
    <w:rsid w:val="00F657CC"/>
    <w:rsid w:val="00F66A05"/>
    <w:rsid w:val="00F67767"/>
    <w:rsid w:val="00F82E4B"/>
    <w:rsid w:val="00F91AE2"/>
    <w:rsid w:val="00F91B1A"/>
    <w:rsid w:val="00F91FB4"/>
    <w:rsid w:val="00FB1983"/>
    <w:rsid w:val="00FB2CC0"/>
    <w:rsid w:val="00FC76AF"/>
    <w:rsid w:val="00FD0A88"/>
    <w:rsid w:val="00FD1CE8"/>
    <w:rsid w:val="00FD32E7"/>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C474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7842"/>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character" w:customStyle="1" w:styleId="ListParagraphChar">
    <w:name w:val="List Paragraph Char"/>
    <w:basedOn w:val="DefaultParagraphFont"/>
    <w:link w:val="ListParagraph"/>
    <w:uiPriority w:val="34"/>
    <w:rsid w:val="000D0CA1"/>
    <w:rPr>
      <w:color w:val="000000" w:themeColor="text1"/>
    </w:rPr>
  </w:style>
  <w:style w:type="paragraph" w:styleId="BalloonText">
    <w:name w:val="Balloon Text"/>
    <w:basedOn w:val="Normal"/>
    <w:link w:val="BalloonTextChar"/>
    <w:uiPriority w:val="99"/>
    <w:semiHidden/>
    <w:unhideWhenUsed/>
    <w:rsid w:val="003F756A"/>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F756A"/>
    <w:rPr>
      <w:rFonts w:ascii="Tahoma" w:hAnsi="Tahoma" w:cs="Tahoma"/>
      <w:color w:val="000000" w:themeColor="text1"/>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7842"/>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character" w:customStyle="1" w:styleId="ListParagraphChar">
    <w:name w:val="List Paragraph Char"/>
    <w:basedOn w:val="DefaultParagraphFont"/>
    <w:link w:val="ListParagraph"/>
    <w:uiPriority w:val="34"/>
    <w:rsid w:val="000D0CA1"/>
    <w:rPr>
      <w:color w:val="000000" w:themeColor="text1"/>
    </w:rPr>
  </w:style>
  <w:style w:type="paragraph" w:styleId="BalloonText">
    <w:name w:val="Balloon Text"/>
    <w:basedOn w:val="Normal"/>
    <w:link w:val="BalloonTextChar"/>
    <w:uiPriority w:val="99"/>
    <w:semiHidden/>
    <w:unhideWhenUsed/>
    <w:rsid w:val="003F756A"/>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F756A"/>
    <w:rPr>
      <w:rFonts w:ascii="Tahoma" w:hAnsi="Tahoma" w:cs="Tahoma"/>
      <w:color w:val="000000" w:themeColor="text1"/>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1085108">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dawliatraining.com/" TargetMode="External"/><Relationship Id="rId21" Type="http://schemas.openxmlformats.org/officeDocument/2006/relationships/header" Target="header2.xml"/><Relationship Id="rId42" Type="http://schemas.openxmlformats.org/officeDocument/2006/relationships/image" Target="media/image18.png"/><Relationship Id="rId47" Type="http://schemas.openxmlformats.org/officeDocument/2006/relationships/image" Target="media/image22.png"/><Relationship Id="rId63" Type="http://schemas.openxmlformats.org/officeDocument/2006/relationships/hyperlink" Target="http://www.dawliatraining.com/" TargetMode="External"/><Relationship Id="rId68" Type="http://schemas.openxmlformats.org/officeDocument/2006/relationships/image" Target="media/image33.png"/><Relationship Id="rId84" Type="http://schemas.openxmlformats.org/officeDocument/2006/relationships/hyperlink" Target="http://www.dawliatraining.com/" TargetMode="External"/><Relationship Id="rId89" Type="http://schemas.openxmlformats.org/officeDocument/2006/relationships/image" Target="media/image46.png"/><Relationship Id="rId112" Type="http://schemas.openxmlformats.org/officeDocument/2006/relationships/image" Target="media/image53.png"/><Relationship Id="rId16" Type="http://schemas.openxmlformats.org/officeDocument/2006/relationships/hyperlink" Target="http://www.dawliatraining.com/" TargetMode="External"/><Relationship Id="rId107" Type="http://schemas.openxmlformats.org/officeDocument/2006/relationships/image" Target="media/image52.png"/><Relationship Id="rId11" Type="http://schemas.openxmlformats.org/officeDocument/2006/relationships/hyperlink" Target="http://www.dawliatraining.com/" TargetMode="External"/><Relationship Id="rId32" Type="http://schemas.openxmlformats.org/officeDocument/2006/relationships/image" Target="media/image11.png"/><Relationship Id="rId37" Type="http://schemas.openxmlformats.org/officeDocument/2006/relationships/image" Target="media/image15.png"/><Relationship Id="rId53" Type="http://schemas.openxmlformats.org/officeDocument/2006/relationships/hyperlink" Target="http://www.dawliatraining.com/" TargetMode="External"/><Relationship Id="rId58" Type="http://schemas.openxmlformats.org/officeDocument/2006/relationships/image" Target="media/image27.png"/><Relationship Id="rId74" Type="http://schemas.openxmlformats.org/officeDocument/2006/relationships/image" Target="media/image39.png"/><Relationship Id="rId79" Type="http://schemas.openxmlformats.org/officeDocument/2006/relationships/hyperlink" Target="http://www.dawliatraining.com/" TargetMode="External"/><Relationship Id="rId102" Type="http://schemas.openxmlformats.org/officeDocument/2006/relationships/hyperlink" Target="http://www.dawliatraining.com/" TargetMode="External"/><Relationship Id="rId123" Type="http://schemas.openxmlformats.org/officeDocument/2006/relationships/image" Target="media/image56.png"/><Relationship Id="rId128" Type="http://schemas.openxmlformats.org/officeDocument/2006/relationships/image" Target="media/image58.png"/><Relationship Id="rId5" Type="http://schemas.openxmlformats.org/officeDocument/2006/relationships/settings" Target="settings.xml"/><Relationship Id="rId90" Type="http://schemas.openxmlformats.org/officeDocument/2006/relationships/image" Target="media/image47.png"/><Relationship Id="rId95" Type="http://schemas.openxmlformats.org/officeDocument/2006/relationships/hyperlink" Target="http://www.dawliatraining.com/" TargetMode="External"/><Relationship Id="rId22" Type="http://schemas.openxmlformats.org/officeDocument/2006/relationships/footer" Target="footer1.xml"/><Relationship Id="rId27" Type="http://schemas.openxmlformats.org/officeDocument/2006/relationships/hyperlink" Target="http://www.dawliatraining.com/" TargetMode="External"/><Relationship Id="rId43" Type="http://schemas.openxmlformats.org/officeDocument/2006/relationships/image" Target="media/image19.png"/><Relationship Id="rId48" Type="http://schemas.openxmlformats.org/officeDocument/2006/relationships/header" Target="header3.xml"/><Relationship Id="rId64" Type="http://schemas.openxmlformats.org/officeDocument/2006/relationships/hyperlink" Target="http://www.dawliatraining.com/" TargetMode="External"/><Relationship Id="rId69" Type="http://schemas.openxmlformats.org/officeDocument/2006/relationships/image" Target="media/image34.png"/><Relationship Id="rId113" Type="http://schemas.openxmlformats.org/officeDocument/2006/relationships/header" Target="header5.xml"/><Relationship Id="rId118" Type="http://schemas.openxmlformats.org/officeDocument/2006/relationships/image" Target="media/image54.png"/><Relationship Id="rId80" Type="http://schemas.openxmlformats.org/officeDocument/2006/relationships/image" Target="media/image41.png"/><Relationship Id="rId85" Type="http://schemas.openxmlformats.org/officeDocument/2006/relationships/image" Target="media/image42.png"/><Relationship Id="rId12" Type="http://schemas.openxmlformats.org/officeDocument/2006/relationships/hyperlink" Target="http://www.dawliatraining.com/" TargetMode="External"/><Relationship Id="rId17" Type="http://schemas.openxmlformats.org/officeDocument/2006/relationships/image" Target="media/image6.png"/><Relationship Id="rId33" Type="http://schemas.openxmlformats.org/officeDocument/2006/relationships/image" Target="media/image12.png"/><Relationship Id="rId38" Type="http://schemas.openxmlformats.org/officeDocument/2006/relationships/image" Target="media/image16.png"/><Relationship Id="rId59" Type="http://schemas.openxmlformats.org/officeDocument/2006/relationships/image" Target="media/image28.png"/><Relationship Id="rId103" Type="http://schemas.openxmlformats.org/officeDocument/2006/relationships/hyperlink" Target="http://www.dawliatraining.com/" TargetMode="External"/><Relationship Id="rId108" Type="http://schemas.openxmlformats.org/officeDocument/2006/relationships/hyperlink" Target="http://www.dawliatraining.com/" TargetMode="External"/><Relationship Id="rId124" Type="http://schemas.openxmlformats.org/officeDocument/2006/relationships/hyperlink" Target="http://www.dawliatraining.com/" TargetMode="External"/><Relationship Id="rId129" Type="http://schemas.openxmlformats.org/officeDocument/2006/relationships/header" Target="header6.xml"/><Relationship Id="rId54" Type="http://schemas.openxmlformats.org/officeDocument/2006/relationships/image" Target="media/image24.png"/><Relationship Id="rId70" Type="http://schemas.openxmlformats.org/officeDocument/2006/relationships/image" Target="media/image35.png"/><Relationship Id="rId75" Type="http://schemas.openxmlformats.org/officeDocument/2006/relationships/hyperlink" Target="http://www.dawliatraining.com/" TargetMode="External"/><Relationship Id="rId91" Type="http://schemas.openxmlformats.org/officeDocument/2006/relationships/hyperlink" Target="http://www.dawliatraining.com/" TargetMode="External"/><Relationship Id="rId96" Type="http://schemas.openxmlformats.org/officeDocument/2006/relationships/hyperlink" Target="http://www.dawliatraining.com/"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footer" Target="footer2.xml"/><Relationship Id="rId28" Type="http://schemas.openxmlformats.org/officeDocument/2006/relationships/image" Target="media/image9.png"/><Relationship Id="rId49" Type="http://schemas.openxmlformats.org/officeDocument/2006/relationships/hyperlink" Target="http://www.dawliatraining.com/" TargetMode="External"/><Relationship Id="rId114" Type="http://schemas.openxmlformats.org/officeDocument/2006/relationships/footer" Target="footer4.xml"/><Relationship Id="rId119" Type="http://schemas.openxmlformats.org/officeDocument/2006/relationships/hyperlink" Target="http://www.dawliatraining.com/" TargetMode="External"/><Relationship Id="rId44" Type="http://schemas.openxmlformats.org/officeDocument/2006/relationships/image" Target="media/image20.png"/><Relationship Id="rId60" Type="http://schemas.openxmlformats.org/officeDocument/2006/relationships/hyperlink" Target="http://www.dawliatraining.com/" TargetMode="External"/><Relationship Id="rId65" Type="http://schemas.openxmlformats.org/officeDocument/2006/relationships/hyperlink" Target="http://www.dawliatraining.com/" TargetMode="External"/><Relationship Id="rId81" Type="http://schemas.openxmlformats.org/officeDocument/2006/relationships/header" Target="header4.xml"/><Relationship Id="rId86" Type="http://schemas.openxmlformats.org/officeDocument/2006/relationships/image" Target="media/image43.png"/><Relationship Id="rId130" Type="http://schemas.openxmlformats.org/officeDocument/2006/relationships/footer" Target="footer5.xml"/><Relationship Id="rId13" Type="http://schemas.openxmlformats.org/officeDocument/2006/relationships/hyperlink" Target="http://www.dawliatraining.com/" TargetMode="External"/><Relationship Id="rId18" Type="http://schemas.openxmlformats.org/officeDocument/2006/relationships/hyperlink" Target="http://www.dawliatraining.com" TargetMode="External"/><Relationship Id="rId39" Type="http://schemas.openxmlformats.org/officeDocument/2006/relationships/hyperlink" Target="http://www.dawliatraining.com/" TargetMode="External"/><Relationship Id="rId109" Type="http://schemas.openxmlformats.org/officeDocument/2006/relationships/hyperlink" Target="http://www.dawliatraining.com/" TargetMode="External"/><Relationship Id="rId34" Type="http://schemas.openxmlformats.org/officeDocument/2006/relationships/hyperlink" Target="http://www.dawliatraining.com/" TargetMode="External"/><Relationship Id="rId50" Type="http://schemas.openxmlformats.org/officeDocument/2006/relationships/hyperlink" Target="http://www.dawliatraining.com/" TargetMode="External"/><Relationship Id="rId55" Type="http://schemas.openxmlformats.org/officeDocument/2006/relationships/image" Target="media/image25.png"/><Relationship Id="rId76" Type="http://schemas.openxmlformats.org/officeDocument/2006/relationships/image" Target="media/image40.png"/><Relationship Id="rId97" Type="http://schemas.openxmlformats.org/officeDocument/2006/relationships/hyperlink" Target="http://www.dawliatraining.com/" TargetMode="External"/><Relationship Id="rId104" Type="http://schemas.openxmlformats.org/officeDocument/2006/relationships/hyperlink" Target="http://www.dawliatraining.com/" TargetMode="External"/><Relationship Id="rId120" Type="http://schemas.openxmlformats.org/officeDocument/2006/relationships/image" Target="media/image55.png"/><Relationship Id="rId125" Type="http://schemas.openxmlformats.org/officeDocument/2006/relationships/hyperlink" Target="http://www.dawliatraining.com/" TargetMode="External"/><Relationship Id="rId7" Type="http://schemas.openxmlformats.org/officeDocument/2006/relationships/footnotes" Target="footnotes.xml"/><Relationship Id="rId71" Type="http://schemas.openxmlformats.org/officeDocument/2006/relationships/image" Target="media/image36.png"/><Relationship Id="rId92" Type="http://schemas.openxmlformats.org/officeDocument/2006/relationships/image" Target="media/image48.png"/><Relationship Id="rId2" Type="http://schemas.openxmlformats.org/officeDocument/2006/relationships/numbering" Target="numbering.xml"/><Relationship Id="rId29" Type="http://schemas.openxmlformats.org/officeDocument/2006/relationships/hyperlink" Target="http://www.dawliatraining.com/" TargetMode="External"/><Relationship Id="rId24" Type="http://schemas.openxmlformats.org/officeDocument/2006/relationships/hyperlink" Target="http://www.dawliatraining.com/" TargetMode="External"/><Relationship Id="rId40" Type="http://schemas.openxmlformats.org/officeDocument/2006/relationships/hyperlink" Target="http://www.dawliatraining.com/" TargetMode="External"/><Relationship Id="rId45" Type="http://schemas.openxmlformats.org/officeDocument/2006/relationships/image" Target="media/image21.png"/><Relationship Id="rId66" Type="http://schemas.openxmlformats.org/officeDocument/2006/relationships/image" Target="media/image31.png"/><Relationship Id="rId87" Type="http://schemas.openxmlformats.org/officeDocument/2006/relationships/image" Target="media/image44.png"/><Relationship Id="rId110" Type="http://schemas.openxmlformats.org/officeDocument/2006/relationships/hyperlink" Target="http://www.dawliatraining.com/" TargetMode="External"/><Relationship Id="rId115" Type="http://schemas.openxmlformats.org/officeDocument/2006/relationships/hyperlink" Target="http://www.dawliatraining.com/" TargetMode="External"/><Relationship Id="rId131" Type="http://schemas.openxmlformats.org/officeDocument/2006/relationships/fontTable" Target="fontTable.xml"/><Relationship Id="rId61" Type="http://schemas.openxmlformats.org/officeDocument/2006/relationships/image" Target="media/image29.png"/><Relationship Id="rId82" Type="http://schemas.openxmlformats.org/officeDocument/2006/relationships/footer" Target="footer3.xml"/><Relationship Id="rId19" Type="http://schemas.openxmlformats.org/officeDocument/2006/relationships/image" Target="media/image7.png"/><Relationship Id="rId14" Type="http://schemas.openxmlformats.org/officeDocument/2006/relationships/hyperlink" Target="http://www.dawliatraining.com/" TargetMode="External"/><Relationship Id="rId30" Type="http://schemas.openxmlformats.org/officeDocument/2006/relationships/hyperlink" Target="http://www.dawliatraining.com/" TargetMode="External"/><Relationship Id="rId35" Type="http://schemas.openxmlformats.org/officeDocument/2006/relationships/image" Target="media/image13.png"/><Relationship Id="rId56" Type="http://schemas.openxmlformats.org/officeDocument/2006/relationships/image" Target="media/image26.png"/><Relationship Id="rId77" Type="http://schemas.openxmlformats.org/officeDocument/2006/relationships/hyperlink" Target="http://www.dawliatraining.com/" TargetMode="External"/><Relationship Id="rId100" Type="http://schemas.openxmlformats.org/officeDocument/2006/relationships/hyperlink" Target="http://www.dawliatraining.com/" TargetMode="External"/><Relationship Id="rId105" Type="http://schemas.openxmlformats.org/officeDocument/2006/relationships/hyperlink" Target="http://www.dawliatraining.com/" TargetMode="External"/><Relationship Id="rId126" Type="http://schemas.openxmlformats.org/officeDocument/2006/relationships/image" Target="media/image57.png"/><Relationship Id="rId8" Type="http://schemas.openxmlformats.org/officeDocument/2006/relationships/endnotes" Target="endnotes.xml"/><Relationship Id="rId51" Type="http://schemas.openxmlformats.org/officeDocument/2006/relationships/hyperlink" Target="http://www.dawliatraining.com/" TargetMode="External"/><Relationship Id="rId72" Type="http://schemas.openxmlformats.org/officeDocument/2006/relationships/image" Target="media/image37.png"/><Relationship Id="rId93" Type="http://schemas.openxmlformats.org/officeDocument/2006/relationships/hyperlink" Target="http://www.dawliatraining.com/" TargetMode="External"/><Relationship Id="rId98" Type="http://schemas.openxmlformats.org/officeDocument/2006/relationships/image" Target="media/image50.png"/><Relationship Id="rId121" Type="http://schemas.openxmlformats.org/officeDocument/2006/relationships/hyperlink" Target="http://www.dawliatraining.com/" TargetMode="External"/><Relationship Id="rId3" Type="http://schemas.openxmlformats.org/officeDocument/2006/relationships/styles" Target="styles.xml"/><Relationship Id="rId25" Type="http://schemas.openxmlformats.org/officeDocument/2006/relationships/hyperlink" Target="http://www.dawliatraining.com/" TargetMode="External"/><Relationship Id="rId46" Type="http://schemas.openxmlformats.org/officeDocument/2006/relationships/hyperlink" Target="http://www.dawliatraining.com/" TargetMode="External"/><Relationship Id="rId67" Type="http://schemas.openxmlformats.org/officeDocument/2006/relationships/image" Target="media/image32.png"/><Relationship Id="rId116" Type="http://schemas.openxmlformats.org/officeDocument/2006/relationships/hyperlink" Target="http://www.dawliatraining.com/" TargetMode="External"/><Relationship Id="rId20" Type="http://schemas.openxmlformats.org/officeDocument/2006/relationships/header" Target="header1.xml"/><Relationship Id="rId41" Type="http://schemas.openxmlformats.org/officeDocument/2006/relationships/image" Target="media/image17.png"/><Relationship Id="rId62" Type="http://schemas.openxmlformats.org/officeDocument/2006/relationships/image" Target="media/image30.png"/><Relationship Id="rId83" Type="http://schemas.openxmlformats.org/officeDocument/2006/relationships/hyperlink" Target="http://www.dawliatraining.com/" TargetMode="External"/><Relationship Id="rId88" Type="http://schemas.openxmlformats.org/officeDocument/2006/relationships/image" Target="media/image45.png"/><Relationship Id="rId111" Type="http://schemas.openxmlformats.org/officeDocument/2006/relationships/hyperlink" Target="http://www.dawliatraining.com/" TargetMode="External"/><Relationship Id="rId132" Type="http://schemas.openxmlformats.org/officeDocument/2006/relationships/theme" Target="theme/theme1.xml"/><Relationship Id="rId15" Type="http://schemas.openxmlformats.org/officeDocument/2006/relationships/hyperlink" Target="http://www.dawliatraining.com/" TargetMode="External"/><Relationship Id="rId36" Type="http://schemas.openxmlformats.org/officeDocument/2006/relationships/image" Target="media/image14.png"/><Relationship Id="rId57" Type="http://schemas.openxmlformats.org/officeDocument/2006/relationships/hyperlink" Target="http://www.dawliatraining.com/" TargetMode="External"/><Relationship Id="rId106" Type="http://schemas.openxmlformats.org/officeDocument/2006/relationships/image" Target="media/image51.png"/><Relationship Id="rId127" Type="http://schemas.openxmlformats.org/officeDocument/2006/relationships/hyperlink" Target="http://www.dawliatraining.com/" TargetMode="External"/><Relationship Id="rId10" Type="http://schemas.openxmlformats.org/officeDocument/2006/relationships/hyperlink" Target="http://www.dawliatraining.com/" TargetMode="External"/><Relationship Id="rId31" Type="http://schemas.openxmlformats.org/officeDocument/2006/relationships/image" Target="media/image10.png"/><Relationship Id="rId52" Type="http://schemas.openxmlformats.org/officeDocument/2006/relationships/image" Target="media/image23.png"/><Relationship Id="rId73" Type="http://schemas.openxmlformats.org/officeDocument/2006/relationships/image" Target="media/image38.png"/><Relationship Id="rId78" Type="http://schemas.openxmlformats.org/officeDocument/2006/relationships/hyperlink" Target="http://www.dawliatraining.com/" TargetMode="External"/><Relationship Id="rId94" Type="http://schemas.openxmlformats.org/officeDocument/2006/relationships/image" Target="media/image49.png"/><Relationship Id="rId99" Type="http://schemas.openxmlformats.org/officeDocument/2006/relationships/hyperlink" Target="http://www.dawliatraining.com/" TargetMode="External"/><Relationship Id="rId101" Type="http://schemas.openxmlformats.org/officeDocument/2006/relationships/hyperlink" Target="http://www.dawliatraining.com/" TargetMode="External"/><Relationship Id="rId122" Type="http://schemas.openxmlformats.org/officeDocument/2006/relationships/hyperlink" Target="http://www.dawliatraining.com/" TargetMode="External"/><Relationship Id="rId4" Type="http://schemas.microsoft.com/office/2007/relationships/stylesWithEffects" Target="stylesWithEffects.xml"/><Relationship Id="rId9" Type="http://schemas.openxmlformats.org/officeDocument/2006/relationships/image" Target="media/image5.png"/><Relationship Id="rId26" Type="http://schemas.openxmlformats.org/officeDocument/2006/relationships/image" Target="media/image8.png"/></Relationships>
</file>

<file path=word/_rels/footer5.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h208\OneDrive\Documents\Custom%20Office%20Templates\&#1606;&#1605;&#1608;&#1584;&#1580;%20&#1605;&#1583;&#1585;&#1576;.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71412193-1BB4-4272-A804-EF2348165F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Template>
  <TotalTime>43</TotalTime>
  <Pages>81</Pages>
  <Words>9597</Words>
  <Characters>54707</Characters>
  <Application>Microsoft Office Word</Application>
  <DocSecurity>0</DocSecurity>
  <Lines>455</Lines>
  <Paragraphs>128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64176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Eng.Ahmad Akra</dc:creator>
  <cp:keywords/>
  <dc:description/>
  <cp:lastModifiedBy>user</cp:lastModifiedBy>
  <cp:revision>7</cp:revision>
  <cp:lastPrinted>2022-11-15T05:36:00Z</cp:lastPrinted>
  <dcterms:created xsi:type="dcterms:W3CDTF">2022-11-15T05:37:00Z</dcterms:created>
  <dcterms:modified xsi:type="dcterms:W3CDTF">2025-02-15T07:43:00Z</dcterms:modified>
</cp:coreProperties>
</file>